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6D8" w:rsidRPr="00A35E88" w:rsidRDefault="006A76D8" w:rsidP="00CC5656">
      <w:pPr>
        <w:pStyle w:val="21"/>
        <w:pageBreakBefore/>
        <w:spacing w:before="0"/>
        <w:rPr>
          <w:rFonts w:asciiTheme="minorHAnsi" w:hAnsiTheme="minorHAnsi" w:cs="Calibri"/>
        </w:rPr>
      </w:pPr>
      <w:bookmarkStart w:id="0" w:name="_Toc492885969"/>
      <w:bookmarkStart w:id="1" w:name="_Toc492886192"/>
      <w:r w:rsidRPr="00A35E88">
        <w:rPr>
          <w:rFonts w:asciiTheme="minorHAnsi" w:hAnsiTheme="minorHAnsi" w:cs="Calibri"/>
          <w:lang w:val="kk-KZ"/>
        </w:rPr>
        <w:t>11</w:t>
      </w:r>
      <w:r w:rsidRPr="00A35E88">
        <w:rPr>
          <w:rFonts w:asciiTheme="minorHAnsi" w:hAnsiTheme="minorHAnsi" w:cs="Calibri"/>
        </w:rPr>
        <w:t xml:space="preserve">. </w:t>
      </w:r>
      <w:r w:rsidRPr="00A35E88">
        <w:rPr>
          <w:rFonts w:asciiTheme="minorHAnsi" w:hAnsiTheme="minorHAnsi" w:cs="Calibri"/>
          <w:lang w:val="ru-MO"/>
        </w:rPr>
        <w:t>ҚазақстанРеспубликасының 20</w:t>
      </w:r>
      <w:r w:rsidR="00750AE7" w:rsidRPr="00A35E88">
        <w:rPr>
          <w:rFonts w:asciiTheme="minorHAnsi" w:hAnsiTheme="minorHAnsi" w:cs="Calibri"/>
          <w:lang w:val="ru-MO"/>
        </w:rPr>
        <w:t>11</w:t>
      </w:r>
      <w:r w:rsidRPr="00A35E88">
        <w:rPr>
          <w:rFonts w:asciiTheme="minorHAnsi" w:hAnsiTheme="minorHAnsi" w:cs="Calibri"/>
          <w:lang w:val="ru-MO"/>
        </w:rPr>
        <w:t>-20</w:t>
      </w:r>
      <w:r w:rsidR="00750AE7" w:rsidRPr="00A35E88">
        <w:rPr>
          <w:rFonts w:asciiTheme="minorHAnsi" w:hAnsiTheme="minorHAnsi" w:cs="Calibri"/>
          <w:lang w:val="ru-MO"/>
        </w:rPr>
        <w:t xml:space="preserve">20 </w:t>
      </w:r>
      <w:r w:rsidRPr="00A35E88">
        <w:rPr>
          <w:rFonts w:asciiTheme="minorHAnsi" w:hAnsiTheme="minorHAnsi" w:cs="Calibri"/>
          <w:lang w:val="ru-MO"/>
        </w:rPr>
        <w:t>жылдардағы</w:t>
      </w:r>
      <w:r w:rsidR="00750AE7" w:rsidRPr="00A35E88">
        <w:rPr>
          <w:rFonts w:asciiTheme="minorHAnsi" w:hAnsiTheme="minorHAnsi" w:cs="Calibri"/>
          <w:lang w:val="ru-MO"/>
        </w:rPr>
        <w:t xml:space="preserve"> </w:t>
      </w:r>
      <w:r w:rsidRPr="00A35E88">
        <w:rPr>
          <w:rFonts w:asciiTheme="minorHAnsi" w:hAnsiTheme="minorHAnsi" w:cs="Calibri"/>
          <w:lang w:val="ru-MO"/>
        </w:rPr>
        <w:t>әлеуметтік-экономикалық</w:t>
      </w:r>
      <w:r w:rsidR="00750AE7" w:rsidRPr="00A35E88">
        <w:rPr>
          <w:rFonts w:asciiTheme="minorHAnsi" w:hAnsiTheme="minorHAnsi" w:cs="Calibri"/>
          <w:lang w:val="ru-MO"/>
        </w:rPr>
        <w:t xml:space="preserve"> </w:t>
      </w:r>
      <w:r w:rsidRPr="00A35E88">
        <w:rPr>
          <w:rFonts w:asciiTheme="minorHAnsi" w:hAnsiTheme="minorHAnsi" w:cs="Calibri"/>
          <w:lang w:val="ru-MO"/>
        </w:rPr>
        <w:t>дамуы</w:t>
      </w:r>
      <w:r w:rsidR="00750AE7" w:rsidRPr="00A35E88">
        <w:rPr>
          <w:rFonts w:asciiTheme="minorHAnsi" w:hAnsiTheme="minorHAnsi" w:cs="Calibri"/>
          <w:lang w:val="ru-MO"/>
        </w:rPr>
        <w:t xml:space="preserve"> </w:t>
      </w:r>
      <w:r w:rsidRPr="00A35E88">
        <w:rPr>
          <w:rFonts w:asciiTheme="minorHAnsi" w:hAnsiTheme="minorHAnsi" w:cs="Calibri"/>
          <w:lang w:val="ru-MO"/>
        </w:rPr>
        <w:t>негізгі</w:t>
      </w:r>
      <w:r w:rsidR="00750AE7" w:rsidRPr="00A35E88">
        <w:rPr>
          <w:rFonts w:asciiTheme="minorHAnsi" w:hAnsiTheme="minorHAnsi" w:cs="Calibri"/>
          <w:lang w:val="ru-MO"/>
        </w:rPr>
        <w:t xml:space="preserve"> </w:t>
      </w:r>
      <w:r w:rsidRPr="00A35E88">
        <w:rPr>
          <w:rFonts w:asciiTheme="minorHAnsi" w:hAnsiTheme="minorHAnsi" w:cs="Calibri"/>
          <w:lang w:val="ru-MO"/>
        </w:rPr>
        <w:t>көрсеткіштерінің</w:t>
      </w:r>
      <w:r w:rsidR="00750AE7" w:rsidRPr="00A35E88">
        <w:rPr>
          <w:rFonts w:asciiTheme="minorHAnsi" w:hAnsiTheme="minorHAnsi" w:cs="Calibri"/>
          <w:lang w:val="ru-MO"/>
        </w:rPr>
        <w:t xml:space="preserve"> </w:t>
      </w:r>
      <w:r w:rsidRPr="00A35E88">
        <w:rPr>
          <w:rFonts w:asciiTheme="minorHAnsi" w:hAnsiTheme="minorHAnsi" w:cs="Calibri"/>
          <w:lang w:val="ru-MO"/>
        </w:rPr>
        <w:t>серпіні</w:t>
      </w:r>
      <w:r w:rsidRPr="00A35E88">
        <w:rPr>
          <w:rFonts w:asciiTheme="minorHAnsi" w:hAnsiTheme="minorHAnsi" w:cs="Calibri"/>
          <w:lang w:val="ru-MO"/>
        </w:rPr>
        <w:br/>
        <w:t>Динамика о</w:t>
      </w:r>
      <w:r w:rsidRPr="00A35E88">
        <w:rPr>
          <w:rFonts w:asciiTheme="minorHAnsi" w:hAnsiTheme="minorHAnsi" w:cs="Calibri"/>
        </w:rPr>
        <w:t>сновны</w:t>
      </w:r>
      <w:r w:rsidRPr="00A35E88">
        <w:rPr>
          <w:rFonts w:asciiTheme="minorHAnsi" w:hAnsiTheme="minorHAnsi" w:cs="Calibri"/>
          <w:lang w:val="kk-KZ"/>
        </w:rPr>
        <w:t>х</w:t>
      </w:r>
      <w:r w:rsidR="0045782A" w:rsidRPr="00A35E88">
        <w:rPr>
          <w:rFonts w:asciiTheme="minorHAnsi" w:hAnsiTheme="minorHAnsi" w:cs="Calibri"/>
          <w:lang w:val="kk-KZ"/>
        </w:rPr>
        <w:t xml:space="preserve"> </w:t>
      </w:r>
      <w:r w:rsidRPr="00A35E88">
        <w:rPr>
          <w:rFonts w:asciiTheme="minorHAnsi" w:hAnsiTheme="minorHAnsi" w:cs="Calibri"/>
        </w:rPr>
        <w:t>показател</w:t>
      </w:r>
      <w:r w:rsidRPr="00A35E88">
        <w:rPr>
          <w:rFonts w:asciiTheme="minorHAnsi" w:hAnsiTheme="minorHAnsi" w:cs="Calibri"/>
          <w:lang w:val="kk-KZ"/>
        </w:rPr>
        <w:t>ей</w:t>
      </w:r>
      <w:r w:rsidRPr="00A35E88">
        <w:rPr>
          <w:rFonts w:asciiTheme="minorHAnsi" w:hAnsiTheme="minorHAnsi" w:cs="Calibri"/>
        </w:rPr>
        <w:t xml:space="preserve"> социально-экономического развития Республики Казахстан за 20</w:t>
      </w:r>
      <w:r w:rsidR="00CC5656" w:rsidRPr="00A35E88">
        <w:rPr>
          <w:rFonts w:asciiTheme="minorHAnsi" w:hAnsiTheme="minorHAnsi" w:cs="Calibri"/>
          <w:lang w:val="kk-KZ"/>
        </w:rPr>
        <w:t>1</w:t>
      </w:r>
      <w:r w:rsidR="0045782A" w:rsidRPr="00A35E88">
        <w:rPr>
          <w:rFonts w:asciiTheme="minorHAnsi" w:hAnsiTheme="minorHAnsi" w:cs="Calibri"/>
        </w:rPr>
        <w:t>1</w:t>
      </w:r>
      <w:r w:rsidRPr="00A35E88">
        <w:rPr>
          <w:rFonts w:asciiTheme="minorHAnsi" w:hAnsiTheme="minorHAnsi" w:cs="Calibri"/>
        </w:rPr>
        <w:t>-20</w:t>
      </w:r>
      <w:r w:rsidR="0045782A" w:rsidRPr="00A35E88">
        <w:rPr>
          <w:rFonts w:asciiTheme="minorHAnsi" w:hAnsiTheme="minorHAnsi" w:cs="Calibri"/>
        </w:rPr>
        <w:t>20</w:t>
      </w:r>
      <w:r w:rsidRPr="00A35E88">
        <w:rPr>
          <w:rFonts w:asciiTheme="minorHAnsi" w:hAnsiTheme="minorHAnsi" w:cs="Calibri"/>
          <w:lang w:val="kk-KZ"/>
        </w:rPr>
        <w:t xml:space="preserve"> годы</w:t>
      </w:r>
    </w:p>
    <w:bookmarkEnd w:id="0"/>
    <w:bookmarkEnd w:id="1"/>
    <w:p w:rsidR="00D02103" w:rsidRPr="00A35E88" w:rsidRDefault="00D02103" w:rsidP="00D02103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sz w:val="24"/>
          <w:szCs w:val="24"/>
          <w:lang w:val="kk-KZ"/>
        </w:rPr>
        <w:t>Әлеуметтік-демографиялық көрсеткіштер</w:t>
      </w:r>
      <w:r w:rsidRPr="00A35E88">
        <w:rPr>
          <w:rFonts w:asciiTheme="minorHAnsi" w:hAnsiTheme="minorHAnsi" w:cs="Calibri"/>
          <w:sz w:val="24"/>
          <w:szCs w:val="24"/>
        </w:rPr>
        <w:br/>
      </w:r>
      <w:r w:rsidRPr="00A35E88">
        <w:rPr>
          <w:rFonts w:asciiTheme="minorHAnsi" w:hAnsiTheme="minorHAnsi" w:cs="Calibri"/>
          <w:sz w:val="24"/>
          <w:szCs w:val="24"/>
          <w:lang w:val="kk-KZ"/>
        </w:rPr>
        <w:t>Социально-демографические показатели</w:t>
      </w:r>
    </w:p>
    <w:p w:rsidR="00533FDA" w:rsidRPr="00A35E88" w:rsidRDefault="00533FDA" w:rsidP="00533FDA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sz w:val="24"/>
          <w:lang w:val="kk-KZ"/>
        </w:rPr>
        <w:t>Демографиялық статистика</w:t>
      </w:r>
      <w:r w:rsidRPr="00A35E88">
        <w:rPr>
          <w:rFonts w:asciiTheme="minorHAnsi" w:hAnsiTheme="minorHAnsi" w:cs="Calibri"/>
          <w:sz w:val="24"/>
        </w:rPr>
        <w:br/>
      </w:r>
      <w:r w:rsidRPr="00A35E88">
        <w:rPr>
          <w:rFonts w:asciiTheme="minorHAnsi" w:hAnsiTheme="minorHAnsi" w:cs="Calibri"/>
          <w:sz w:val="24"/>
          <w:lang w:val="kk-KZ"/>
        </w:rPr>
        <w:t>Демографическая статистика</w:t>
      </w:r>
    </w:p>
    <w:p w:rsidR="00533FDA" w:rsidRPr="00A35E88" w:rsidRDefault="00533FDA" w:rsidP="00533FDA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11.1 Негізгі демографиялық көрсеткіштер</w:t>
      </w:r>
      <w:r w:rsidRPr="00A35E88">
        <w:rPr>
          <w:rFonts w:asciiTheme="minorHAnsi" w:hAnsiTheme="minorHAnsi" w:cs="Calibri"/>
        </w:rPr>
        <w:br/>
        <w:t>Основные демографические показатели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35"/>
        <w:gridCol w:w="924"/>
        <w:gridCol w:w="924"/>
        <w:gridCol w:w="924"/>
        <w:gridCol w:w="924"/>
        <w:gridCol w:w="924"/>
        <w:gridCol w:w="2751"/>
      </w:tblGrid>
      <w:tr w:rsidR="00533FDA" w:rsidRPr="00A35E88" w:rsidTr="001743F8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Халықтың саны, жыл соңына,мың адам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16 673,9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16 910,2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17 160,9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17 415,7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17 669,9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Численность населения, всего на конец года, тыс. человек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қала халқы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9 127,5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9 277,8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9 433,6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9 837,0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10 035,6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городское население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ауыл халқы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7 546,4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7 632,4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7 727,3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7 578,7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7 634,3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сельское население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жалпы санынан: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общей численности население: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еңбекке қабілетті жасқа дейінгілер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4 397,3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4 527,6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4 682,1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4 848,1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5 019,0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моложе трудоспособного возраста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еңбекке қабілетті жастағылар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10 603,0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10 659,8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10 699,9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ind w:right="-78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1 0729,2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10 746,3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трудоспособно</w:t>
            </w:r>
            <w:r w:rsidRPr="00A35E88">
              <w:rPr>
                <w:rFonts w:asciiTheme="minorHAnsi" w:hAnsiTheme="minorHAnsi" w:cs="Calibri"/>
                <w:lang w:val="kk-KZ"/>
              </w:rPr>
              <w:t>го</w:t>
            </w:r>
            <w:r w:rsidRPr="00A35E88">
              <w:rPr>
                <w:rFonts w:asciiTheme="minorHAnsi" w:hAnsiTheme="minorHAnsi" w:cs="Calibri"/>
              </w:rPr>
              <w:t xml:space="preserve"> возраст</w:t>
            </w:r>
            <w:r w:rsidRPr="00A35E88">
              <w:rPr>
                <w:rFonts w:asciiTheme="minorHAnsi" w:hAnsiTheme="minorHAnsi" w:cs="Calibri"/>
                <w:lang w:val="kk-KZ"/>
              </w:rPr>
              <w:t>а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еңбекке қабілетті жастан асқандар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1 673,6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1 722,8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1 778,8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1 838,4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1 904,6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старше трудоспособного возраста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Туғанғандағы өмірінің күтілетін ұзақтығы, жыл: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Ожидаемая продолжительность жизни при рождении, лет: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барлық халық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68,69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69,52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70,62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71,44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71,97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все население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ерлер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63,85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64,74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65,91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66,90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67,49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мужчины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әйелдер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73,57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74,29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75,23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75,82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76,26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женщины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1000 адамға: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 человек: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туғандар саны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22,51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22,70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22,73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23,10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numPr>
                <w:ilvl w:val="12"/>
                <w:numId w:val="0"/>
              </w:numPr>
              <w:ind w:left="567" w:hanging="567"/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22,71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родившихся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өлгендер саны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8,72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8,54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8,00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7,65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numPr>
                <w:ilvl w:val="12"/>
                <w:numId w:val="0"/>
              </w:numPr>
              <w:ind w:left="567" w:hanging="567"/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7,46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умерших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числе: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жасқа дейінгі балалар (1000 туғандарға)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14,91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13,56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11,39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9,83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9,41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дети в возрасте до 1 года (на 1000 родившихся)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табиғи өсім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f9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13,79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f9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14,16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14,73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15,45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15,26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естественный прирост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неке саны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9,69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9,81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9,89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9,22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8,48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браков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ажырасу саны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2,71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2,89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3,02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3,05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3,04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разводов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көші-қон қарқындылығы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-0,1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-0,02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-0,7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-0,8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интенсивность миграции</w:t>
            </w:r>
          </w:p>
        </w:tc>
      </w:tr>
    </w:tbl>
    <w:p w:rsidR="00533FDA" w:rsidRPr="00A35E88" w:rsidRDefault="00533FDA" w:rsidP="00533FDA">
      <w:pPr>
        <w:pStyle w:val="Naimenovanie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0" w:type="dxa"/>
        <w:tblInd w:w="108" w:type="dxa"/>
        <w:tblLayout w:type="fixed"/>
        <w:tblLook w:val="0000"/>
      </w:tblPr>
      <w:tblGrid>
        <w:gridCol w:w="2835"/>
        <w:gridCol w:w="993"/>
        <w:gridCol w:w="872"/>
        <w:gridCol w:w="900"/>
        <w:gridCol w:w="900"/>
        <w:gridCol w:w="900"/>
        <w:gridCol w:w="2800"/>
      </w:tblGrid>
      <w:tr w:rsidR="00533FDA" w:rsidRPr="00A35E88" w:rsidTr="001743F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533FDA" w:rsidRPr="00A35E88" w:rsidTr="001743F8"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Халық саны барлы</w:t>
            </w:r>
            <w:r w:rsidRPr="00A35E88">
              <w:rPr>
                <w:rFonts w:asciiTheme="minorHAnsi" w:hAnsiTheme="minorHAnsi" w:cs="Calibri"/>
                <w:lang w:val="kk-KZ"/>
              </w:rPr>
              <w:t>ғы</w:t>
            </w:r>
            <w:r w:rsidRPr="00A35E88">
              <w:rPr>
                <w:rFonts w:asciiTheme="minorHAnsi" w:hAnsiTheme="minorHAnsi" w:cs="Calibri"/>
              </w:rPr>
              <w:t>, жыл соңына,мың адам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17 918,2</w:t>
            </w: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18 157,3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18 395,6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18 631,8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18</w:t>
            </w:r>
            <w:r w:rsidRPr="00A35E88">
              <w:rPr>
                <w:rFonts w:asciiTheme="minorHAnsi" w:hAnsiTheme="minorHAnsi" w:cs="Calibri"/>
                <w:szCs w:val="16"/>
                <w:lang w:val="en-US"/>
              </w:rPr>
              <w:t xml:space="preserve"> </w:t>
            </w:r>
            <w:r w:rsidRPr="00A35E88">
              <w:rPr>
                <w:rFonts w:asciiTheme="minorHAnsi" w:hAnsiTheme="minorHAnsi" w:cs="Calibri"/>
                <w:szCs w:val="16"/>
              </w:rPr>
              <w:t>879,6</w:t>
            </w:r>
          </w:p>
        </w:tc>
        <w:tc>
          <w:tcPr>
            <w:tcW w:w="2800" w:type="dxa"/>
            <w:tcBorders>
              <w:top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Численность населения, всего на конец года, тыс. человек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қала халқы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10 331,5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10 509,8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10 698,2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10 938,7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11 151,4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городское население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ауыл халқы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7 586,7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7 647,5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7 697,4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7 693,1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7 728,2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сельское население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 халықтың жалпы санынан: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 из численности населениея: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еңбекке қабілетті жасқа дейінгілер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5 184,0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5 340,7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5 493,0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5 636,8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5 789,5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моложе трудоспособного возраста</w:t>
            </w:r>
          </w:p>
        </w:tc>
      </w:tr>
      <w:tr w:rsidR="00533FDA" w:rsidRPr="00A35E88" w:rsidTr="001743F8">
        <w:trPr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еңбекке қабілетті жастағылар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10 758,6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10 762,0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 xml:space="preserve">  10 759,9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10 874,7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11 009,4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трудоспособном возрасте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еңбекке қабілетті жастан асқандар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1 975,6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2 054,7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2142,7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2 120,4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2 080,6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старше трудоспособного возраста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Туғандағы 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күтілетін </w:t>
            </w:r>
            <w:r w:rsidRPr="00A35E88">
              <w:rPr>
                <w:rFonts w:asciiTheme="minorHAnsi" w:hAnsiTheme="minorHAnsi" w:cs="Calibri"/>
              </w:rPr>
              <w:t>өмір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 сүру</w:t>
            </w:r>
            <w:r w:rsidRPr="00A35E88">
              <w:rPr>
                <w:rFonts w:asciiTheme="minorHAnsi" w:hAnsiTheme="minorHAnsi" w:cs="Calibri"/>
              </w:rPr>
              <w:t xml:space="preserve"> ұзақтығы, жыл: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Ожидаемая продолжительность жизни при рождении, лет: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барлық халық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72,41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72,95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73,15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73,18</w:t>
            </w:r>
          </w:p>
        </w:tc>
        <w:tc>
          <w:tcPr>
            <w:tcW w:w="900" w:type="dxa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71,37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все население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ерлер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67,99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68,72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68,84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68,82</w:t>
            </w:r>
          </w:p>
        </w:tc>
        <w:tc>
          <w:tcPr>
            <w:tcW w:w="900" w:type="dxa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67,09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мужчины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әйелдер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76,61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76,92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77,19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77,30</w:t>
            </w:r>
          </w:p>
        </w:tc>
        <w:tc>
          <w:tcPr>
            <w:tcW w:w="900" w:type="dxa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75,53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женщины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1000 адамға: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На 1000 человек: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md1"/>
              <w:ind w:left="113"/>
              <w:jc w:val="left"/>
              <w:rPr>
                <w:rFonts w:asciiTheme="minorHAnsi" w:hAnsiTheme="minorHAnsi" w:cs="Calibri"/>
                <w:color w:val="auto"/>
                <w:szCs w:val="16"/>
              </w:rPr>
            </w:pPr>
            <w:r w:rsidRPr="00A35E88">
              <w:rPr>
                <w:rFonts w:asciiTheme="minorHAnsi" w:hAnsiTheme="minorHAnsi" w:cs="Calibri"/>
                <w:color w:val="auto"/>
                <w:szCs w:val="16"/>
              </w:rPr>
              <w:t>туғандар саны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numPr>
                <w:ilvl w:val="12"/>
                <w:numId w:val="0"/>
              </w:numPr>
              <w:ind w:left="567" w:hanging="567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22,52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21,64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21,77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21,73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22,76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md1"/>
              <w:ind w:left="113"/>
              <w:jc w:val="left"/>
              <w:rPr>
                <w:rFonts w:asciiTheme="minorHAnsi" w:hAnsiTheme="minorHAnsi" w:cs="Calibri"/>
                <w:color w:val="auto"/>
                <w:szCs w:val="16"/>
              </w:rPr>
            </w:pPr>
            <w:r w:rsidRPr="00A35E88">
              <w:rPr>
                <w:rFonts w:asciiTheme="minorHAnsi" w:hAnsiTheme="minorHAnsi" w:cs="Calibri"/>
                <w:color w:val="auto"/>
                <w:szCs w:val="16"/>
              </w:rPr>
              <w:t>число родившихся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md1"/>
              <w:ind w:left="113"/>
              <w:jc w:val="left"/>
              <w:rPr>
                <w:rFonts w:asciiTheme="minorHAnsi" w:hAnsiTheme="minorHAnsi" w:cs="Calibri"/>
                <w:color w:val="auto"/>
              </w:rPr>
            </w:pPr>
            <w:r w:rsidRPr="00A35E88">
              <w:rPr>
                <w:rFonts w:asciiTheme="minorHAnsi" w:hAnsiTheme="minorHAnsi" w:cs="Calibri"/>
                <w:color w:val="auto"/>
              </w:rPr>
              <w:t>өлгендер саны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numPr>
                <w:ilvl w:val="12"/>
                <w:numId w:val="0"/>
              </w:numPr>
              <w:ind w:left="567" w:hanging="567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7,37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7,</w:t>
            </w:r>
            <w:r w:rsidRPr="00A35E88">
              <w:rPr>
                <w:rFonts w:asciiTheme="minorHAnsi" w:hAnsiTheme="minorHAnsi" w:cs="Calibri"/>
                <w:noProof w:val="0"/>
              </w:rPr>
              <w:t>15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7,14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7,19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8,60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md1"/>
              <w:ind w:left="113"/>
              <w:jc w:val="left"/>
              <w:rPr>
                <w:rFonts w:asciiTheme="minorHAnsi" w:hAnsiTheme="minorHAnsi" w:cs="Calibri"/>
                <w:color w:val="auto"/>
              </w:rPr>
            </w:pPr>
            <w:r w:rsidRPr="00A35E88">
              <w:rPr>
                <w:rFonts w:asciiTheme="minorHAnsi" w:hAnsiTheme="minorHAnsi" w:cs="Calibri"/>
                <w:color w:val="auto"/>
              </w:rPr>
              <w:t>число умерших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числе: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жасқа дейінгі балалар (1000 туғандарға)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8,59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7,93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8,03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8</w:t>
            </w:r>
            <w:r w:rsidRPr="00A35E88">
              <w:rPr>
                <w:rFonts w:asciiTheme="minorHAnsi" w:hAnsiTheme="minorHAnsi" w:cs="Calibri"/>
                <w:sz w:val="16"/>
                <w:szCs w:val="16"/>
              </w:rPr>
              <w:t>,</w:t>
            </w: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</w:t>
            </w:r>
            <w:r w:rsidRPr="00A35E88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7,77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дети в возрасте до 1 года (на 1000 родившихся)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табиғи өсім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15</w:t>
            </w:r>
            <w:r w:rsidRPr="00A35E88">
              <w:rPr>
                <w:rFonts w:asciiTheme="minorHAnsi" w:hAnsiTheme="minorHAnsi" w:cs="Calibri"/>
                <w:sz w:val="16"/>
              </w:rPr>
              <w:t>,</w:t>
            </w:r>
            <w:r w:rsidRPr="00A35E88">
              <w:rPr>
                <w:rFonts w:asciiTheme="minorHAnsi" w:hAnsiTheme="minorHAnsi" w:cs="Calibri"/>
                <w:sz w:val="16"/>
                <w:lang w:val="en-US"/>
              </w:rPr>
              <w:t>1</w:t>
            </w:r>
            <w:r w:rsidRPr="00A35E88">
              <w:rPr>
                <w:rFonts w:asciiTheme="minorHAnsi" w:hAnsiTheme="minorHAnsi" w:cs="Calibri"/>
                <w:sz w:val="16"/>
              </w:rPr>
              <w:t>4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14,</w:t>
            </w:r>
            <w:r w:rsidRPr="00A35E88">
              <w:rPr>
                <w:rFonts w:asciiTheme="minorHAnsi" w:hAnsiTheme="minorHAnsi" w:cs="Calibri"/>
                <w:sz w:val="16"/>
              </w:rPr>
              <w:t>48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14,63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14,54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14,16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естественный прирост</w:t>
            </w:r>
          </w:p>
        </w:tc>
      </w:tr>
      <w:tr w:rsidR="00533FDA" w:rsidRPr="00A35E88" w:rsidTr="001743F8"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неке саны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7,96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7,</w:t>
            </w:r>
            <w:r w:rsidRPr="00A35E88">
              <w:rPr>
                <w:rFonts w:asciiTheme="minorHAnsi" w:hAnsiTheme="minorHAnsi" w:cs="Calibri"/>
                <w:sz w:val="16"/>
              </w:rPr>
              <w:t>86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7,54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7,54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6,87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браков</w:t>
            </w:r>
          </w:p>
        </w:tc>
      </w:tr>
      <w:tr w:rsidR="00533FDA" w:rsidRPr="00A35E88" w:rsidTr="001743F8">
        <w:trPr>
          <w:trHeight w:val="52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ажырасу саны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2,92</w:t>
            </w:r>
          </w:p>
        </w:tc>
        <w:tc>
          <w:tcPr>
            <w:tcW w:w="872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3,0</w:t>
            </w:r>
            <w:r w:rsidRPr="00A35E88">
              <w:rPr>
                <w:rFonts w:asciiTheme="minorHAnsi" w:hAnsiTheme="minorHAnsi" w:cs="Calibri"/>
                <w:sz w:val="16"/>
              </w:rPr>
              <w:t>3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3,00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3,23</w:t>
            </w:r>
          </w:p>
        </w:tc>
        <w:tc>
          <w:tcPr>
            <w:tcW w:w="900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2,56</w:t>
            </w:r>
          </w:p>
        </w:tc>
        <w:tc>
          <w:tcPr>
            <w:tcW w:w="2800" w:type="dxa"/>
            <w:vAlign w:val="bottom"/>
          </w:tcPr>
          <w:p w:rsidR="00533FDA" w:rsidRPr="00A35E88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разводов</w:t>
            </w:r>
          </w:p>
        </w:tc>
      </w:tr>
      <w:tr w:rsidR="00533FDA" w:rsidRPr="00A35E88" w:rsidTr="001743F8"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533FDA" w:rsidRPr="00D8294B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D8294B">
              <w:rPr>
                <w:rFonts w:asciiTheme="minorHAnsi" w:hAnsiTheme="minorHAnsi" w:cs="Calibri"/>
              </w:rPr>
              <w:t>көші-қон қарқындылығы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3FDA" w:rsidRPr="00D8294B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D8294B">
              <w:rPr>
                <w:rFonts w:asciiTheme="minorHAnsi" w:hAnsiTheme="minorHAnsi" w:cs="Calibri"/>
                <w:noProof w:val="0"/>
                <w:lang w:val="en-US"/>
              </w:rPr>
              <w:t>-1,2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533FDA" w:rsidRPr="00D8294B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D8294B">
              <w:rPr>
                <w:rFonts w:asciiTheme="minorHAnsi" w:hAnsiTheme="minorHAnsi" w:cs="Calibri"/>
                <w:noProof w:val="0"/>
                <w:lang w:val="en-US"/>
              </w:rPr>
              <w:t>-1,2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33FDA" w:rsidRPr="00D8294B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D8294B">
              <w:rPr>
                <w:rFonts w:asciiTheme="minorHAnsi" w:hAnsiTheme="minorHAnsi" w:cs="Calibri"/>
                <w:noProof w:val="0"/>
                <w:lang w:val="en-US"/>
              </w:rPr>
              <w:t>-1,6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33FDA" w:rsidRPr="00D8294B" w:rsidRDefault="00533FDA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D8294B">
              <w:rPr>
                <w:rFonts w:asciiTheme="minorHAnsi" w:hAnsiTheme="minorHAnsi" w:cs="Calibri"/>
                <w:noProof w:val="0"/>
                <w:lang w:val="en-US"/>
              </w:rPr>
              <w:t>-1,8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33FDA" w:rsidRPr="00D8294B" w:rsidRDefault="00D8294B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D8294B">
              <w:rPr>
                <w:rFonts w:asciiTheme="minorHAnsi" w:hAnsiTheme="minorHAnsi" w:cs="Calibri"/>
                <w:noProof w:val="0"/>
              </w:rPr>
              <w:t>-0,9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vAlign w:val="bottom"/>
          </w:tcPr>
          <w:p w:rsidR="00533FDA" w:rsidRPr="00D8294B" w:rsidRDefault="00533FDA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D8294B">
              <w:rPr>
                <w:rFonts w:asciiTheme="minorHAnsi" w:hAnsiTheme="minorHAnsi" w:cs="Calibri"/>
              </w:rPr>
              <w:t>интенсивность миграции</w:t>
            </w:r>
          </w:p>
        </w:tc>
      </w:tr>
    </w:tbl>
    <w:p w:rsidR="00533FDA" w:rsidRPr="00A35E88" w:rsidRDefault="00533FDA" w:rsidP="00533FDA">
      <w:pPr>
        <w:pStyle w:val="a9"/>
        <w:ind w:left="567"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11.2 Қазақстаннан шетелге көшіп кеткендер</w:t>
      </w:r>
      <w:r w:rsidRPr="00A35E88">
        <w:rPr>
          <w:rFonts w:asciiTheme="minorHAnsi" w:hAnsiTheme="minorHAnsi" w:cs="Calibri"/>
        </w:rPr>
        <w:br/>
        <w:t>Число выбывших за пределы Казахстана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35"/>
        <w:gridCol w:w="993"/>
        <w:gridCol w:w="993"/>
        <w:gridCol w:w="993"/>
        <w:gridCol w:w="993"/>
        <w:gridCol w:w="993"/>
        <w:gridCol w:w="2406"/>
      </w:tblGrid>
      <w:tr w:rsidR="00533FDA" w:rsidRPr="00A35E88" w:rsidTr="001743F8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2015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firstLine="17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ТМД елдері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31 303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28 274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22 565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26 098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26 992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firstLine="178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Страны СНГ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Әзербайжан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Азербайджан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Армения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Армения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Беларусь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1 052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1 605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605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Беларусь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Қырғыз Республикасы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164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Кыргызская Республика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Молдова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Молдова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Ресей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29 850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26 998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20 839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23 859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25 682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Россия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Тәжікстан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Таджикистан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Түрікменстан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Туркменистан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Өзбекстан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364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Узбекистан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Украина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132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Украина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firstLine="17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Басқа елдер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1 617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1 448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1 819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2 848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3 055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firstLine="178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Другие страны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АҚШ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265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США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Германия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1 206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2 179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2 196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Германия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Греция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Греция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Израиль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Израиль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Иран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84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Иран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Канада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Канада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Қытай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121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Китай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Латвия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32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Латвия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Литва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Литва 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Моңғолия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Монголия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Түркия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44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Турция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Эстония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Эстония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Грузия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Грузия</w:t>
            </w:r>
          </w:p>
        </w:tc>
      </w:tr>
      <w:tr w:rsidR="00533FDA" w:rsidRPr="00A35E88" w:rsidTr="001743F8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firstLine="17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Басқалар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238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FDA" w:rsidRPr="00A35E88" w:rsidRDefault="00533FDA" w:rsidP="001743F8">
            <w:pPr>
              <w:pStyle w:val="a7"/>
              <w:ind w:firstLine="178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Другие </w:t>
            </w:r>
          </w:p>
        </w:tc>
      </w:tr>
    </w:tbl>
    <w:p w:rsidR="00533FDA" w:rsidRPr="00A35E88" w:rsidRDefault="00533FDA" w:rsidP="00533FDA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  <w:t>Продолжение</w:t>
      </w:r>
    </w:p>
    <w:tbl>
      <w:tblPr>
        <w:tblW w:w="10206" w:type="dxa"/>
        <w:tblInd w:w="108" w:type="dxa"/>
        <w:tblLayout w:type="fixed"/>
        <w:tblLook w:val="0000"/>
      </w:tblPr>
      <w:tblGrid>
        <w:gridCol w:w="2835"/>
        <w:gridCol w:w="993"/>
        <w:gridCol w:w="993"/>
        <w:gridCol w:w="993"/>
        <w:gridCol w:w="993"/>
        <w:gridCol w:w="993"/>
        <w:gridCol w:w="2406"/>
      </w:tblGrid>
      <w:tr w:rsidR="00533FDA" w:rsidRPr="00A35E88" w:rsidTr="001743F8">
        <w:trPr>
          <w:cantSplit/>
          <w:trHeight w:val="224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2020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DA" w:rsidRPr="00A35E88" w:rsidRDefault="00533FDA" w:rsidP="001743F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533FDA" w:rsidRPr="00A35E88" w:rsidTr="001743F8">
        <w:trPr>
          <w:cantSplit/>
          <w:trHeight w:val="53"/>
        </w:trPr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ShapTabl"/>
              <w:ind w:firstLine="176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ТМД елдері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31 238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33 718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37 736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40 897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25 747</w:t>
            </w:r>
          </w:p>
        </w:tc>
        <w:tc>
          <w:tcPr>
            <w:tcW w:w="2406" w:type="dxa"/>
            <w:tcBorders>
              <w:top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ShapTabl"/>
              <w:ind w:firstLine="138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Страны СНГ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Әзербайжан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37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24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28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39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32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Азербайджан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Армения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4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Армения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Беларусь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399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289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343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355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234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Беларусь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ҚырғызРеспубликасы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144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195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204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177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85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Кыргызская Республика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Молдова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14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Молдова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Ресей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30 277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32 874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36 778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39 752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25 126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Россия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Тәжікстан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45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Таджикистан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Түрікменстан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44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-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Туркменистан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Өзбекстан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208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197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245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432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192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Узбекистан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Украина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118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107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109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81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71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Украина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ind w:firstLine="176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Басқаелдер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3 662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4 007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4 132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4 294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3 341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ind w:firstLine="138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Другие страны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АҚШ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232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285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338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273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247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США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Германия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2 679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2 966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2 685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2 801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2 249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Германия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Греция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Греция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Грузия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9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Грузия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Израиль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125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124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137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150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61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Израиль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Иран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Иран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Канада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179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126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128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82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111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Канада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Қытай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45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62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122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92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Китай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Латвия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Латвия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Литва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 xml:space="preserve">Литва 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Моңғолия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16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16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Монголия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Түркия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42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57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52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81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53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Турция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Эстония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993" w:type="dxa"/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2406" w:type="dxa"/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Эстония</w:t>
            </w:r>
          </w:p>
        </w:tc>
      </w:tr>
      <w:tr w:rsidR="00533FDA" w:rsidRPr="00A35E88" w:rsidTr="001743F8">
        <w:trPr>
          <w:cantSplit/>
          <w:trHeight w:val="63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Басқалар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303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351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624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33FDA" w:rsidRPr="00A35E88" w:rsidRDefault="00533FDA" w:rsidP="001743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787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3FDA" w:rsidRPr="00A35E88" w:rsidRDefault="00533FDA" w:rsidP="001743F8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597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bottom"/>
          </w:tcPr>
          <w:p w:rsidR="00533FDA" w:rsidRPr="00A35E88" w:rsidRDefault="00533FDA" w:rsidP="001743F8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 xml:space="preserve">Другие </w:t>
            </w:r>
          </w:p>
        </w:tc>
      </w:tr>
    </w:tbl>
    <w:p w:rsidR="00660026" w:rsidRPr="00A35E88" w:rsidRDefault="00660026" w:rsidP="00660026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sz w:val="24"/>
          <w:szCs w:val="24"/>
        </w:rPr>
        <w:lastRenderedPageBreak/>
        <w:t>Денсаулықсақтау</w:t>
      </w:r>
      <w:r w:rsidRPr="00A35E88">
        <w:rPr>
          <w:rFonts w:asciiTheme="minorHAnsi" w:hAnsiTheme="minorHAnsi" w:cs="Calibri"/>
          <w:sz w:val="24"/>
          <w:szCs w:val="24"/>
          <w:lang w:val="kk-KZ"/>
        </w:rPr>
        <w:t xml:space="preserve"> статистикасы</w:t>
      </w:r>
      <w:r w:rsidRPr="00A35E88">
        <w:rPr>
          <w:rFonts w:asciiTheme="minorHAnsi" w:hAnsiTheme="minorHAnsi" w:cs="Calibri"/>
          <w:sz w:val="24"/>
          <w:szCs w:val="24"/>
        </w:rPr>
        <w:br/>
      </w:r>
      <w:r w:rsidRPr="00A35E88">
        <w:rPr>
          <w:rFonts w:asciiTheme="minorHAnsi" w:hAnsiTheme="minorHAnsi" w:cs="Calibri"/>
          <w:sz w:val="24"/>
          <w:szCs w:val="24"/>
          <w:lang w:val="kk-KZ"/>
        </w:rPr>
        <w:t>Статистика з</w:t>
      </w:r>
      <w:r w:rsidRPr="00A35E88">
        <w:rPr>
          <w:rFonts w:asciiTheme="minorHAnsi" w:hAnsiTheme="minorHAnsi" w:cs="Calibri"/>
          <w:sz w:val="24"/>
          <w:szCs w:val="24"/>
        </w:rPr>
        <w:t>дравоохранени</w:t>
      </w:r>
      <w:r w:rsidRPr="00A35E88">
        <w:rPr>
          <w:rFonts w:asciiTheme="minorHAnsi" w:hAnsiTheme="minorHAnsi" w:cs="Calibri"/>
          <w:sz w:val="24"/>
          <w:szCs w:val="24"/>
          <w:lang w:val="kk-KZ"/>
        </w:rPr>
        <w:t>я</w:t>
      </w:r>
    </w:p>
    <w:p w:rsidR="00660026" w:rsidRPr="00A35E88" w:rsidRDefault="00660026" w:rsidP="00660026">
      <w:pPr>
        <w:pStyle w:val="a9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11.3 Медициналық кадрлар және денсаулық сақтау ұйымдары</w:t>
      </w:r>
      <w:r w:rsidRPr="00A35E88">
        <w:rPr>
          <w:rFonts w:asciiTheme="minorHAnsi" w:hAnsiTheme="minorHAnsi" w:cs="Calibri"/>
        </w:rPr>
        <w:br/>
        <w:t>Медицинские кадры и организации здравоохранения</w:t>
      </w:r>
    </w:p>
    <w:p w:rsidR="00660026" w:rsidRPr="00A35E88" w:rsidRDefault="00660026" w:rsidP="00660026">
      <w:pPr>
        <w:pStyle w:val="a5"/>
        <w:spacing w:after="0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жыл соңына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на конец года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907"/>
        <w:gridCol w:w="907"/>
        <w:gridCol w:w="907"/>
        <w:gridCol w:w="907"/>
        <w:gridCol w:w="907"/>
        <w:gridCol w:w="2836"/>
      </w:tblGrid>
      <w:tr w:rsidR="00660026" w:rsidRPr="00A35E88" w:rsidTr="00D95098">
        <w:tc>
          <w:tcPr>
            <w:tcW w:w="2835" w:type="dxa"/>
            <w:tcBorders>
              <w:lef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  <w:r w:rsidRPr="00A35E88">
              <w:rPr>
                <w:rFonts w:asciiTheme="minorHAnsi" w:hAnsiTheme="minorHAnsi" w:cs="Calibri"/>
                <w:b/>
                <w:noProof w:val="0"/>
              </w:rPr>
              <w:t>*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  <w:r w:rsidRPr="00A35E88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2836" w:type="dxa"/>
            <w:tcBorders>
              <w:righ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Дәрігерлер саны - барлығы, мың адам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62</w:t>
            </w:r>
            <w:r w:rsidRPr="00A35E88">
              <w:rPr>
                <w:rFonts w:asciiTheme="minorHAnsi" w:hAnsiTheme="minorHAnsi" w:cs="Calibri"/>
                <w:noProof w:val="0"/>
              </w:rPr>
              <w:t>,2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64,4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66,0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68</w:t>
            </w:r>
            <w:r w:rsidRPr="00A35E88">
              <w:rPr>
                <w:rFonts w:asciiTheme="minorHAnsi" w:hAnsiTheme="minorHAnsi" w:cs="Calibri"/>
                <w:noProof w:val="0"/>
              </w:rPr>
              <w:t>,</w:t>
            </w:r>
            <w:r w:rsidRPr="00A35E88">
              <w:rPr>
                <w:rFonts w:asciiTheme="minorHAnsi" w:hAnsiTheme="minorHAnsi" w:cs="Calibri"/>
              </w:rPr>
              <w:t>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69,7</w:t>
            </w:r>
          </w:p>
        </w:tc>
        <w:tc>
          <w:tcPr>
            <w:tcW w:w="2836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врачей -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37,6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38,4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38,8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39,5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39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,5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Орта медициналық қызметкерлер саны - барлығы, мың адам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159,9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168,7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169,6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160,0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163,9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среднего медицинского персонала -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96,5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99,5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91,9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92,8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Ауруханалық мекемелер саны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990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995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911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901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больничных учреждений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Ауруханалар төсегінің саны: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больничных коек: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барлығы, мың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117,7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113,0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107,</w:t>
            </w: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102,5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всего, тыс.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70,6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66,8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62,6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60,4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58,0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Халыққа амбулаториялық-емханалық көмек көрсететін дәрігерлік мекемелердің саны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3 538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3 651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3 16</w:t>
            </w: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3 149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Число врачебных учреждений, оказывающих амбулаторно-поликлинническую помощь </w:t>
            </w:r>
          </w:p>
        </w:tc>
      </w:tr>
      <w:tr w:rsidR="0066002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Амбулаториялық-емханалық мекемелердің қуаты (ауысымдағы келушілер саны):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Мощность амбулаторно-поликлинических учреждений (число посещений в смену):</w:t>
            </w:r>
          </w:p>
        </w:tc>
      </w:tr>
      <w:tr w:rsidR="0066002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барлығы, мың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281</w:t>
            </w:r>
            <w:r w:rsidRPr="00A35E88">
              <w:rPr>
                <w:rFonts w:asciiTheme="minorHAnsi" w:hAnsiTheme="minorHAnsi" w:cs="Calibri"/>
                <w:noProof w:val="0"/>
              </w:rPr>
              <w:t>,</w:t>
            </w:r>
            <w:r w:rsidRPr="00A35E88">
              <w:rPr>
                <w:rFonts w:asciiTheme="minorHAnsi" w:hAnsiTheme="minorHAnsi" w:cs="Calibri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288,6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288</w:t>
            </w:r>
            <w:r w:rsidRPr="00A35E88">
              <w:rPr>
                <w:rFonts w:asciiTheme="minorHAnsi" w:hAnsiTheme="minorHAnsi" w:cs="Calibri"/>
                <w:noProof w:val="0"/>
                <w:szCs w:val="16"/>
              </w:rPr>
              <w:t>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213,0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209</w:t>
            </w:r>
            <w:r w:rsidRPr="00A35E88">
              <w:rPr>
                <w:rFonts w:asciiTheme="minorHAnsi" w:hAnsiTheme="minorHAnsi" w:cs="Calibri"/>
                <w:noProof w:val="0"/>
                <w:szCs w:val="16"/>
              </w:rPr>
              <w:t>,8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всего, тыс.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168,8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170,7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168,3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122,3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118,8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</w:tbl>
    <w:p w:rsidR="00660026" w:rsidRPr="00A35E88" w:rsidRDefault="00660026" w:rsidP="00660026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Layout w:type="fixed"/>
        <w:tblLook w:val="0000"/>
      </w:tblPr>
      <w:tblGrid>
        <w:gridCol w:w="2835"/>
        <w:gridCol w:w="993"/>
        <w:gridCol w:w="993"/>
        <w:gridCol w:w="993"/>
        <w:gridCol w:w="849"/>
        <w:gridCol w:w="850"/>
        <w:gridCol w:w="2693"/>
      </w:tblGrid>
      <w:tr w:rsidR="00660026" w:rsidRPr="00A35E88" w:rsidTr="00D95098">
        <w:trPr>
          <w:cantSplit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  <w:r w:rsidRPr="00A35E88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  <w:r w:rsidRPr="00A35E88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  <w:r w:rsidRPr="00A35E88">
              <w:rPr>
                <w:rFonts w:asciiTheme="minorHAnsi" w:hAnsiTheme="minorHAnsi" w:cs="Calibri"/>
                <w:lang w:val="en-US"/>
              </w:rPr>
              <w:t>*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Дәрігерлер саны - барлығы, мың адам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74</w:t>
            </w:r>
            <w:r w:rsidRPr="00A35E88">
              <w:rPr>
                <w:rFonts w:asciiTheme="minorHAnsi" w:hAnsiTheme="minorHAnsi" w:cs="Calibri"/>
                <w:noProof w:val="0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72</w:t>
            </w:r>
            <w:r w:rsidRPr="00A35E88">
              <w:rPr>
                <w:rFonts w:asciiTheme="minorHAnsi" w:hAnsiTheme="minorHAnsi" w:cs="Calibri"/>
                <w:noProof w:val="0"/>
              </w:rPr>
              <w:t>,1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72,9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76,4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врачей -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41</w:t>
            </w:r>
            <w:r w:rsidRPr="00A35E88">
              <w:rPr>
                <w:rFonts w:asciiTheme="minorHAnsi" w:hAnsiTheme="minorHAnsi" w:cs="Calibri"/>
                <w:noProof w:val="0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6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39,7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39,6</w:t>
            </w:r>
          </w:p>
        </w:tc>
        <w:tc>
          <w:tcPr>
            <w:tcW w:w="849" w:type="dxa"/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39,7</w:t>
            </w:r>
          </w:p>
        </w:tc>
        <w:tc>
          <w:tcPr>
            <w:tcW w:w="850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40,5</w:t>
            </w:r>
          </w:p>
        </w:tc>
        <w:tc>
          <w:tcPr>
            <w:tcW w:w="2693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Орта медициналық қызметкерлер саны - барлығы, мың адам 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170,8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175,2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175,7</w:t>
            </w:r>
          </w:p>
        </w:tc>
        <w:tc>
          <w:tcPr>
            <w:tcW w:w="849" w:type="dxa"/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179,8</w:t>
            </w:r>
          </w:p>
        </w:tc>
        <w:tc>
          <w:tcPr>
            <w:tcW w:w="850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185,8</w:t>
            </w:r>
          </w:p>
        </w:tc>
        <w:tc>
          <w:tcPr>
            <w:tcW w:w="2693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среднего медицинского персонала -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95,3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96,5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95,5</w:t>
            </w:r>
          </w:p>
        </w:tc>
        <w:tc>
          <w:tcPr>
            <w:tcW w:w="849" w:type="dxa"/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96,5</w:t>
            </w:r>
          </w:p>
        </w:tc>
        <w:tc>
          <w:tcPr>
            <w:tcW w:w="850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99,0</w:t>
            </w:r>
          </w:p>
        </w:tc>
        <w:tc>
          <w:tcPr>
            <w:tcW w:w="2693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Ауруханалық мекемелер саны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877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853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788</w:t>
            </w:r>
          </w:p>
        </w:tc>
        <w:tc>
          <w:tcPr>
            <w:tcW w:w="849" w:type="dxa"/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749</w:t>
            </w:r>
          </w:p>
        </w:tc>
        <w:tc>
          <w:tcPr>
            <w:tcW w:w="850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773</w:t>
            </w:r>
          </w:p>
        </w:tc>
        <w:tc>
          <w:tcPr>
            <w:tcW w:w="2693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больничных учреждений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Ауруханалар төсегінің саны: 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849" w:type="dxa"/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</w:p>
        </w:tc>
        <w:tc>
          <w:tcPr>
            <w:tcW w:w="850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2693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больничных коек: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барлығы, мың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100,1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</w:t>
            </w: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9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,5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96,2</w:t>
            </w:r>
          </w:p>
        </w:tc>
        <w:tc>
          <w:tcPr>
            <w:tcW w:w="849" w:type="dxa"/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96,3</w:t>
            </w:r>
          </w:p>
        </w:tc>
        <w:tc>
          <w:tcPr>
            <w:tcW w:w="850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127,5</w:t>
            </w:r>
          </w:p>
        </w:tc>
        <w:tc>
          <w:tcPr>
            <w:tcW w:w="2693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всего, тыс.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55,9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54,8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52,3</w:t>
            </w:r>
          </w:p>
        </w:tc>
        <w:tc>
          <w:tcPr>
            <w:tcW w:w="849" w:type="dxa"/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51,7</w:t>
            </w:r>
          </w:p>
        </w:tc>
        <w:tc>
          <w:tcPr>
            <w:tcW w:w="850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67,9</w:t>
            </w:r>
          </w:p>
        </w:tc>
        <w:tc>
          <w:tcPr>
            <w:tcW w:w="2693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Халыққа амбулаториялық-емханалық көмек көрсететін дәрігерлік мекемелердің саны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3 126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3273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3 237</w:t>
            </w:r>
          </w:p>
        </w:tc>
        <w:tc>
          <w:tcPr>
            <w:tcW w:w="849" w:type="dxa"/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3 213</w:t>
            </w:r>
          </w:p>
        </w:tc>
        <w:tc>
          <w:tcPr>
            <w:tcW w:w="850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3 169</w:t>
            </w:r>
          </w:p>
        </w:tc>
        <w:tc>
          <w:tcPr>
            <w:tcW w:w="2693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Число врачебных учреждений, оказывающих амбулаторно-поликлинническую помощь 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Амбулаториялық-емханалық мекемелердің қуаты (ауысымдағы келушілер саны): 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49" w:type="dxa"/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693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Мощность амбулаторно-поликлинических учреждений (число посещений в смену):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барлығы, мың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214.3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215,1</w:t>
            </w:r>
          </w:p>
        </w:tc>
        <w:tc>
          <w:tcPr>
            <w:tcW w:w="993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207</w:t>
            </w:r>
            <w:r w:rsidRPr="00A35E88">
              <w:rPr>
                <w:rFonts w:asciiTheme="minorHAnsi" w:hAnsiTheme="minorHAnsi" w:cs="Calibri"/>
                <w:noProof w:val="0"/>
                <w:szCs w:val="16"/>
              </w:rPr>
              <w:t>,8</w:t>
            </w:r>
          </w:p>
        </w:tc>
        <w:tc>
          <w:tcPr>
            <w:tcW w:w="849" w:type="dxa"/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201,0</w:t>
            </w:r>
          </w:p>
        </w:tc>
        <w:tc>
          <w:tcPr>
            <w:tcW w:w="850" w:type="dxa"/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267,0</w:t>
            </w:r>
          </w:p>
        </w:tc>
        <w:tc>
          <w:tcPr>
            <w:tcW w:w="2693" w:type="dxa"/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всего, тыс.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халықтың 10000 адамына шаққанда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119</w:t>
            </w:r>
            <w:r w:rsidRPr="00A35E88">
              <w:rPr>
                <w:rFonts w:asciiTheme="minorHAnsi" w:hAnsiTheme="minorHAnsi" w:cs="Calibri"/>
                <w:noProof w:val="0"/>
                <w:szCs w:val="16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118,4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113,0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107,9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142,4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</w:tbl>
    <w:p w:rsidR="00660026" w:rsidRPr="00A35E88" w:rsidRDefault="00660026" w:rsidP="00660026">
      <w:pPr>
        <w:pStyle w:val="a9"/>
        <w:spacing w:before="0" w:after="0"/>
        <w:ind w:firstLine="284"/>
        <w:jc w:val="left"/>
        <w:rPr>
          <w:rFonts w:asciiTheme="minorHAnsi" w:hAnsiTheme="minorHAnsi" w:cs="Calibri"/>
          <w:b w:val="0"/>
          <w:i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b w:val="0"/>
          <w:i/>
          <w:sz w:val="16"/>
          <w:szCs w:val="16"/>
          <w:lang w:val="kk-KZ"/>
        </w:rPr>
        <w:t>* Қазақстан Республикасы Денсаулық сақтау министрлігінің деректері бойынша.</w:t>
      </w:r>
    </w:p>
    <w:p w:rsidR="00660026" w:rsidRPr="00A35E88" w:rsidRDefault="00660026" w:rsidP="00660026">
      <w:pPr>
        <w:pStyle w:val="a9"/>
        <w:spacing w:before="0" w:after="0"/>
        <w:ind w:firstLine="284"/>
        <w:jc w:val="left"/>
        <w:rPr>
          <w:rFonts w:asciiTheme="minorHAnsi" w:hAnsiTheme="minorHAnsi" w:cs="Calibri"/>
          <w:b w:val="0"/>
          <w:i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b w:val="0"/>
          <w:i/>
          <w:sz w:val="16"/>
          <w:szCs w:val="16"/>
          <w:lang w:val="kk-KZ"/>
        </w:rPr>
        <w:t>По данным Министерства здравоохранения Республики Казахстан.</w:t>
      </w:r>
    </w:p>
    <w:p w:rsidR="00660026" w:rsidRPr="00A35E88" w:rsidRDefault="00660026" w:rsidP="00660026">
      <w:pPr>
        <w:pStyle w:val="a9"/>
        <w:ind w:firstLine="0"/>
        <w:rPr>
          <w:rFonts w:asciiTheme="minorHAnsi" w:hAnsiTheme="minorHAnsi" w:cs="Calibri"/>
          <w:sz w:val="18"/>
          <w:szCs w:val="18"/>
        </w:rPr>
      </w:pPr>
      <w:r w:rsidRPr="00A35E88">
        <w:rPr>
          <w:rFonts w:asciiTheme="minorHAnsi" w:hAnsiTheme="minorHAnsi" w:cs="Calibri"/>
        </w:rPr>
        <w:t>11.</w:t>
      </w:r>
      <w:r w:rsidRPr="00A35E88">
        <w:rPr>
          <w:rFonts w:asciiTheme="minorHAnsi" w:hAnsiTheme="minorHAnsi" w:cs="Calibri"/>
          <w:lang w:val="kk-KZ"/>
        </w:rPr>
        <w:t>4</w:t>
      </w:r>
      <w:r w:rsidRPr="00A35E88">
        <w:rPr>
          <w:rFonts w:asciiTheme="minorHAnsi" w:hAnsiTheme="minorHAnsi" w:cs="Calibri"/>
        </w:rPr>
        <w:t xml:space="preserve"> Халықтың жекелеген аурулармен ауыруы</w:t>
      </w:r>
      <w:r w:rsidRPr="00A35E88">
        <w:rPr>
          <w:rFonts w:asciiTheme="minorHAnsi" w:hAnsiTheme="minorHAnsi" w:cs="Calibri"/>
        </w:rPr>
        <w:br/>
        <w:t>Заболеваемость населения отдельными болезнями</w:t>
      </w: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51"/>
        <w:gridCol w:w="851"/>
        <w:gridCol w:w="851"/>
        <w:gridCol w:w="851"/>
        <w:gridCol w:w="851"/>
        <w:gridCol w:w="3118"/>
      </w:tblGrid>
      <w:tr w:rsidR="00660026" w:rsidRPr="00A35E88" w:rsidTr="00D95098">
        <w:trPr>
          <w:cantSplit/>
        </w:trPr>
        <w:tc>
          <w:tcPr>
            <w:tcW w:w="2835" w:type="dxa"/>
            <w:tcBorders>
              <w:left w:val="nil"/>
            </w:tcBorders>
          </w:tcPr>
          <w:p w:rsidR="00660026" w:rsidRPr="00A35E88" w:rsidRDefault="00660026" w:rsidP="00D95098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  <w:r w:rsidRPr="00A35E88">
              <w:rPr>
                <w:rFonts w:asciiTheme="minorHAnsi" w:hAnsiTheme="minorHAnsi" w:cs="Calibri"/>
                <w:b/>
                <w:noProof w:val="0"/>
              </w:rPr>
              <w:t>*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  <w:r w:rsidRPr="00A35E88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3118" w:type="dxa"/>
            <w:tcBorders>
              <w:right w:val="nil"/>
            </w:tcBorders>
          </w:tcPr>
          <w:p w:rsidR="00660026" w:rsidRPr="00A35E88" w:rsidRDefault="00660026" w:rsidP="00D95098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Қатерлі жаңа өскінмен ауыратындар саны: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больных злокачественными новообразованиями:</w:t>
            </w:r>
          </w:p>
        </w:tc>
      </w:tr>
      <w:tr w:rsidR="00660026" w:rsidRPr="00A35E88" w:rsidTr="00D95098">
        <w:trPr>
          <w:cantSplit/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емдеу-алдын алу мекемелерінде есепте тұрғандар (жыл соңына)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146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156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состоявших на учете в лечебно-профилактических учреждениях (на конец года)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849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853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884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на 100000 населения </w:t>
            </w:r>
          </w:p>
        </w:tc>
      </w:tr>
      <w:tr w:rsidR="00660026" w:rsidRPr="00A35E88" w:rsidTr="00D95098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32</w:t>
            </w:r>
            <w:r w:rsidRPr="00A35E88">
              <w:rPr>
                <w:rFonts w:asciiTheme="minorHAnsi" w:hAnsiTheme="minorHAnsi" w:cs="Calibri"/>
                <w:lang w:val="ru-RU"/>
              </w:rPr>
              <w:t>,</w:t>
            </w:r>
            <w:r w:rsidRPr="00A35E88">
              <w:rPr>
                <w:rFonts w:asciiTheme="minorHAnsi" w:hAnsiTheme="minorHAnsi" w:cs="Calibri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34</w:t>
            </w:r>
            <w:r w:rsidRPr="00A35E88">
              <w:rPr>
                <w:rFonts w:asciiTheme="minorHAnsi" w:hAnsiTheme="minorHAnsi" w:cs="Calibri"/>
                <w:noProof w:val="0"/>
              </w:rPr>
              <w:t>,</w:t>
            </w:r>
            <w:r w:rsidRPr="00A35E88">
              <w:rPr>
                <w:rFonts w:asciiTheme="minorHAnsi" w:hAnsiTheme="minorHAnsi" w:cs="Calibri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36</w:t>
            </w:r>
            <w:r w:rsidRPr="00A35E88">
              <w:rPr>
                <w:rFonts w:asciiTheme="minorHAnsi" w:hAnsiTheme="minorHAnsi" w:cs="Calibri"/>
                <w:lang w:val="ru-RU"/>
              </w:rPr>
              <w:t>,</w:t>
            </w:r>
            <w:r w:rsidRPr="00A35E88">
              <w:rPr>
                <w:rFonts w:asciiTheme="minorHAnsi" w:hAnsiTheme="minorHAnsi" w:cs="Calibri"/>
                <w:lang w:val="en-US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 впервые установленным диагнозом (за год)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191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208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660026" w:rsidRPr="00A35E88" w:rsidTr="00D95098">
        <w:trPr>
          <w:cantSplit/>
          <w:trHeight w:val="45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Емдеу-алдын алу ұйымдарында өршіген туберкулезбен есепте тұрған аурулар саны (жыл соңына),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25,6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24,3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19</w:t>
            </w:r>
            <w:r w:rsidRPr="00A35E88">
              <w:rPr>
                <w:rFonts w:asciiTheme="minorHAnsi" w:hAnsiTheme="minorHAnsi" w:cs="Calibri"/>
                <w:lang w:val="ru-RU"/>
              </w:rPr>
              <w:t>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больных активным туберкулезом, состоявших на учете в лечебно-профилактических организациях (на конец года),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112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660026" w:rsidRPr="00A35E88" w:rsidTr="00D95098">
        <w:trPr>
          <w:cantSplit/>
          <w:trHeight w:val="14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бірінші рет қойылған диагнозбен (бір жылда), барлығы, мың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10,3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 впервые установленным диагнозом (за год)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59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660026" w:rsidRPr="00A35E88" w:rsidTr="00D95098">
        <w:trPr>
          <w:cantSplit/>
          <w:trHeight w:val="5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Алкоголь қолдану салдарынан емдеу-алдын алу ұйымдарында есепте тұрған психика және тәртібі бұзылған аурулар саны (жыл соңына)барлығы,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156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больных психически</w:t>
            </w:r>
            <w:r w:rsidRPr="00A35E88">
              <w:rPr>
                <w:rFonts w:asciiTheme="minorHAnsi" w:hAnsiTheme="minorHAnsi" w:cs="Calibri"/>
                <w:noProof w:val="0"/>
              </w:rPr>
              <w:t>ми</w:t>
            </w:r>
            <w:r w:rsidRPr="00A35E88">
              <w:rPr>
                <w:rFonts w:asciiTheme="minorHAnsi" w:hAnsiTheme="minorHAnsi" w:cs="Calibri"/>
              </w:rPr>
              <w:t xml:space="preserve"> и поведенчески</w:t>
            </w:r>
            <w:r w:rsidRPr="00A35E88">
              <w:rPr>
                <w:rFonts w:asciiTheme="minorHAnsi" w:hAnsiTheme="minorHAnsi" w:cs="Calibri"/>
                <w:noProof w:val="0"/>
              </w:rPr>
              <w:t>ми</w:t>
            </w:r>
            <w:r w:rsidRPr="00A35E88">
              <w:rPr>
                <w:rFonts w:asciiTheme="minorHAnsi" w:hAnsiTheme="minorHAnsi" w:cs="Calibri"/>
              </w:rPr>
              <w:t xml:space="preserve"> расстройства</w:t>
            </w:r>
            <w:r w:rsidRPr="00A35E88">
              <w:rPr>
                <w:rFonts w:asciiTheme="minorHAnsi" w:hAnsiTheme="minorHAnsi" w:cs="Calibri"/>
                <w:noProof w:val="0"/>
              </w:rPr>
              <w:t>ми</w:t>
            </w:r>
            <w:r w:rsidRPr="00A35E88">
              <w:rPr>
                <w:rFonts w:asciiTheme="minorHAnsi" w:hAnsiTheme="minorHAnsi" w:cs="Calibri"/>
              </w:rPr>
              <w:t xml:space="preserve"> в результате употребления алкоголя: состоявших на учете в лечебно-профилактических организациях (на конец года)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1 347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1 240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1 130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88</w:t>
            </w:r>
            <w:r w:rsidRPr="00A35E88">
              <w:rPr>
                <w:rFonts w:asciiTheme="minorHAnsi" w:hAnsiTheme="minorHAnsi" w:cs="Calibri"/>
                <w:lang w:val="en-US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660026" w:rsidRPr="00A35E88" w:rsidTr="00D95098">
        <w:trPr>
          <w:cantSplit/>
          <w:trHeight w:val="11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32,4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 впервые установленным диагнозом (за год)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185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660026" w:rsidRPr="00A35E88" w:rsidTr="00D95098">
        <w:trPr>
          <w:cantSplit/>
          <w:trHeight w:val="12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Есірткі заттар мен ұшпалы еріткіштер қолдану салдарынан емдеу-алдын алу ұйымдарында есепте тұрған психика және тәртібі бұзылған аурулар саны (жыл соңына)барлығы,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31,2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больных психически</w:t>
            </w:r>
            <w:r w:rsidRPr="00A35E88">
              <w:rPr>
                <w:rFonts w:asciiTheme="minorHAnsi" w:hAnsiTheme="minorHAnsi" w:cs="Calibri"/>
                <w:noProof w:val="0"/>
              </w:rPr>
              <w:t>ми</w:t>
            </w:r>
            <w:r w:rsidRPr="00A35E88">
              <w:rPr>
                <w:rFonts w:asciiTheme="minorHAnsi" w:hAnsiTheme="minorHAnsi" w:cs="Calibri"/>
              </w:rPr>
              <w:t xml:space="preserve"> и поведенчески</w:t>
            </w:r>
            <w:r w:rsidRPr="00A35E88">
              <w:rPr>
                <w:rFonts w:asciiTheme="minorHAnsi" w:hAnsiTheme="minorHAnsi" w:cs="Calibri"/>
                <w:noProof w:val="0"/>
              </w:rPr>
              <w:t>ми</w:t>
            </w:r>
            <w:r w:rsidRPr="00A35E88">
              <w:rPr>
                <w:rFonts w:asciiTheme="minorHAnsi" w:hAnsiTheme="minorHAnsi" w:cs="Calibri"/>
              </w:rPr>
              <w:t xml:space="preserve"> расстройства</w:t>
            </w:r>
            <w:r w:rsidRPr="00A35E88">
              <w:rPr>
                <w:rFonts w:asciiTheme="minorHAnsi" w:hAnsiTheme="minorHAnsi" w:cs="Calibri"/>
                <w:noProof w:val="0"/>
              </w:rPr>
              <w:t>ми</w:t>
            </w:r>
            <w:r w:rsidRPr="00A35E88">
              <w:rPr>
                <w:rFonts w:asciiTheme="minorHAnsi" w:hAnsiTheme="minorHAnsi" w:cs="Calibri"/>
              </w:rPr>
              <w:t xml:space="preserve"> в результате употребления наркотических веществ и летучих растворителей: состоявших на учете в лечебно-профилактических организациях (на конец года)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281,1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230,3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196,6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177,9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660026" w:rsidRPr="00A35E88" w:rsidTr="00D95098">
        <w:trPr>
          <w:cantSplit/>
          <w:trHeight w:val="1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Cs w:val="16"/>
                <w:lang w:val="ru-RU"/>
              </w:rPr>
              <w:t>5,5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 впервые установленным диагнозом (за год) всего, тыс.человек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43,6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37,0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31,5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Cs w:val="16"/>
                <w:lang w:val="ru-RU"/>
              </w:rPr>
              <w:t>31,6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</w:tbl>
    <w:p w:rsidR="00660026" w:rsidRPr="00A35E88" w:rsidRDefault="00660026" w:rsidP="00660026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51"/>
        <w:gridCol w:w="851"/>
        <w:gridCol w:w="851"/>
        <w:gridCol w:w="851"/>
        <w:gridCol w:w="851"/>
        <w:gridCol w:w="3118"/>
      </w:tblGrid>
      <w:tr w:rsidR="00660026" w:rsidRPr="00A35E88" w:rsidTr="00D95098">
        <w:trPr>
          <w:trHeight w:val="53"/>
        </w:trPr>
        <w:tc>
          <w:tcPr>
            <w:tcW w:w="2835" w:type="dxa"/>
            <w:tcBorders>
              <w:lef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  <w:r w:rsidRPr="00A35E88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  <w:r w:rsidRPr="00A35E88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  <w:r w:rsidRPr="00A35E88">
              <w:rPr>
                <w:rFonts w:asciiTheme="minorHAnsi" w:hAnsiTheme="minorHAnsi" w:cs="Calibri"/>
                <w:lang w:val="en-US"/>
              </w:rPr>
              <w:t>*</w:t>
            </w:r>
          </w:p>
        </w:tc>
        <w:tc>
          <w:tcPr>
            <w:tcW w:w="851" w:type="dxa"/>
            <w:tcBorders>
              <w:bottom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1" w:type="dxa"/>
            <w:tcBorders>
              <w:bottom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3118" w:type="dxa"/>
            <w:tcBorders>
              <w:righ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60026" w:rsidRPr="00A35E88" w:rsidTr="00D95098">
        <w:trPr>
          <w:trHeight w:val="258"/>
        </w:trPr>
        <w:tc>
          <w:tcPr>
            <w:tcW w:w="2835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Қатерлі жаңа өскінмен ауыратындар саны: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больных злокачественными новообразованиями:</w:t>
            </w:r>
          </w:p>
        </w:tc>
      </w:tr>
      <w:tr w:rsidR="00660026" w:rsidRPr="00A35E88" w:rsidTr="00D95098">
        <w:trPr>
          <w:cantSplit/>
          <w:trHeight w:val="9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емдеу-алдын алу мекемелерінде есепте тұрғандар (жыл соңына)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190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состоявших на учете в лечебно-профилактических учреждениях (на конец года)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</w:t>
            </w: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1 000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</w:t>
            </w:r>
            <w:r w:rsidRPr="00A35E88">
              <w:rPr>
                <w:rFonts w:asciiTheme="minorHAnsi" w:hAnsiTheme="minorHAnsi" w:cs="Calibri"/>
                <w:lang w:val="ru-RU"/>
              </w:rPr>
              <w:t xml:space="preserve"> </w:t>
            </w:r>
            <w:r w:rsidRPr="00A35E88">
              <w:rPr>
                <w:rFonts w:asciiTheme="minorHAnsi" w:hAnsiTheme="minorHAnsi" w:cs="Calibri"/>
                <w:lang w:val="en-US"/>
              </w:rPr>
              <w:t>007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на 100000 населения </w:t>
            </w:r>
          </w:p>
        </w:tc>
      </w:tr>
      <w:tr w:rsidR="00660026" w:rsidRPr="00A35E88" w:rsidTr="00D95098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36,8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3</w:t>
            </w:r>
            <w:r w:rsidRPr="00A35E88">
              <w:rPr>
                <w:rFonts w:asciiTheme="minorHAnsi" w:hAnsiTheme="minorHAnsi" w:cs="Calibri"/>
                <w:lang w:val="en-US"/>
              </w:rPr>
              <w:t>5</w:t>
            </w:r>
            <w:r w:rsidRPr="00A35E88">
              <w:rPr>
                <w:rFonts w:asciiTheme="minorHAnsi" w:hAnsiTheme="minorHAnsi" w:cs="Calibri"/>
                <w:lang w:val="ru-RU"/>
              </w:rPr>
              <w:t>,</w:t>
            </w:r>
            <w:r w:rsidRPr="00A35E88">
              <w:rPr>
                <w:rFonts w:asciiTheme="minorHAnsi" w:hAnsiTheme="minorHAnsi" w:cs="Calibri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35,2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31</w:t>
            </w:r>
            <w:r w:rsidRPr="00A35E88">
              <w:rPr>
                <w:rFonts w:asciiTheme="minorHAnsi" w:hAnsiTheme="minorHAnsi" w:cs="Calibri"/>
              </w:rPr>
              <w:t>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 впервые установленным диагнозом (за год)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19</w:t>
            </w:r>
            <w:r w:rsidRPr="00A35E88">
              <w:rPr>
                <w:rFonts w:asciiTheme="minorHAnsi" w:hAnsiTheme="minorHAnsi" w:cs="Calibri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6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168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100 000 человек населения</w:t>
            </w:r>
          </w:p>
        </w:tc>
      </w:tr>
      <w:tr w:rsidR="00660026" w:rsidRPr="00A35E88" w:rsidTr="00D95098">
        <w:trPr>
          <w:cantSplit/>
          <w:trHeight w:val="13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Емдеу-алдын алу ұйымдарында өршіген туберкулезбен есепте тұрған аурулар саны (жыл соңына),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noProof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lang w:val="kk-KZ"/>
              </w:rPr>
              <w:t>13,9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11,4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больных активным туберкулезом, состоявших на учете в лечебно-профилактических организациях (на конец года),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noProof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lang w:val="kk-KZ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60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660026" w:rsidRPr="00A35E88" w:rsidTr="00D95098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бірінші рет қойылған диагнозбен (бір жылда), барлығы, мың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noProof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lang w:val="kk-KZ"/>
              </w:rPr>
              <w:t>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6,7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 впервые установленным диагнозом (за год)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noProof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lang w:val="kk-KZ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36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660026" w:rsidRPr="00A35E88" w:rsidTr="00D95098">
        <w:trPr>
          <w:cantSplit/>
          <w:trHeight w:val="65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Алкоголь қолдану салдарынан емдеу-алдын алу ұйымдарында есепте тұрған психика және тәртібі бұзылған аурулар саны (жыл соңына)барлығы,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noProof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lang w:val="kk-KZ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94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больных психически</w:t>
            </w:r>
            <w:r w:rsidRPr="00A35E88">
              <w:rPr>
                <w:rFonts w:asciiTheme="minorHAnsi" w:hAnsiTheme="minorHAnsi" w:cs="Calibri"/>
                <w:noProof w:val="0"/>
              </w:rPr>
              <w:t>ми</w:t>
            </w:r>
            <w:r w:rsidRPr="00A35E88">
              <w:rPr>
                <w:rFonts w:asciiTheme="minorHAnsi" w:hAnsiTheme="minorHAnsi" w:cs="Calibri"/>
              </w:rPr>
              <w:t xml:space="preserve"> и поведенчески</w:t>
            </w:r>
            <w:r w:rsidRPr="00A35E88">
              <w:rPr>
                <w:rFonts w:asciiTheme="minorHAnsi" w:hAnsiTheme="minorHAnsi" w:cs="Calibri"/>
                <w:noProof w:val="0"/>
              </w:rPr>
              <w:t>ми</w:t>
            </w:r>
            <w:r w:rsidRPr="00A35E88">
              <w:rPr>
                <w:rFonts w:asciiTheme="minorHAnsi" w:hAnsiTheme="minorHAnsi" w:cs="Calibri"/>
              </w:rPr>
              <w:t xml:space="preserve"> расстройства</w:t>
            </w:r>
            <w:r w:rsidRPr="00A35E88">
              <w:rPr>
                <w:rFonts w:asciiTheme="minorHAnsi" w:hAnsiTheme="minorHAnsi" w:cs="Calibri"/>
                <w:noProof w:val="0"/>
              </w:rPr>
              <w:t>ми</w:t>
            </w:r>
            <w:r w:rsidRPr="00A35E88">
              <w:rPr>
                <w:rFonts w:asciiTheme="minorHAnsi" w:hAnsiTheme="minorHAnsi" w:cs="Calibri"/>
              </w:rPr>
              <w:t xml:space="preserve"> в результате употребления алкоголя: состоявших на учете в лечебно-профилактических организациях (на конец года) всего, тыс. человек</w:t>
            </w:r>
          </w:p>
        </w:tc>
      </w:tr>
      <w:tr w:rsidR="0066002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718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61</w:t>
            </w:r>
            <w:r w:rsidRPr="00A35E88">
              <w:rPr>
                <w:rFonts w:asciiTheme="minorHAnsi" w:hAnsiTheme="minorHAnsi" w:cs="Calibri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noProof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lang w:val="kk-KZ"/>
              </w:rPr>
              <w:t>537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500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660026" w:rsidRPr="00A35E88" w:rsidTr="00D95098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23,2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noProof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lang w:val="kk-KZ"/>
              </w:rPr>
              <w:t>12,8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11,7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 впервые установленным диагнозом (за год) всего, тыс. человек</w:t>
            </w:r>
          </w:p>
        </w:tc>
      </w:tr>
      <w:tr w:rsidR="0066002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noProof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lang w:val="kk-KZ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62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660026" w:rsidRPr="00A35E88" w:rsidTr="00D95098">
        <w:trPr>
          <w:cantSplit/>
          <w:trHeight w:val="121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Есірткі заттар мен ұшпалы еріткіштер қолдану салдарынан емдеу-алдын алу ұйымдарында есепте тұрған психика және тәртібі бұзылған аурулар саны (жыл соңына)барлығы,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27,6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25,0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noProof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lang w:val="kk-KZ"/>
              </w:rPr>
              <w:t>22,1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20,3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больных психически</w:t>
            </w:r>
            <w:r w:rsidRPr="00A35E88">
              <w:rPr>
                <w:rFonts w:asciiTheme="minorHAnsi" w:hAnsiTheme="minorHAnsi" w:cs="Calibri"/>
                <w:noProof w:val="0"/>
              </w:rPr>
              <w:t>ми</w:t>
            </w:r>
            <w:r w:rsidRPr="00A35E88">
              <w:rPr>
                <w:rFonts w:asciiTheme="minorHAnsi" w:hAnsiTheme="minorHAnsi" w:cs="Calibri"/>
              </w:rPr>
              <w:t xml:space="preserve"> и поведенчески</w:t>
            </w:r>
            <w:r w:rsidRPr="00A35E88">
              <w:rPr>
                <w:rFonts w:asciiTheme="minorHAnsi" w:hAnsiTheme="minorHAnsi" w:cs="Calibri"/>
                <w:noProof w:val="0"/>
              </w:rPr>
              <w:t>ми</w:t>
            </w:r>
            <w:r w:rsidRPr="00A35E88">
              <w:rPr>
                <w:rFonts w:asciiTheme="minorHAnsi" w:hAnsiTheme="minorHAnsi" w:cs="Calibri"/>
              </w:rPr>
              <w:t xml:space="preserve"> расстройства</w:t>
            </w:r>
            <w:r w:rsidRPr="00A35E88">
              <w:rPr>
                <w:rFonts w:asciiTheme="minorHAnsi" w:hAnsiTheme="minorHAnsi" w:cs="Calibri"/>
                <w:noProof w:val="0"/>
              </w:rPr>
              <w:t>ми</w:t>
            </w:r>
            <w:r w:rsidRPr="00A35E88">
              <w:rPr>
                <w:rFonts w:asciiTheme="minorHAnsi" w:hAnsiTheme="minorHAnsi" w:cs="Calibri"/>
              </w:rPr>
              <w:t xml:space="preserve"> в результате употребления наркотических веществ и летучих растворителей: состоявших на учете в лечебно-профилактических организациях (на конец года) всего, тыс. человек</w:t>
            </w:r>
          </w:p>
        </w:tc>
      </w:tr>
      <w:tr w:rsidR="0066002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155,0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13</w:t>
            </w:r>
            <w:r w:rsidRPr="00A35E88">
              <w:rPr>
                <w:rFonts w:asciiTheme="minorHAnsi" w:hAnsiTheme="minorHAnsi" w:cs="Calibri"/>
                <w:lang w:val="en-US"/>
              </w:rPr>
              <w:t>9</w:t>
            </w:r>
            <w:r w:rsidRPr="00A35E88">
              <w:rPr>
                <w:rFonts w:asciiTheme="minorHAnsi" w:hAnsiTheme="minorHAnsi" w:cs="Calibri"/>
                <w:lang w:val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noProof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lang w:val="kk-KZ"/>
              </w:rPr>
              <w:t>118,5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107,5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660026" w:rsidRPr="00A35E88" w:rsidTr="00D95098">
        <w:trPr>
          <w:cantSplit/>
          <w:trHeight w:val="6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Cs w:val="16"/>
                <w:lang w:val="ru-RU"/>
              </w:rPr>
              <w:t>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35E88">
              <w:rPr>
                <w:rFonts w:asciiTheme="minorHAnsi" w:hAnsiTheme="minorHAnsi" w:cs="Calibri"/>
                <w:lang w:val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noProof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lang w:val="kk-KZ"/>
              </w:rPr>
              <w:t>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Cs w:val="16"/>
                <w:lang w:val="ru-RU"/>
              </w:rPr>
              <w:t>2,5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с впервые установленным диагнозом (за год) всего, человек</w:t>
            </w:r>
          </w:p>
        </w:tc>
      </w:tr>
      <w:tr w:rsidR="00660026" w:rsidRPr="00A35E88" w:rsidTr="00D95098"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Cs w:val="16"/>
                <w:lang w:val="ru-RU"/>
              </w:rPr>
              <w:t>26,0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Cs w:val="16"/>
                <w:lang w:val="ru-RU"/>
              </w:rPr>
              <w:t>22,6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20,9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noProof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lang w:val="kk-KZ"/>
              </w:rPr>
              <w:t>16,8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Cs w:val="16"/>
                <w:lang w:val="ru-RU"/>
              </w:rPr>
              <w:t>13,4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на 100000 человек населения</w:t>
            </w:r>
          </w:p>
        </w:tc>
      </w:tr>
    </w:tbl>
    <w:p w:rsidR="00660026" w:rsidRPr="00A35E88" w:rsidRDefault="00660026" w:rsidP="00660026">
      <w:pPr>
        <w:pStyle w:val="a9"/>
        <w:spacing w:before="0" w:after="0"/>
        <w:ind w:left="284" w:firstLine="0"/>
        <w:jc w:val="left"/>
        <w:rPr>
          <w:rFonts w:asciiTheme="minorHAnsi" w:hAnsiTheme="minorHAnsi" w:cs="Calibri"/>
          <w:b w:val="0"/>
          <w:i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b w:val="0"/>
          <w:i/>
          <w:sz w:val="16"/>
          <w:szCs w:val="16"/>
          <w:lang w:val="kk-KZ"/>
        </w:rPr>
        <w:t>* Қазақстан Республикасы Денсаулық сақтау министрлігінің деректері бойынша.</w:t>
      </w:r>
    </w:p>
    <w:p w:rsidR="00660026" w:rsidRPr="00A35E88" w:rsidRDefault="00660026" w:rsidP="00660026">
      <w:pPr>
        <w:pStyle w:val="a9"/>
        <w:spacing w:before="0" w:after="0"/>
        <w:ind w:left="284" w:firstLine="0"/>
        <w:jc w:val="left"/>
        <w:rPr>
          <w:rFonts w:asciiTheme="minorHAnsi" w:hAnsiTheme="minorHAnsi" w:cs="Calibri"/>
          <w:b w:val="0"/>
          <w:i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b w:val="0"/>
          <w:i/>
          <w:sz w:val="16"/>
          <w:szCs w:val="16"/>
          <w:lang w:val="kk-KZ"/>
        </w:rPr>
        <w:t>По данным Министерства здравоохранения Республики Казахстан.</w:t>
      </w:r>
    </w:p>
    <w:p w:rsidR="00660026" w:rsidRPr="00A35E88" w:rsidRDefault="00660026" w:rsidP="00660026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sz w:val="24"/>
          <w:szCs w:val="24"/>
        </w:rPr>
        <w:lastRenderedPageBreak/>
        <w:t>Білім беру</w:t>
      </w:r>
      <w:r w:rsidRPr="00A35E88">
        <w:rPr>
          <w:rFonts w:asciiTheme="minorHAnsi" w:hAnsiTheme="minorHAnsi" w:cs="Calibri"/>
          <w:sz w:val="24"/>
          <w:szCs w:val="24"/>
          <w:lang w:val="kk-KZ"/>
        </w:rPr>
        <w:t xml:space="preserve"> статистикасы</w:t>
      </w:r>
      <w:r w:rsidRPr="00A35E88">
        <w:rPr>
          <w:rFonts w:asciiTheme="minorHAnsi" w:hAnsiTheme="minorHAnsi" w:cs="Calibri"/>
          <w:sz w:val="24"/>
          <w:szCs w:val="24"/>
        </w:rPr>
        <w:br/>
      </w:r>
      <w:r w:rsidRPr="00A35E88">
        <w:rPr>
          <w:rFonts w:asciiTheme="minorHAnsi" w:hAnsiTheme="minorHAnsi" w:cs="Calibri"/>
          <w:sz w:val="24"/>
          <w:szCs w:val="24"/>
          <w:lang w:val="kk-KZ"/>
        </w:rPr>
        <w:t>Статистика о</w:t>
      </w:r>
      <w:r w:rsidRPr="00A35E88">
        <w:rPr>
          <w:rFonts w:asciiTheme="minorHAnsi" w:hAnsiTheme="minorHAnsi" w:cs="Calibri"/>
          <w:sz w:val="24"/>
          <w:szCs w:val="24"/>
        </w:rPr>
        <w:t>бразовани</w:t>
      </w:r>
      <w:r w:rsidRPr="00A35E88">
        <w:rPr>
          <w:rFonts w:asciiTheme="minorHAnsi" w:hAnsiTheme="minorHAnsi" w:cs="Calibri"/>
          <w:sz w:val="24"/>
          <w:szCs w:val="24"/>
          <w:lang w:val="kk-KZ"/>
        </w:rPr>
        <w:t>я</w:t>
      </w:r>
    </w:p>
    <w:p w:rsidR="00660026" w:rsidRPr="00A35E88" w:rsidRDefault="00660026" w:rsidP="00660026">
      <w:pPr>
        <w:pStyle w:val="a9"/>
        <w:ind w:firstLine="0"/>
        <w:rPr>
          <w:rFonts w:asciiTheme="minorHAnsi" w:hAnsiTheme="minorHAnsi" w:cs="Calibri"/>
          <w:vertAlign w:val="superscript"/>
        </w:rPr>
      </w:pPr>
      <w:r w:rsidRPr="00A35E88">
        <w:rPr>
          <w:rFonts w:asciiTheme="minorHAnsi" w:hAnsiTheme="minorHAnsi" w:cs="Calibri"/>
        </w:rPr>
        <w:t>11.</w:t>
      </w:r>
      <w:r w:rsidRPr="00A35E88">
        <w:rPr>
          <w:rFonts w:asciiTheme="minorHAnsi" w:hAnsiTheme="minorHAnsi" w:cs="Calibri"/>
          <w:lang w:val="kk-KZ"/>
        </w:rPr>
        <w:t>5</w:t>
      </w:r>
      <w:r w:rsidRPr="00A35E88">
        <w:rPr>
          <w:rFonts w:asciiTheme="minorHAnsi" w:hAnsiTheme="minorHAnsi" w:cs="Calibri"/>
        </w:rPr>
        <w:t xml:space="preserve"> Жалпы білім беретін мектептер</w:t>
      </w:r>
      <w:r w:rsidRPr="00A35E88">
        <w:rPr>
          <w:rFonts w:asciiTheme="minorHAnsi" w:hAnsiTheme="minorHAnsi" w:cs="Calibri"/>
        </w:rPr>
        <w:br/>
        <w:t>Общеобразовательные школы</w:t>
      </w:r>
    </w:p>
    <w:p w:rsidR="00660026" w:rsidRPr="00A35E88" w:rsidRDefault="00660026" w:rsidP="00660026">
      <w:pPr>
        <w:pStyle w:val="a5"/>
        <w:spacing w:after="0"/>
        <w:ind w:left="-142" w:firstLine="142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snapToGrid w:val="0"/>
        </w:rPr>
        <w:t>оқу жылының басына</w:t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  <w:t>на начало учебного года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660026" w:rsidRPr="00A35E88" w:rsidTr="00D95098">
        <w:trPr>
          <w:cantSplit/>
        </w:trPr>
        <w:tc>
          <w:tcPr>
            <w:tcW w:w="2268" w:type="dxa"/>
            <w:tcBorders>
              <w:lef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1134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2011/2012</w:t>
            </w:r>
          </w:p>
        </w:tc>
        <w:tc>
          <w:tcPr>
            <w:tcW w:w="1134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2012/2013</w:t>
            </w:r>
          </w:p>
        </w:tc>
        <w:tc>
          <w:tcPr>
            <w:tcW w:w="1134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2013/2014</w:t>
            </w:r>
          </w:p>
        </w:tc>
        <w:tc>
          <w:tcPr>
            <w:tcW w:w="1134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2014/2015</w:t>
            </w:r>
          </w:p>
        </w:tc>
        <w:tc>
          <w:tcPr>
            <w:tcW w:w="1134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2015/2016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60026" w:rsidRPr="00A35E88" w:rsidTr="00D95098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Мектептер саны, мың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7,7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7,6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7,5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7,5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школ, тыс.</w:t>
            </w:r>
          </w:p>
        </w:tc>
      </w:tr>
      <w:tr w:rsidR="00660026" w:rsidRPr="00A35E88" w:rsidTr="00D9509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Оқушылар саны, мың адам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2 522,8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2 533,9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2 581,6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2 668,2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2 785,3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учащихся,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оның ішінде 10-11 (12)сыныптарда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 в 10-11 (12) классах</w:t>
            </w:r>
          </w:p>
        </w:tc>
      </w:tr>
      <w:tr w:rsidR="00660026" w:rsidRPr="00A35E88" w:rsidTr="00D95098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Мұғалімдер саны, мың адам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308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306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учителей, тыс. человек</w:t>
            </w:r>
          </w:p>
        </w:tc>
      </w:tr>
    </w:tbl>
    <w:p w:rsidR="00660026" w:rsidRPr="00A35E88" w:rsidRDefault="00660026" w:rsidP="00660026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660026" w:rsidRPr="00A35E88" w:rsidTr="00D95098">
        <w:tc>
          <w:tcPr>
            <w:tcW w:w="2268" w:type="dxa"/>
            <w:tcBorders>
              <w:lef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1134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2016/2017</w:t>
            </w:r>
          </w:p>
        </w:tc>
        <w:tc>
          <w:tcPr>
            <w:tcW w:w="1134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2017/2018</w:t>
            </w:r>
          </w:p>
        </w:tc>
        <w:tc>
          <w:tcPr>
            <w:tcW w:w="1134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2018/2019</w:t>
            </w:r>
          </w:p>
        </w:tc>
        <w:tc>
          <w:tcPr>
            <w:tcW w:w="1134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2019/2020</w:t>
            </w:r>
          </w:p>
        </w:tc>
        <w:tc>
          <w:tcPr>
            <w:tcW w:w="1134" w:type="dxa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2020/2021</w:t>
            </w:r>
          </w:p>
        </w:tc>
        <w:tc>
          <w:tcPr>
            <w:tcW w:w="2268" w:type="dxa"/>
            <w:tcBorders>
              <w:righ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60026" w:rsidRPr="00A35E88" w:rsidTr="00D95098"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Мектептер саны, мың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7,4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7,3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7,3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7,3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школ, тыс.</w:t>
            </w:r>
          </w:p>
        </w:tc>
      </w:tr>
      <w:tr w:rsidR="00660026" w:rsidRPr="00A35E88" w:rsidTr="00D9509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Оқушылар саны, мың адам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2 917,80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3 039,1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3 175,9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3 327,8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3 481,3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учащихся, тыс. человек</w:t>
            </w:r>
          </w:p>
        </w:tc>
      </w:tr>
      <w:tr w:rsidR="00660026" w:rsidRPr="00A35E88" w:rsidTr="0045782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 10-11 (12) сыныптарда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327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 в 10-11 (12) классах</w:t>
            </w:r>
          </w:p>
        </w:tc>
      </w:tr>
      <w:tr w:rsidR="00660026" w:rsidRPr="00A35E88" w:rsidTr="0045782A"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Мұғалімдер саны, мың адам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326,5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учителей, тыс. человек</w:t>
            </w:r>
          </w:p>
        </w:tc>
      </w:tr>
    </w:tbl>
    <w:p w:rsidR="00660026" w:rsidRPr="00A35E88" w:rsidRDefault="00660026" w:rsidP="00660026">
      <w:pPr>
        <w:pStyle w:val="a9"/>
        <w:spacing w:after="0"/>
        <w:rPr>
          <w:rFonts w:asciiTheme="minorHAnsi" w:hAnsiTheme="minorHAnsi" w:cs="Calibri"/>
          <w:snapToGrid w:val="0"/>
        </w:rPr>
      </w:pPr>
      <w:r w:rsidRPr="00A35E88">
        <w:rPr>
          <w:rFonts w:asciiTheme="minorHAnsi" w:hAnsiTheme="minorHAnsi" w:cs="Calibri"/>
          <w:snapToGrid w:val="0"/>
        </w:rPr>
        <w:t>11.</w:t>
      </w:r>
      <w:r w:rsidRPr="00A35E88">
        <w:rPr>
          <w:rFonts w:asciiTheme="minorHAnsi" w:hAnsiTheme="minorHAnsi" w:cs="Calibri"/>
          <w:snapToGrid w:val="0"/>
          <w:lang w:val="kk-KZ"/>
        </w:rPr>
        <w:t>6</w:t>
      </w:r>
      <w:r w:rsidRPr="00A35E88">
        <w:rPr>
          <w:rFonts w:asciiTheme="minorHAnsi" w:hAnsiTheme="minorHAnsi" w:cs="Calibri"/>
          <w:snapToGrid w:val="0"/>
        </w:rPr>
        <w:t xml:space="preserve"> Гимназиялар </w:t>
      </w:r>
      <w:r w:rsidRPr="00A35E88">
        <w:rPr>
          <w:rFonts w:asciiTheme="minorHAnsi" w:hAnsiTheme="minorHAnsi" w:cs="Calibri"/>
        </w:rPr>
        <w:t xml:space="preserve">және </w:t>
      </w:r>
      <w:r w:rsidRPr="00A35E88">
        <w:rPr>
          <w:rFonts w:asciiTheme="minorHAnsi" w:hAnsiTheme="minorHAnsi" w:cs="Calibri"/>
          <w:snapToGrid w:val="0"/>
        </w:rPr>
        <w:t>лицейлер*</w:t>
      </w:r>
      <w:r w:rsidRPr="00A35E88">
        <w:rPr>
          <w:rFonts w:asciiTheme="minorHAnsi" w:hAnsiTheme="minorHAnsi" w:cs="Calibri"/>
          <w:snapToGrid w:val="0"/>
        </w:rPr>
        <w:br/>
        <w:t>Гимназии и лицеи*</w:t>
      </w:r>
    </w:p>
    <w:p w:rsidR="00660026" w:rsidRPr="00A35E88" w:rsidRDefault="00660026" w:rsidP="00660026">
      <w:pPr>
        <w:pStyle w:val="a5"/>
        <w:spacing w:after="0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snapToGrid w:val="0"/>
        </w:rPr>
        <w:t>оқу жылының басына</w:t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  <w:lang w:val="kk-KZ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  <w:t>на начало учебного года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992"/>
        <w:gridCol w:w="992"/>
        <w:gridCol w:w="992"/>
        <w:gridCol w:w="992"/>
        <w:gridCol w:w="992"/>
        <w:gridCol w:w="2693"/>
      </w:tblGrid>
      <w:tr w:rsidR="00660026" w:rsidRPr="00A35E88" w:rsidTr="00D95098">
        <w:tc>
          <w:tcPr>
            <w:tcW w:w="2552" w:type="dxa"/>
            <w:tcBorders>
              <w:lef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2011/2012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2012/2013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2013/2014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</w:rPr>
              <w:t>2014/20</w:t>
            </w:r>
            <w:r w:rsidRPr="00A35E88">
              <w:rPr>
                <w:rFonts w:asciiTheme="minorHAnsi" w:hAnsiTheme="minorHAnsi" w:cs="Calibri"/>
                <w:lang w:val="en-US"/>
              </w:rPr>
              <w:t>1</w:t>
            </w:r>
            <w:r w:rsidRPr="00A35E88">
              <w:rPr>
                <w:rFonts w:asciiTheme="minorHAnsi" w:hAnsiTheme="minorHAnsi" w:cs="Calibri"/>
              </w:rPr>
              <w:t>5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2015/2016</w:t>
            </w:r>
          </w:p>
        </w:tc>
        <w:tc>
          <w:tcPr>
            <w:tcW w:w="2693" w:type="dxa"/>
            <w:tcBorders>
              <w:righ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60026" w:rsidRPr="00A35E88" w:rsidTr="00D95098"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Гимназиялар саны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233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139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гимназий</w:t>
            </w:r>
          </w:p>
        </w:tc>
      </w:tr>
      <w:tr w:rsidR="00660026" w:rsidRPr="00A35E88" w:rsidTr="00D9509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Ондағы оқушылар саны, мың адам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114</w:t>
            </w:r>
            <w:r w:rsidRPr="00A35E88">
              <w:rPr>
                <w:rFonts w:asciiTheme="minorHAnsi" w:hAnsiTheme="minorHAnsi" w:cs="Calibri"/>
                <w:noProof w:val="0"/>
              </w:rPr>
              <w:t>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учащихся в них, тыс. человек</w:t>
            </w:r>
          </w:p>
        </w:tc>
      </w:tr>
      <w:tr w:rsidR="00660026" w:rsidRPr="00A35E88" w:rsidTr="00D9509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Лицейлер саны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лицеев</w:t>
            </w:r>
          </w:p>
        </w:tc>
      </w:tr>
      <w:tr w:rsidR="00660026" w:rsidRPr="00A35E88" w:rsidTr="00D95098"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Ондағы оқушылар саны, мың адам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53,0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68,2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57,4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70,6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43</w:t>
            </w:r>
            <w:r w:rsidRPr="00A35E88">
              <w:rPr>
                <w:rFonts w:asciiTheme="minorHAnsi" w:hAnsiTheme="minorHAnsi" w:cs="Calibri"/>
                <w:noProof w:val="0"/>
              </w:rPr>
              <w:t>,5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учащихся в них, тыс. человек</w:t>
            </w:r>
          </w:p>
        </w:tc>
      </w:tr>
    </w:tbl>
    <w:p w:rsidR="00660026" w:rsidRPr="00A35E88" w:rsidRDefault="00660026" w:rsidP="00660026">
      <w:pPr>
        <w:pStyle w:val="Naimenovanie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992"/>
        <w:gridCol w:w="992"/>
        <w:gridCol w:w="993"/>
        <w:gridCol w:w="992"/>
        <w:gridCol w:w="992"/>
        <w:gridCol w:w="2693"/>
      </w:tblGrid>
      <w:tr w:rsidR="00660026" w:rsidRPr="00A35E88" w:rsidTr="00D95098">
        <w:trPr>
          <w:cantSplit/>
        </w:trPr>
        <w:tc>
          <w:tcPr>
            <w:tcW w:w="2552" w:type="dxa"/>
            <w:tcBorders>
              <w:lef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2016/2017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2017/2018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2018/2019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2019/2020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2020/2021</w:t>
            </w:r>
          </w:p>
        </w:tc>
        <w:tc>
          <w:tcPr>
            <w:tcW w:w="2693" w:type="dxa"/>
            <w:tcBorders>
              <w:right w:val="nil"/>
            </w:tcBorders>
            <w:vAlign w:val="bottom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60026" w:rsidRPr="00A35E88" w:rsidTr="00D95098">
        <w:trPr>
          <w:cantSplit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Гимназиялар саны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121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120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137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гимназий</w:t>
            </w:r>
          </w:p>
        </w:tc>
      </w:tr>
      <w:tr w:rsidR="00660026" w:rsidRPr="00A35E88" w:rsidTr="00D950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Ондағы оқушылар саны, мың адам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113</w:t>
            </w:r>
            <w:r w:rsidRPr="00A35E88">
              <w:rPr>
                <w:rFonts w:asciiTheme="minorHAnsi" w:hAnsiTheme="minorHAnsi" w:cs="Calibri"/>
                <w:noProof w:val="0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142,3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учащихся в них,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Лицейлер саны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лицеев</w:t>
            </w:r>
          </w:p>
        </w:tc>
      </w:tr>
      <w:tr w:rsidR="00660026" w:rsidRPr="00A35E88" w:rsidTr="00D95098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Ондағы оқушылар саны, мың адам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46,0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43</w:t>
            </w:r>
            <w:r w:rsidRPr="00A35E88">
              <w:rPr>
                <w:rFonts w:asciiTheme="minorHAnsi" w:hAnsiTheme="minorHAnsi" w:cs="Calibri"/>
                <w:noProof w:val="0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44,9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53,3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60,2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учащихся в них, тыс. человек</w:t>
            </w:r>
          </w:p>
        </w:tc>
      </w:tr>
    </w:tbl>
    <w:p w:rsidR="00660026" w:rsidRPr="00A35E88" w:rsidRDefault="00660026" w:rsidP="00660026">
      <w:pPr>
        <w:pStyle w:val="afffff6"/>
        <w:ind w:firstLine="284"/>
        <w:rPr>
          <w:rFonts w:asciiTheme="minorHAnsi" w:hAnsiTheme="minorHAnsi" w:cs="Calibri"/>
          <w:i/>
          <w:noProof/>
          <w:sz w:val="16"/>
          <w:szCs w:val="16"/>
        </w:rPr>
      </w:pPr>
      <w:r w:rsidRPr="00A35E88">
        <w:rPr>
          <w:rFonts w:asciiTheme="minorHAnsi" w:hAnsiTheme="minorHAnsi" w:cs="Calibri"/>
          <w:i/>
          <w:noProof/>
          <w:sz w:val="16"/>
          <w:szCs w:val="16"/>
        </w:rPr>
        <w:t>* 2014 жылдан бастап Қазақстан Республикасы Білім және ғылым министрлігінің деректері бойынша.</w:t>
      </w:r>
    </w:p>
    <w:p w:rsidR="00660026" w:rsidRPr="00A35E88" w:rsidRDefault="00660026" w:rsidP="00660026">
      <w:pPr>
        <w:pStyle w:val="afffff6"/>
        <w:ind w:firstLine="284"/>
        <w:rPr>
          <w:rFonts w:asciiTheme="minorHAnsi" w:hAnsiTheme="minorHAnsi" w:cs="Calibri"/>
          <w:i/>
          <w:noProof/>
          <w:sz w:val="16"/>
          <w:szCs w:val="16"/>
        </w:rPr>
      </w:pPr>
      <w:r w:rsidRPr="00A35E88">
        <w:rPr>
          <w:rFonts w:asciiTheme="minorHAnsi" w:hAnsiTheme="minorHAnsi" w:cs="Calibri"/>
          <w:i/>
          <w:noProof/>
          <w:sz w:val="16"/>
          <w:szCs w:val="16"/>
        </w:rPr>
        <w:t>С 2014г. по данным Министерства образования и науки Республики Казахстан.</w:t>
      </w:r>
    </w:p>
    <w:p w:rsidR="00660026" w:rsidRPr="00A35E88" w:rsidRDefault="00660026" w:rsidP="00660026">
      <w:pPr>
        <w:pStyle w:val="a9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</w:t>
      </w:r>
      <w:r w:rsidRPr="00A35E88">
        <w:rPr>
          <w:rFonts w:asciiTheme="minorHAnsi" w:hAnsiTheme="minorHAnsi" w:cs="Calibri"/>
          <w:lang w:val="kk-KZ"/>
        </w:rPr>
        <w:t>7</w:t>
      </w:r>
      <w:r w:rsidRPr="00A35E88">
        <w:rPr>
          <w:rFonts w:asciiTheme="minorHAnsi" w:hAnsiTheme="minorHAnsi" w:cs="Calibri"/>
        </w:rPr>
        <w:t xml:space="preserve"> Колледждер және жоғары оқу орындарының саны</w:t>
      </w:r>
      <w:r w:rsidRPr="00A35E88">
        <w:rPr>
          <w:rFonts w:asciiTheme="minorHAnsi" w:hAnsiTheme="minorHAnsi" w:cs="Calibri"/>
        </w:rPr>
        <w:br/>
        <w:t>Число колледжей и высших учебных заведений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260"/>
        <w:gridCol w:w="3685"/>
      </w:tblGrid>
      <w:tr w:rsidR="00660026" w:rsidRPr="00A35E88" w:rsidTr="00D95098">
        <w:trPr>
          <w:cantSplit/>
          <w:trHeight w:val="401"/>
        </w:trPr>
        <w:tc>
          <w:tcPr>
            <w:tcW w:w="3261" w:type="dxa"/>
            <w:tcBorders>
              <w:lef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3260" w:type="dxa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Колледждер</w:t>
            </w:r>
          </w:p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Колледжи</w:t>
            </w:r>
          </w:p>
        </w:tc>
        <w:tc>
          <w:tcPr>
            <w:tcW w:w="3685" w:type="dxa"/>
            <w:tcBorders>
              <w:righ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Жоғары оқу орындары</w:t>
            </w:r>
          </w:p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Высшие учебные заведения</w:t>
            </w:r>
          </w:p>
        </w:tc>
      </w:tr>
      <w:tr w:rsidR="00660026" w:rsidRPr="00A35E88" w:rsidTr="00D9509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2011/2012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149</w:t>
            </w:r>
          </w:p>
        </w:tc>
      </w:tr>
      <w:tr w:rsidR="00660026" w:rsidRPr="00A35E88" w:rsidTr="00D9509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2012/2013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146</w:t>
            </w:r>
          </w:p>
        </w:tc>
      </w:tr>
      <w:tr w:rsidR="00660026" w:rsidRPr="00A35E88" w:rsidTr="00D9509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2013/2014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613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139</w:t>
            </w:r>
          </w:p>
        </w:tc>
      </w:tr>
      <w:tr w:rsidR="00660026" w:rsidRPr="00A35E88" w:rsidTr="00D9509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2014/2015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785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128</w:t>
            </w:r>
          </w:p>
        </w:tc>
      </w:tr>
      <w:tr w:rsidR="00660026" w:rsidRPr="00A35E88" w:rsidTr="00D9509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2015/2016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775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126</w:t>
            </w:r>
          </w:p>
        </w:tc>
      </w:tr>
      <w:tr w:rsidR="00660026" w:rsidRPr="00A35E88" w:rsidTr="00D9509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2016/2017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780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127</w:t>
            </w:r>
          </w:p>
        </w:tc>
      </w:tr>
      <w:tr w:rsidR="00660026" w:rsidRPr="00A35E88" w:rsidTr="00D9509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2017/2018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779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122</w:t>
            </w:r>
          </w:p>
        </w:tc>
      </w:tr>
      <w:tr w:rsidR="00660026" w:rsidRPr="00A35E88" w:rsidTr="00D9509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2018/2019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769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124</w:t>
            </w:r>
          </w:p>
        </w:tc>
      </w:tr>
      <w:tr w:rsidR="00660026" w:rsidRPr="00A35E88" w:rsidTr="00D9509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2019/2020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125</w:t>
            </w:r>
          </w:p>
        </w:tc>
      </w:tr>
      <w:tr w:rsidR="00660026" w:rsidRPr="00A35E88" w:rsidTr="00D95098">
        <w:tc>
          <w:tcPr>
            <w:tcW w:w="3261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2020/2021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737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125</w:t>
            </w:r>
          </w:p>
        </w:tc>
      </w:tr>
    </w:tbl>
    <w:p w:rsidR="00660026" w:rsidRPr="00A35E88" w:rsidRDefault="00660026" w:rsidP="00660026">
      <w:pPr>
        <w:pStyle w:val="a9"/>
        <w:shd w:val="clear" w:color="auto" w:fill="FFFFFF"/>
        <w:ind w:firstLine="0"/>
        <w:rPr>
          <w:rFonts w:asciiTheme="minorHAnsi" w:hAnsiTheme="minorHAnsi" w:cs="Calibri"/>
        </w:rPr>
      </w:pPr>
    </w:p>
    <w:p w:rsidR="00660026" w:rsidRPr="00A35E88" w:rsidRDefault="00660026" w:rsidP="00660026">
      <w:pPr>
        <w:pStyle w:val="a9"/>
        <w:shd w:val="clear" w:color="auto" w:fill="FFFFFF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lastRenderedPageBreak/>
        <w:t>11.</w:t>
      </w:r>
      <w:r w:rsidRPr="00A35E88">
        <w:rPr>
          <w:rFonts w:asciiTheme="minorHAnsi" w:hAnsiTheme="minorHAnsi" w:cs="Calibri"/>
          <w:lang w:val="kk-KZ"/>
        </w:rPr>
        <w:t>8</w:t>
      </w:r>
      <w:r w:rsidRPr="00A35E88">
        <w:rPr>
          <w:rFonts w:asciiTheme="minorHAnsi" w:hAnsiTheme="minorHAnsi" w:cs="Calibri"/>
        </w:rPr>
        <w:t xml:space="preserve"> Мемлекеттік емес техникалық және кәсіптік білім беретін оқу орындары*</w:t>
      </w:r>
      <w:r w:rsidRPr="00A35E88">
        <w:rPr>
          <w:rFonts w:asciiTheme="minorHAnsi" w:hAnsiTheme="minorHAnsi" w:cs="Calibri"/>
        </w:rPr>
        <w:br/>
        <w:t xml:space="preserve">Негосударственные учебные заведения технического и профессионального образования* </w:t>
      </w:r>
    </w:p>
    <w:p w:rsidR="00660026" w:rsidRPr="00A35E88" w:rsidRDefault="00660026" w:rsidP="00660026">
      <w:pPr>
        <w:pStyle w:val="a5"/>
        <w:spacing w:after="0"/>
        <w:jc w:val="left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snapToGrid w:val="0"/>
        </w:rPr>
        <w:t>оқу жылының басына</w:t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</w:rPr>
        <w:t>на начало учебного года</w:t>
      </w:r>
    </w:p>
    <w:tbl>
      <w:tblPr>
        <w:tblW w:w="10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15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1275"/>
      </w:tblGrid>
      <w:tr w:rsidR="00660026" w:rsidRPr="00A35E88" w:rsidTr="00D95098">
        <w:trPr>
          <w:trHeight w:val="233"/>
        </w:trPr>
        <w:tc>
          <w:tcPr>
            <w:tcW w:w="1215" w:type="dxa"/>
            <w:tcBorders>
              <w:lef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12" w:type="dxa"/>
            <w:vAlign w:val="center"/>
          </w:tcPr>
          <w:p w:rsidR="00660026" w:rsidRPr="00A35E88" w:rsidRDefault="00660026" w:rsidP="00D95098">
            <w:pPr>
              <w:pStyle w:val="ad"/>
              <w:ind w:left="-123" w:right="-158"/>
              <w:jc w:val="center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2012/2013</w:t>
            </w:r>
          </w:p>
        </w:tc>
        <w:tc>
          <w:tcPr>
            <w:tcW w:w="912" w:type="dxa"/>
            <w:vAlign w:val="center"/>
          </w:tcPr>
          <w:p w:rsidR="00660026" w:rsidRPr="00A35E88" w:rsidRDefault="00660026" w:rsidP="00D95098">
            <w:pPr>
              <w:pStyle w:val="ad"/>
              <w:ind w:left="-58" w:right="-81"/>
              <w:jc w:val="center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2013/2014</w:t>
            </w:r>
          </w:p>
        </w:tc>
        <w:tc>
          <w:tcPr>
            <w:tcW w:w="912" w:type="dxa"/>
            <w:vAlign w:val="center"/>
          </w:tcPr>
          <w:p w:rsidR="00660026" w:rsidRPr="00A35E88" w:rsidRDefault="00660026" w:rsidP="00D95098">
            <w:pPr>
              <w:pStyle w:val="ad"/>
              <w:ind w:left="-135" w:right="-147"/>
              <w:jc w:val="center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2014/2015</w:t>
            </w:r>
          </w:p>
        </w:tc>
        <w:tc>
          <w:tcPr>
            <w:tcW w:w="912" w:type="dxa"/>
            <w:vAlign w:val="center"/>
          </w:tcPr>
          <w:p w:rsidR="00660026" w:rsidRPr="00A35E88" w:rsidRDefault="00660026" w:rsidP="00D95098">
            <w:pPr>
              <w:pStyle w:val="a6"/>
              <w:ind w:left="-108" w:right="-108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2015/2016</w:t>
            </w:r>
          </w:p>
        </w:tc>
        <w:tc>
          <w:tcPr>
            <w:tcW w:w="912" w:type="dxa"/>
            <w:vAlign w:val="center"/>
          </w:tcPr>
          <w:p w:rsidR="00660026" w:rsidRPr="00A35E88" w:rsidRDefault="00660026" w:rsidP="00D95098">
            <w:pPr>
              <w:pStyle w:val="a6"/>
              <w:ind w:left="-108" w:right="-135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2016/2017</w:t>
            </w:r>
          </w:p>
        </w:tc>
        <w:tc>
          <w:tcPr>
            <w:tcW w:w="912" w:type="dxa"/>
            <w:vAlign w:val="center"/>
          </w:tcPr>
          <w:p w:rsidR="00660026" w:rsidRPr="00A35E88" w:rsidRDefault="00660026" w:rsidP="00D95098">
            <w:pPr>
              <w:pStyle w:val="a6"/>
              <w:ind w:left="-108" w:right="-108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2017/2018</w:t>
            </w:r>
          </w:p>
        </w:tc>
        <w:tc>
          <w:tcPr>
            <w:tcW w:w="912" w:type="dxa"/>
            <w:vAlign w:val="center"/>
          </w:tcPr>
          <w:p w:rsidR="00660026" w:rsidRPr="00A35E88" w:rsidRDefault="00660026" w:rsidP="00D95098">
            <w:pPr>
              <w:pStyle w:val="a6"/>
              <w:ind w:left="-108" w:right="-124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2018/2019</w:t>
            </w:r>
          </w:p>
        </w:tc>
        <w:tc>
          <w:tcPr>
            <w:tcW w:w="912" w:type="dxa"/>
            <w:vAlign w:val="center"/>
          </w:tcPr>
          <w:p w:rsidR="00660026" w:rsidRPr="00A35E88" w:rsidRDefault="00660026" w:rsidP="00D95098">
            <w:pPr>
              <w:pStyle w:val="a6"/>
              <w:ind w:left="-108" w:right="-48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2019/2020</w:t>
            </w:r>
          </w:p>
        </w:tc>
        <w:tc>
          <w:tcPr>
            <w:tcW w:w="912" w:type="dxa"/>
            <w:vAlign w:val="center"/>
          </w:tcPr>
          <w:p w:rsidR="00660026" w:rsidRPr="00A35E88" w:rsidRDefault="00660026" w:rsidP="00D95098">
            <w:pPr>
              <w:pStyle w:val="a6"/>
              <w:ind w:left="-47" w:right="-9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2020/2021</w:t>
            </w:r>
          </w:p>
        </w:tc>
        <w:tc>
          <w:tcPr>
            <w:tcW w:w="1275" w:type="dxa"/>
            <w:tcBorders>
              <w:right w:val="nil"/>
            </w:tcBorders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60026" w:rsidRPr="00A35E88" w:rsidTr="00D95098"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Оқу орындарының саны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336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341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327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327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324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325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318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313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313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учебных заведений</w:t>
            </w:r>
          </w:p>
        </w:tc>
      </w:tr>
      <w:tr w:rsidR="00660026" w:rsidRPr="00A35E88" w:rsidTr="00D95098"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Барлық оқушылар саны, мың адам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253,8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248,0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230,3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213,8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208,0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207</w:t>
            </w:r>
            <w:r w:rsidRPr="00A35E88">
              <w:rPr>
                <w:rFonts w:asciiTheme="minorHAnsi" w:hAnsiTheme="minorHAnsi" w:cs="Calibri"/>
                <w:noProof w:val="0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208,0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200,7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учащихся всего, тыс. человек</w:t>
            </w:r>
          </w:p>
        </w:tc>
      </w:tr>
      <w:tr w:rsidR="00660026" w:rsidRPr="00A35E88" w:rsidTr="00D95098"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Қабылданған оқушылар, мың адам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92,8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79,0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73,7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68,8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67,6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67,8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67,4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61,9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Принято учащихся, тыс. человек</w:t>
            </w:r>
          </w:p>
        </w:tc>
      </w:tr>
      <w:tr w:rsidR="00660026" w:rsidRPr="00A35E88" w:rsidTr="00D95098"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Бітірген мамандар, мың адам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76,1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73,3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74,3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70,3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62,2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61,2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58,9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58,3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60,4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Выпущено специалистов, тыс. человек</w:t>
            </w:r>
          </w:p>
        </w:tc>
      </w:tr>
    </w:tbl>
    <w:p w:rsidR="00660026" w:rsidRPr="00A35E88" w:rsidRDefault="00660026" w:rsidP="00660026">
      <w:pPr>
        <w:pStyle w:val="a4"/>
        <w:spacing w:before="0"/>
        <w:ind w:left="284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* Меншіктің жеке нысанындағы және басқа мемлекеттердің, олардың заңды тұлғалары мен азаматтарының меншігіндегі оқу орындарды қоса.</w:t>
      </w:r>
      <w:r w:rsidRPr="00A35E88">
        <w:rPr>
          <w:rFonts w:asciiTheme="minorHAnsi" w:hAnsiTheme="minorHAnsi" w:cs="Calibri"/>
        </w:rPr>
        <w:br/>
        <w:t>Включая учебные заведения частной формы собственности и собственность других государств</w:t>
      </w:r>
      <w:r w:rsidRPr="00A35E88">
        <w:rPr>
          <w:rFonts w:asciiTheme="minorHAnsi" w:hAnsiTheme="minorHAnsi" w:cs="Calibri"/>
          <w:noProof w:val="0"/>
          <w:lang w:val="kk-KZ"/>
        </w:rPr>
        <w:t>,</w:t>
      </w:r>
      <w:r w:rsidRPr="00A35E88">
        <w:rPr>
          <w:rFonts w:asciiTheme="minorHAnsi" w:hAnsiTheme="minorHAnsi" w:cs="Calibri"/>
        </w:rPr>
        <w:t xml:space="preserve"> их юридических лиц и граждан.</w:t>
      </w:r>
    </w:p>
    <w:p w:rsidR="00660026" w:rsidRPr="00A35E88" w:rsidRDefault="00660026" w:rsidP="00660026">
      <w:pPr>
        <w:pStyle w:val="afffff6"/>
        <w:jc w:val="center"/>
        <w:rPr>
          <w:rFonts w:asciiTheme="minorHAnsi" w:hAnsiTheme="minorHAnsi" w:cs="Calibri"/>
          <w:b/>
          <w:sz w:val="16"/>
        </w:rPr>
      </w:pPr>
      <w:r w:rsidRPr="00A35E88">
        <w:rPr>
          <w:rFonts w:asciiTheme="minorHAnsi" w:hAnsiTheme="minorHAnsi" w:cs="Calibri"/>
          <w:b/>
        </w:rPr>
        <w:t>11.</w:t>
      </w:r>
      <w:r w:rsidRPr="00A35E88">
        <w:rPr>
          <w:rFonts w:asciiTheme="minorHAnsi" w:hAnsiTheme="minorHAnsi" w:cs="Calibri"/>
          <w:b/>
          <w:lang w:val="kk-KZ"/>
        </w:rPr>
        <w:t>9</w:t>
      </w:r>
      <w:r w:rsidRPr="00A35E88">
        <w:rPr>
          <w:rFonts w:asciiTheme="minorHAnsi" w:hAnsiTheme="minorHAnsi" w:cs="Calibri"/>
          <w:b/>
        </w:rPr>
        <w:t xml:space="preserve"> Мемлекеттік</w:t>
      </w:r>
      <w:r w:rsidR="008F6C57" w:rsidRPr="00A35E88">
        <w:rPr>
          <w:rFonts w:asciiTheme="minorHAnsi" w:hAnsiTheme="minorHAnsi" w:cs="Calibri"/>
          <w:b/>
        </w:rPr>
        <w:t xml:space="preserve"> </w:t>
      </w:r>
      <w:r w:rsidRPr="00A35E88">
        <w:rPr>
          <w:rFonts w:asciiTheme="minorHAnsi" w:hAnsiTheme="minorHAnsi" w:cs="Calibri"/>
          <w:b/>
        </w:rPr>
        <w:t>емес</w:t>
      </w:r>
      <w:r w:rsidR="008F6C57" w:rsidRPr="00A35E88">
        <w:rPr>
          <w:rFonts w:asciiTheme="minorHAnsi" w:hAnsiTheme="minorHAnsi" w:cs="Calibri"/>
          <w:b/>
        </w:rPr>
        <w:t xml:space="preserve"> </w:t>
      </w:r>
      <w:r w:rsidRPr="00A35E88">
        <w:rPr>
          <w:rFonts w:asciiTheme="minorHAnsi" w:hAnsiTheme="minorHAnsi" w:cs="Calibri"/>
          <w:b/>
        </w:rPr>
        <w:t>жоғары</w:t>
      </w:r>
      <w:r w:rsidR="008F6C57" w:rsidRPr="00A35E88">
        <w:rPr>
          <w:rFonts w:asciiTheme="minorHAnsi" w:hAnsiTheme="minorHAnsi" w:cs="Calibri"/>
          <w:b/>
        </w:rPr>
        <w:t xml:space="preserve"> </w:t>
      </w:r>
      <w:r w:rsidRPr="00A35E88">
        <w:rPr>
          <w:rFonts w:asciiTheme="minorHAnsi" w:hAnsiTheme="minorHAnsi" w:cs="Calibri"/>
          <w:b/>
        </w:rPr>
        <w:t>оқу</w:t>
      </w:r>
      <w:r w:rsidR="008F6C57" w:rsidRPr="00A35E88">
        <w:rPr>
          <w:rFonts w:asciiTheme="minorHAnsi" w:hAnsiTheme="minorHAnsi" w:cs="Calibri"/>
          <w:b/>
        </w:rPr>
        <w:t xml:space="preserve"> </w:t>
      </w:r>
      <w:r w:rsidRPr="00A35E88">
        <w:rPr>
          <w:rFonts w:asciiTheme="minorHAnsi" w:hAnsiTheme="minorHAnsi" w:cs="Calibri"/>
          <w:b/>
        </w:rPr>
        <w:t>орындары*</w:t>
      </w:r>
      <w:r w:rsidRPr="00A35E88">
        <w:rPr>
          <w:rFonts w:asciiTheme="minorHAnsi" w:hAnsiTheme="minorHAnsi" w:cs="Calibri"/>
          <w:b/>
          <w:vertAlign w:val="superscript"/>
        </w:rPr>
        <w:br/>
      </w:r>
      <w:r w:rsidRPr="00A35E88">
        <w:rPr>
          <w:rFonts w:asciiTheme="minorHAnsi" w:hAnsiTheme="minorHAnsi" w:cs="Calibri"/>
          <w:b/>
        </w:rPr>
        <w:t>Негосударственные высшие учебные заведения*</w:t>
      </w:r>
    </w:p>
    <w:p w:rsidR="00660026" w:rsidRPr="00A35E88" w:rsidRDefault="00660026" w:rsidP="00660026">
      <w:pPr>
        <w:pStyle w:val="a5"/>
        <w:spacing w:after="0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snapToGrid w:val="0"/>
        </w:rPr>
        <w:t>оқу жылының басына</w:t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</w:rPr>
        <w:t>на начало учебного года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0"/>
        <w:gridCol w:w="986"/>
        <w:gridCol w:w="992"/>
        <w:gridCol w:w="992"/>
        <w:gridCol w:w="993"/>
        <w:gridCol w:w="992"/>
        <w:gridCol w:w="2606"/>
      </w:tblGrid>
      <w:tr w:rsidR="00660026" w:rsidRPr="00A35E88" w:rsidTr="00D95098">
        <w:trPr>
          <w:cantSplit/>
        </w:trPr>
        <w:tc>
          <w:tcPr>
            <w:tcW w:w="2700" w:type="dxa"/>
            <w:tcBorders>
              <w:left w:val="nil"/>
            </w:tcBorders>
          </w:tcPr>
          <w:p w:rsidR="00660026" w:rsidRPr="00A35E88" w:rsidRDefault="00660026" w:rsidP="00D95098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986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2011/2012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2012/2013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2013/2014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2014/2015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2015/2016</w:t>
            </w:r>
          </w:p>
        </w:tc>
        <w:tc>
          <w:tcPr>
            <w:tcW w:w="2606" w:type="dxa"/>
            <w:tcBorders>
              <w:right w:val="nil"/>
            </w:tcBorders>
          </w:tcPr>
          <w:p w:rsidR="00660026" w:rsidRPr="00A35E88" w:rsidRDefault="00660026" w:rsidP="00D95098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660026" w:rsidRPr="00A35E88" w:rsidTr="00D9509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Оқу орындарының саны</w:t>
            </w: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77</w:t>
            </w:r>
          </w:p>
        </w:tc>
        <w:tc>
          <w:tcPr>
            <w:tcW w:w="2606" w:type="dxa"/>
            <w:tcBorders>
              <w:left w:val="nil"/>
              <w:bottom w:val="nil"/>
              <w:right w:val="nil"/>
            </w:tcBorders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учебных заведений</w:t>
            </w:r>
          </w:p>
        </w:tc>
      </w:tr>
      <w:tr w:rsidR="00660026" w:rsidRPr="00A35E88" w:rsidTr="00D9509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Барлық студенттер саны,мың адам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311</w:t>
            </w:r>
            <w:r w:rsidRPr="00A35E88">
              <w:rPr>
                <w:rFonts w:asciiTheme="minorHAnsi" w:hAnsiTheme="minorHAnsi" w:cs="Calibri"/>
                <w:noProof w:val="0"/>
              </w:rPr>
              <w:t>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291,3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275,5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245,3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242,5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студентов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жоғары оқу орындарында оқитындардың жалпы санынан, пайызбен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52,8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процентах, от общей численности, обучающихся в вузах</w:t>
            </w:r>
          </w:p>
        </w:tc>
      </w:tr>
      <w:tr w:rsidR="00660026" w:rsidRPr="00A35E88" w:rsidTr="00D9509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Қабылданған студенттер,мың адам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56,5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Принято студентов,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Бітірген мамандар, мың адам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94,0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102,4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85,4</w:t>
            </w:r>
          </w:p>
        </w:tc>
        <w:tc>
          <w:tcPr>
            <w:tcW w:w="2606" w:type="dxa"/>
            <w:tcBorders>
              <w:top w:val="nil"/>
              <w:left w:val="nil"/>
              <w:right w:val="nil"/>
            </w:tcBorders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Выпущено специалистов,тыс. человек</w:t>
            </w:r>
          </w:p>
        </w:tc>
      </w:tr>
    </w:tbl>
    <w:p w:rsidR="00660026" w:rsidRPr="00A35E88" w:rsidRDefault="00660026" w:rsidP="00660026">
      <w:pPr>
        <w:pStyle w:val="Naimenovanie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992"/>
        <w:gridCol w:w="1007"/>
        <w:gridCol w:w="992"/>
        <w:gridCol w:w="992"/>
        <w:gridCol w:w="992"/>
        <w:gridCol w:w="2552"/>
      </w:tblGrid>
      <w:tr w:rsidR="00660026" w:rsidRPr="00A35E88" w:rsidTr="00D95098">
        <w:trPr>
          <w:cantSplit/>
        </w:trPr>
        <w:tc>
          <w:tcPr>
            <w:tcW w:w="2694" w:type="dxa"/>
            <w:tcBorders>
              <w:left w:val="nil"/>
            </w:tcBorders>
          </w:tcPr>
          <w:p w:rsidR="00660026" w:rsidRPr="00A35E88" w:rsidRDefault="00660026" w:rsidP="00D95098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2016/2017</w:t>
            </w:r>
          </w:p>
        </w:tc>
        <w:tc>
          <w:tcPr>
            <w:tcW w:w="1007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2017/2018</w:t>
            </w:r>
          </w:p>
        </w:tc>
        <w:tc>
          <w:tcPr>
            <w:tcW w:w="992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2018/2019</w:t>
            </w:r>
          </w:p>
        </w:tc>
        <w:tc>
          <w:tcPr>
            <w:tcW w:w="992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2019/2020</w:t>
            </w:r>
          </w:p>
        </w:tc>
        <w:tc>
          <w:tcPr>
            <w:tcW w:w="992" w:type="dxa"/>
            <w:vAlign w:val="center"/>
          </w:tcPr>
          <w:p w:rsidR="00660026" w:rsidRPr="00A35E88" w:rsidRDefault="0066002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2020/2021</w:t>
            </w:r>
          </w:p>
        </w:tc>
        <w:tc>
          <w:tcPr>
            <w:tcW w:w="2552" w:type="dxa"/>
            <w:tcBorders>
              <w:right w:val="nil"/>
            </w:tcBorders>
          </w:tcPr>
          <w:p w:rsidR="00660026" w:rsidRPr="00A35E88" w:rsidRDefault="00660026" w:rsidP="00D95098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660026" w:rsidRPr="00A35E88" w:rsidTr="00D95098">
        <w:trPr>
          <w:cantSplit/>
        </w:trPr>
        <w:tc>
          <w:tcPr>
            <w:tcW w:w="2694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Оқу орындарының саны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78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75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84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92</w:t>
            </w: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учебных заведений</w:t>
            </w:r>
          </w:p>
        </w:tc>
      </w:tr>
      <w:tr w:rsidR="00660026" w:rsidRPr="00A35E88" w:rsidTr="00D9509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Барлық студенттер саны, мың адам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259,9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268</w:t>
            </w:r>
            <w:r w:rsidRPr="00A35E88">
              <w:rPr>
                <w:rFonts w:asciiTheme="minorHAnsi" w:hAnsiTheme="minorHAnsi" w:cs="Calibri"/>
                <w:noProof w:val="0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296,6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363,2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396</w:t>
            </w:r>
            <w:r w:rsidRPr="00A35E88">
              <w:rPr>
                <w:rFonts w:asciiTheme="minorHAnsi" w:hAnsiTheme="minorHAnsi" w:cs="Calibri"/>
                <w:lang w:val="kk-KZ"/>
              </w:rPr>
              <w:t>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студентов всего,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жоғары оқу орындарында оқитындардың жалпы санынан, пайызбен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54,5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54,1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60,1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68,7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процентах, от общей численности, обучающихся в вузах</w:t>
            </w:r>
          </w:p>
        </w:tc>
      </w:tr>
      <w:tr w:rsidR="00660026" w:rsidRPr="00A35E88" w:rsidTr="00D9509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Қабылданған студенттер, мың адам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80,9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81,1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105,7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Принято студентов, тыс. человек</w:t>
            </w:r>
          </w:p>
        </w:tc>
      </w:tr>
      <w:tr w:rsidR="00660026" w:rsidRPr="00A35E88" w:rsidTr="00D95098">
        <w:trPr>
          <w:cantSplit/>
        </w:trPr>
        <w:tc>
          <w:tcPr>
            <w:tcW w:w="2694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Бітірген мамандар, мың адам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84,8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75,8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90,5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113,1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660026" w:rsidRPr="00A35E88" w:rsidRDefault="0066002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Выпущено специалистов, тыс. человек</w:t>
            </w:r>
          </w:p>
        </w:tc>
      </w:tr>
    </w:tbl>
    <w:p w:rsidR="00660026" w:rsidRPr="00A35E88" w:rsidRDefault="00660026" w:rsidP="00660026">
      <w:pPr>
        <w:pStyle w:val="a4"/>
        <w:tabs>
          <w:tab w:val="left" w:pos="284"/>
        </w:tabs>
        <w:spacing w:before="0" w:after="0"/>
        <w:ind w:left="284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* Меншіктің жекеше нысанындағы және басқа мемлекеттердің, олардың заңды тұлғалары мен азаматтарының меншігіндегі ЖОО-ны қоса.</w:t>
      </w:r>
    </w:p>
    <w:p w:rsidR="00660026" w:rsidRPr="00A35E88" w:rsidRDefault="00660026" w:rsidP="00660026">
      <w:pPr>
        <w:pStyle w:val="a4"/>
        <w:tabs>
          <w:tab w:val="left" w:pos="284"/>
        </w:tabs>
        <w:spacing w:before="0"/>
        <w:ind w:left="0" w:firstLine="284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Включая ВУЗы частной формы собственности и собственность других государств, их юридических лиц и граждан.</w:t>
      </w:r>
    </w:p>
    <w:p w:rsidR="00613BAD" w:rsidRPr="00A35E88" w:rsidRDefault="00613BAD" w:rsidP="00613BAD">
      <w:pPr>
        <w:pStyle w:val="21"/>
        <w:spacing w:before="0" w:after="0"/>
        <w:rPr>
          <w:rFonts w:asciiTheme="minorHAnsi" w:hAnsiTheme="minorHAnsi" w:cs="Calibri"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sz w:val="24"/>
          <w:szCs w:val="24"/>
          <w:lang w:val="kk-KZ"/>
        </w:rPr>
        <w:t>Мәдениет статистикасы</w:t>
      </w:r>
      <w:r w:rsidRPr="00A35E88">
        <w:rPr>
          <w:rFonts w:asciiTheme="minorHAnsi" w:hAnsiTheme="minorHAnsi" w:cs="Calibri"/>
          <w:sz w:val="24"/>
          <w:szCs w:val="24"/>
        </w:rPr>
        <w:br/>
      </w:r>
      <w:r w:rsidRPr="00A35E88">
        <w:rPr>
          <w:rFonts w:asciiTheme="minorHAnsi" w:hAnsiTheme="minorHAnsi" w:cs="Calibri"/>
          <w:sz w:val="24"/>
          <w:szCs w:val="24"/>
          <w:lang w:val="kk-KZ"/>
        </w:rPr>
        <w:t>Статистика культуры</w:t>
      </w:r>
    </w:p>
    <w:p w:rsidR="00613BAD" w:rsidRPr="00A35E88" w:rsidRDefault="00613BAD" w:rsidP="00613BAD">
      <w:pPr>
        <w:pStyle w:val="a9"/>
        <w:ind w:firstLine="0"/>
        <w:rPr>
          <w:rFonts w:asciiTheme="minorHAnsi" w:hAnsiTheme="minorHAnsi" w:cs="Calibri"/>
          <w:vertAlign w:val="superscript"/>
        </w:rPr>
      </w:pPr>
      <w:r w:rsidRPr="00A35E88">
        <w:rPr>
          <w:rFonts w:asciiTheme="minorHAnsi" w:hAnsiTheme="minorHAnsi" w:cs="Calibri"/>
        </w:rPr>
        <w:t>11.1</w:t>
      </w:r>
      <w:r w:rsidRPr="00A35E88">
        <w:rPr>
          <w:rFonts w:asciiTheme="minorHAnsi" w:hAnsiTheme="minorHAnsi" w:cs="Calibri"/>
          <w:lang w:val="kk-KZ"/>
        </w:rPr>
        <w:t>0</w:t>
      </w:r>
      <w:r w:rsidRPr="00A35E88">
        <w:rPr>
          <w:rFonts w:asciiTheme="minorHAnsi" w:hAnsiTheme="minorHAnsi" w:cs="Calibri"/>
        </w:rPr>
        <w:t xml:space="preserve"> Мәдениет мекемелерінің қызметі</w:t>
      </w:r>
      <w:r w:rsidRPr="00A35E88">
        <w:rPr>
          <w:rFonts w:asciiTheme="minorHAnsi" w:hAnsiTheme="minorHAnsi" w:cs="Calibri"/>
          <w:vertAlign w:val="superscript"/>
        </w:rPr>
        <w:br/>
      </w:r>
      <w:r w:rsidRPr="00A35E88">
        <w:rPr>
          <w:rFonts w:asciiTheme="minorHAnsi" w:hAnsiTheme="minorHAnsi" w:cs="Calibri"/>
        </w:rPr>
        <w:t>Деятельность учреждений культуры</w:t>
      </w:r>
    </w:p>
    <w:tbl>
      <w:tblPr>
        <w:tblW w:w="102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50"/>
        <w:gridCol w:w="850"/>
        <w:gridCol w:w="850"/>
        <w:gridCol w:w="850"/>
        <w:gridCol w:w="850"/>
        <w:gridCol w:w="3118"/>
      </w:tblGrid>
      <w:tr w:rsidR="00613BAD" w:rsidRPr="00A35E88" w:rsidTr="00D95098">
        <w:trPr>
          <w:trHeight w:val="215"/>
        </w:trPr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3118" w:type="dxa"/>
            <w:tcBorders>
              <w:bottom w:val="single" w:sz="4" w:space="0" w:color="auto"/>
              <w:right w:val="nil"/>
            </w:tcBorders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13BAD" w:rsidRPr="00A35E88" w:rsidTr="00D95098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Мұражайлар саны, бірлік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221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224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231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234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музеев, единиц</w:t>
            </w:r>
          </w:p>
        </w:tc>
      </w:tr>
      <w:tr w:rsidR="00613BAD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Келушілер саны, млн. адам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5</w:t>
            </w:r>
            <w:r w:rsidRPr="00A35E88">
              <w:rPr>
                <w:rFonts w:asciiTheme="minorHAnsi" w:hAnsiTheme="minorHAnsi" w:cs="Calibri"/>
                <w:noProof w:val="0"/>
              </w:rPr>
              <w:t>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5,7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посетителей, млн. человек</w:t>
            </w:r>
          </w:p>
        </w:tc>
      </w:tr>
      <w:tr w:rsidR="00613BAD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Театрлар саны, бірлік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театров, единиц</w:t>
            </w:r>
          </w:p>
        </w:tc>
      </w:tr>
      <w:tr w:rsidR="00613BAD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Көрермендер саны, млн. адам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2</w:t>
            </w:r>
            <w:r w:rsidRPr="00A35E88">
              <w:rPr>
                <w:rFonts w:asciiTheme="minorHAnsi" w:hAnsiTheme="minorHAnsi" w:cs="Calibri"/>
                <w:noProof w:val="0"/>
              </w:rPr>
              <w:t>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trike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зрителей, млн. человек</w:t>
            </w:r>
          </w:p>
        </w:tc>
      </w:tr>
      <w:tr w:rsidR="00613BAD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eastAsia="MS Mincho" w:hAnsiTheme="minorHAnsi" w:cs="Calibri"/>
              </w:rPr>
              <w:t>Жылжымалы киноқондырғылар саны, бірлік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eastAsia="MS Mincho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sz w:val="18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29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eastAsia="MS Mincho" w:hAnsiTheme="minorHAnsi" w:cs="Calibri"/>
              </w:rPr>
              <w:t>Число передвижных киноустановок, единиц</w:t>
            </w:r>
          </w:p>
        </w:tc>
      </w:tr>
      <w:tr w:rsidR="00613BAD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Тұрақты киноқондырғылар саны, </w:t>
            </w:r>
            <w:r w:rsidRPr="00A35E88">
              <w:rPr>
                <w:rFonts w:asciiTheme="minorHAnsi" w:eastAsia="MS Mincho" w:hAnsiTheme="minorHAnsi" w:cs="Calibri"/>
              </w:rPr>
              <w:t>бірлік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339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eastAsia="MS Mincho" w:hAnsiTheme="minorHAnsi" w:cs="Calibri"/>
              </w:rPr>
              <w:t>Число стационарных киноустановок, единиц</w:t>
            </w:r>
          </w:p>
        </w:tc>
      </w:tr>
      <w:tr w:rsidR="00613BAD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Киносеанстарға келушілер саны, млн. адам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12</w:t>
            </w:r>
            <w:r w:rsidRPr="00A35E88">
              <w:rPr>
                <w:rFonts w:asciiTheme="minorHAnsi" w:hAnsiTheme="minorHAnsi" w:cs="Calibri"/>
                <w:noProof w:val="0"/>
              </w:rPr>
              <w:t>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11,3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посетителей кино, млн. человек</w:t>
            </w:r>
          </w:p>
        </w:tc>
      </w:tr>
      <w:tr w:rsidR="00613BAD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Ғылыми,</w:t>
            </w:r>
            <w:r w:rsidRPr="00A35E88">
              <w:rPr>
                <w:rFonts w:asciiTheme="minorHAnsi" w:hAnsiTheme="minorHAnsi" w:cs="Calibri"/>
              </w:rPr>
              <w:t xml:space="preserve"> әмбебап, арнайы және өзге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 кітапханалар</w:t>
            </w:r>
            <w:r w:rsidRPr="00A35E88">
              <w:rPr>
                <w:rFonts w:asciiTheme="minorHAnsi" w:hAnsiTheme="minorHAnsi" w:cs="Calibri"/>
              </w:rPr>
              <w:t xml:space="preserve"> саны, бірлік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4 171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4 192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4 185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4 168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научных, универсальных, специальных и прочих библиотек, единиц</w:t>
            </w:r>
          </w:p>
        </w:tc>
      </w:tr>
      <w:tr w:rsidR="00613BAD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Мемлекеттік, орыс және өзгеде тілдерде шығару түрлері бойынша жылдың соңында бары, млн. б</w:t>
            </w:r>
            <w:r w:rsidRPr="00A35E88">
              <w:rPr>
                <w:rFonts w:asciiTheme="minorHAnsi" w:hAnsiTheme="minorHAnsi" w:cs="Calibri"/>
                <w:lang w:val="kk-KZ"/>
              </w:rPr>
              <w:t>і</w:t>
            </w:r>
            <w:r w:rsidRPr="00A35E88">
              <w:rPr>
                <w:rFonts w:asciiTheme="minorHAnsi" w:hAnsiTheme="minorHAnsi" w:cs="Calibri"/>
              </w:rPr>
              <w:t>рл</w:t>
            </w:r>
            <w:r w:rsidRPr="00A35E88">
              <w:rPr>
                <w:rFonts w:asciiTheme="minorHAnsi" w:hAnsiTheme="minorHAnsi" w:cs="Calibri"/>
                <w:lang w:val="kk-KZ"/>
              </w:rPr>
              <w:t>і</w:t>
            </w:r>
            <w:r w:rsidRPr="00A35E88">
              <w:rPr>
                <w:rFonts w:asciiTheme="minorHAnsi" w:hAnsiTheme="minorHAnsi" w:cs="Calibri"/>
              </w:rPr>
              <w:t>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118,1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Состоит на конец года по видам изданий на государственном, русском и других языках, млн. единиц</w:t>
            </w:r>
          </w:p>
        </w:tc>
      </w:tr>
      <w:tr w:rsidR="00613BAD" w:rsidRPr="00A35E88" w:rsidTr="00D95098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Мәдени-демалыс ұйымдарыныңсаны, бірлік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3 164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3 180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культурно-досуговых организаций</w:t>
            </w:r>
            <w:r w:rsidRPr="00A35E88">
              <w:rPr>
                <w:rFonts w:asciiTheme="minorHAnsi" w:hAnsiTheme="minorHAnsi" w:cs="Calibri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</w:rPr>
              <w:t xml:space="preserve"> единиц</w:t>
            </w:r>
          </w:p>
        </w:tc>
      </w:tr>
    </w:tbl>
    <w:p w:rsidR="00613BAD" w:rsidRPr="00A35E88" w:rsidRDefault="00613BAD" w:rsidP="00613BAD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</w:t>
      </w:r>
      <w:r w:rsidRPr="00A35E88">
        <w:rPr>
          <w:rFonts w:asciiTheme="minorHAnsi" w:hAnsiTheme="minorHAnsi" w:cs="Calibri"/>
          <w:b w:val="0"/>
          <w:sz w:val="16"/>
          <w:lang w:val="kk-KZ"/>
        </w:rPr>
        <w:t>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51"/>
        <w:gridCol w:w="851"/>
        <w:gridCol w:w="851"/>
        <w:gridCol w:w="851"/>
        <w:gridCol w:w="851"/>
        <w:gridCol w:w="3118"/>
      </w:tblGrid>
      <w:tr w:rsidR="00613BAD" w:rsidRPr="00A35E88" w:rsidTr="00D95098">
        <w:trPr>
          <w:cantSplit/>
          <w:trHeight w:val="140"/>
        </w:trPr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3118" w:type="dxa"/>
            <w:tcBorders>
              <w:bottom w:val="single" w:sz="4" w:space="0" w:color="auto"/>
              <w:right w:val="nil"/>
            </w:tcBorders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13BAD" w:rsidRPr="00A35E88" w:rsidTr="00D95098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Мұражайлар саны, бірлік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238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</w:rPr>
              <w:t>250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</w:rPr>
              <w:t>253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музеев, единиц</w:t>
            </w:r>
          </w:p>
        </w:tc>
      </w:tr>
      <w:tr w:rsidR="00613BAD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Келушілер саны, млн.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</w:t>
            </w:r>
            <w:r w:rsidRPr="00A35E88">
              <w:rPr>
                <w:rFonts w:asciiTheme="minorHAnsi" w:hAnsiTheme="minorHAnsi" w:cs="Calibri"/>
                <w:lang w:val="en-US"/>
              </w:rPr>
              <w:t>,</w:t>
            </w:r>
            <w:r w:rsidRPr="00A35E88">
              <w:rPr>
                <w:rFonts w:asciiTheme="minorHAnsi" w:hAnsiTheme="minorHAnsi" w:cs="Calibri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</w:rPr>
              <w:t>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</w:rPr>
              <w:t>2,4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посетителей, млн. человек</w:t>
            </w:r>
          </w:p>
        </w:tc>
      </w:tr>
      <w:tr w:rsidR="00613BAD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Театрлар саны, бірлік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театров, единиц</w:t>
            </w:r>
          </w:p>
        </w:tc>
      </w:tr>
      <w:tr w:rsidR="00613BAD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Көрермендер саны, млн.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trike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trike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зрителей, млн. человек</w:t>
            </w:r>
          </w:p>
        </w:tc>
      </w:tr>
      <w:tr w:rsidR="00613BAD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eastAsia="MS Mincho" w:hAnsiTheme="minorHAnsi" w:cs="Calibri"/>
              </w:rPr>
              <w:t>Жылжымалы киноқондырғылар саны, бірлік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eastAsia="MS Mincho" w:hAnsiTheme="minorHAnsi" w:cs="Calibri"/>
                <w:lang w:val="en-US"/>
              </w:rPr>
            </w:pPr>
            <w:r w:rsidRPr="00A35E88">
              <w:rPr>
                <w:rFonts w:asciiTheme="minorHAnsi" w:eastAsia="MS Mincho" w:hAnsiTheme="minorHAnsi" w:cs="Calibri"/>
                <w:lang w:val="en-US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eastAsia="MS Mincho" w:hAnsiTheme="minorHAnsi" w:cs="Calibri"/>
              </w:rPr>
            </w:pPr>
            <w:r w:rsidRPr="00A35E88">
              <w:rPr>
                <w:rFonts w:asciiTheme="minorHAnsi" w:eastAsia="MS Mincho" w:hAnsiTheme="minorHAnsi" w:cs="Calibri"/>
              </w:rPr>
              <w:t>22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eastAsia="MS Mincho" w:hAnsiTheme="minorHAnsi" w:cs="Calibri"/>
              </w:rPr>
              <w:t>Число передвижных киноустановок, единиц</w:t>
            </w:r>
          </w:p>
        </w:tc>
      </w:tr>
      <w:tr w:rsidR="00613BAD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Тұрақты киноқондырғылар саны, </w:t>
            </w:r>
            <w:r w:rsidRPr="00A35E88">
              <w:rPr>
                <w:rFonts w:asciiTheme="minorHAnsi" w:eastAsia="MS Mincho" w:hAnsiTheme="minorHAnsi" w:cs="Calibri"/>
              </w:rPr>
              <w:t>бірлік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451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414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eastAsia="MS Mincho" w:hAnsiTheme="minorHAnsi" w:cs="Calibri"/>
              </w:rPr>
              <w:t>Число стационарных киноустановок, единиц</w:t>
            </w:r>
          </w:p>
        </w:tc>
      </w:tr>
      <w:tr w:rsidR="00613BAD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Киносеанстарға келушілер саны, млн.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посетителей кино, млн. человек</w:t>
            </w:r>
          </w:p>
        </w:tc>
      </w:tr>
      <w:tr w:rsidR="00613BAD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Ғ</w:t>
            </w:r>
            <w:r w:rsidRPr="00A35E88">
              <w:rPr>
                <w:rFonts w:asciiTheme="minorHAnsi" w:hAnsiTheme="minorHAnsi" w:cs="Calibri"/>
              </w:rPr>
              <w:t>ылыми, әмбебап, арнайы және өзг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е ктіпаханалар </w:t>
            </w:r>
            <w:r w:rsidRPr="00A35E88">
              <w:rPr>
                <w:rFonts w:asciiTheme="minorHAnsi" w:hAnsiTheme="minorHAnsi" w:cs="Calibri"/>
              </w:rPr>
              <w:t>саны, бірлік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4 118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4 054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3 962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 </w:t>
            </w:r>
            <w:r w:rsidRPr="00A35E88">
              <w:rPr>
                <w:rFonts w:asciiTheme="minorHAnsi" w:hAnsiTheme="minorHAnsi" w:cs="Calibri"/>
              </w:rPr>
              <w:t>925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научных, универсальных, специальных и прочих библиотек, единиц</w:t>
            </w:r>
          </w:p>
        </w:tc>
      </w:tr>
      <w:tr w:rsidR="00613BAD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Мемлекеттік, орыс және өзгеде тілдерде шығару түрлері бойынша жылдың соңында бары, млн. б</w:t>
            </w:r>
            <w:r w:rsidRPr="00A35E88">
              <w:rPr>
                <w:rFonts w:asciiTheme="minorHAnsi" w:hAnsiTheme="minorHAnsi" w:cs="Calibri"/>
                <w:lang w:val="kk-KZ"/>
              </w:rPr>
              <w:t>і</w:t>
            </w:r>
            <w:r w:rsidRPr="00A35E88">
              <w:rPr>
                <w:rFonts w:asciiTheme="minorHAnsi" w:hAnsiTheme="minorHAnsi" w:cs="Calibri"/>
              </w:rPr>
              <w:t>рл</w:t>
            </w:r>
            <w:r w:rsidRPr="00A35E88">
              <w:rPr>
                <w:rFonts w:asciiTheme="minorHAnsi" w:hAnsiTheme="minorHAnsi" w:cs="Calibri"/>
                <w:lang w:val="kk-KZ"/>
              </w:rPr>
              <w:t>і</w:t>
            </w:r>
            <w:r w:rsidRPr="00A35E88">
              <w:rPr>
                <w:rFonts w:asciiTheme="minorHAnsi" w:hAnsiTheme="minorHAnsi" w:cs="Calibri"/>
              </w:rPr>
              <w:t>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119,0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</w:rPr>
              <w:t>112</w:t>
            </w:r>
            <w:r w:rsidRPr="00A35E88">
              <w:rPr>
                <w:rFonts w:asciiTheme="minorHAnsi" w:hAnsiTheme="minorHAnsi" w:cs="Calibri"/>
                <w:lang w:val="en-US"/>
              </w:rPr>
              <w:t>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112,0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Состоит на конец года по видам изданий на государственном, русском и других языках, млн. единиц</w:t>
            </w:r>
          </w:p>
        </w:tc>
      </w:tr>
      <w:tr w:rsidR="00613BAD" w:rsidRPr="00A35E88" w:rsidTr="00D95098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Мәдени-демалыс ұйымдарыныңсаны, бірлік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3 164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3 185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3 136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3 092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 xml:space="preserve"> </w:t>
            </w:r>
            <w:r w:rsidRPr="00A35E88">
              <w:rPr>
                <w:rFonts w:asciiTheme="minorHAnsi" w:hAnsiTheme="minorHAnsi" w:cs="Calibri"/>
                <w:noProof w:val="0"/>
              </w:rPr>
              <w:t>077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культурно-досуговых организаций</w:t>
            </w:r>
            <w:r w:rsidRPr="00A35E88">
              <w:rPr>
                <w:rFonts w:asciiTheme="minorHAnsi" w:hAnsiTheme="minorHAnsi" w:cs="Calibri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</w:rPr>
              <w:t xml:space="preserve"> единиц</w:t>
            </w:r>
          </w:p>
        </w:tc>
      </w:tr>
    </w:tbl>
    <w:p w:rsidR="00B50183" w:rsidRPr="00A35E88" w:rsidRDefault="00B50183" w:rsidP="00B50183">
      <w:pPr>
        <w:pStyle w:val="21"/>
        <w:rPr>
          <w:rFonts w:asciiTheme="minorHAnsi" w:hAnsiTheme="minorHAnsi" w:cs="Calibri"/>
          <w:sz w:val="24"/>
          <w:szCs w:val="24"/>
        </w:rPr>
      </w:pPr>
      <w:r w:rsidRPr="00A35E88">
        <w:rPr>
          <w:rFonts w:asciiTheme="minorHAnsi" w:hAnsiTheme="minorHAnsi" w:cs="Calibri"/>
          <w:sz w:val="24"/>
          <w:szCs w:val="24"/>
          <w:lang w:val="kk-KZ"/>
        </w:rPr>
        <w:t>Қылмыстылық</w:t>
      </w:r>
      <w:r w:rsidRPr="00A35E88">
        <w:rPr>
          <w:rFonts w:asciiTheme="minorHAnsi" w:hAnsiTheme="minorHAnsi" w:cs="Calibri"/>
          <w:sz w:val="24"/>
          <w:szCs w:val="24"/>
          <w:lang w:val="kk-KZ"/>
        </w:rPr>
        <w:br/>
      </w:r>
      <w:r w:rsidRPr="00A35E88">
        <w:rPr>
          <w:rFonts w:asciiTheme="minorHAnsi" w:hAnsiTheme="minorHAnsi" w:cs="Calibri"/>
          <w:sz w:val="24"/>
          <w:szCs w:val="24"/>
        </w:rPr>
        <w:t>Преступность</w:t>
      </w:r>
    </w:p>
    <w:p w:rsidR="00B50183" w:rsidRPr="00A35E88" w:rsidRDefault="00B50183" w:rsidP="00B50183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11.1</w:t>
      </w:r>
      <w:r w:rsidRPr="00A35E88">
        <w:rPr>
          <w:rFonts w:asciiTheme="minorHAnsi" w:hAnsiTheme="minorHAnsi" w:cs="Calibri"/>
          <w:lang w:val="kk-KZ"/>
        </w:rPr>
        <w:t>1</w:t>
      </w:r>
      <w:r w:rsidRPr="00A35E88">
        <w:rPr>
          <w:rFonts w:asciiTheme="minorHAnsi" w:hAnsiTheme="minorHAnsi" w:cs="Calibri"/>
        </w:rPr>
        <w:t xml:space="preserve"> Тіркелген қылмыс саны</w:t>
      </w:r>
      <w:r w:rsidRPr="00A35E88">
        <w:rPr>
          <w:rFonts w:asciiTheme="minorHAnsi" w:hAnsiTheme="minorHAnsi" w:cs="Calibri"/>
        </w:rPr>
        <w:br/>
        <w:t>Число зарегистрированных преступлений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00"/>
        <w:gridCol w:w="902"/>
        <w:gridCol w:w="798"/>
        <w:gridCol w:w="902"/>
        <w:gridCol w:w="819"/>
        <w:gridCol w:w="850"/>
        <w:gridCol w:w="3402"/>
      </w:tblGrid>
      <w:tr w:rsidR="00B50183" w:rsidRPr="00A35E88" w:rsidTr="001743F8">
        <w:tc>
          <w:tcPr>
            <w:tcW w:w="2500" w:type="dxa"/>
            <w:tcBorders>
              <w:left w:val="nil"/>
              <w:bottom w:val="single" w:sz="4" w:space="0" w:color="auto"/>
            </w:tcBorders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2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798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02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19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2015*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B50183" w:rsidRPr="00A35E88" w:rsidTr="001743F8"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Тіркелген қылмыс саны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206 801</w:t>
            </w:r>
          </w:p>
        </w:tc>
        <w:tc>
          <w:tcPr>
            <w:tcW w:w="798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287 681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359 844</w:t>
            </w: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341 291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386 718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Число зарегистрированных преступлений </w:t>
            </w:r>
          </w:p>
        </w:tc>
      </w:tr>
      <w:tr w:rsidR="00B50183" w:rsidRPr="00A35E88" w:rsidTr="001743F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одан: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из них:</w:t>
            </w:r>
          </w:p>
        </w:tc>
      </w:tr>
      <w:tr w:rsidR="00B50183" w:rsidRPr="00A35E88" w:rsidTr="001743F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қасақана кісі өлтіру және өлтіруге оқталу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1 438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1 287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1 120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862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умышленные убийства и покушения на убийство</w:t>
            </w:r>
          </w:p>
        </w:tc>
      </w:tr>
      <w:tr w:rsidR="00B50183" w:rsidRPr="00A35E88" w:rsidTr="001743F8">
        <w:trPr>
          <w:trHeight w:val="232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денсаулыққа қасақана орасан зиян келтіру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1 854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1 789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1 780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1 539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2 271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умышленное причинение тяжкого вреда здоровью</w:t>
            </w:r>
          </w:p>
        </w:tc>
      </w:tr>
      <w:tr w:rsidR="00B50183" w:rsidRPr="00A35E88" w:rsidTr="001743F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зорлау және зорлауға оқталу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1 762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2 304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3 150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2 527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2 339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изнасилования и покушения на изнасилование</w:t>
            </w:r>
          </w:p>
        </w:tc>
      </w:tr>
      <w:tr w:rsidR="00B50183" w:rsidRPr="00A35E88" w:rsidTr="001743F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ұрлық - барлығы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121 617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178 461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210 204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207 002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208 907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кражи - всего</w:t>
            </w:r>
          </w:p>
        </w:tc>
      </w:tr>
      <w:tr w:rsidR="00B50183" w:rsidRPr="00A35E88" w:rsidTr="001743F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тонау және қарақшылық шабуыл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20 079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21 925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20 193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15 274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13 097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грабежи и разбойные нападения</w:t>
            </w:r>
          </w:p>
        </w:tc>
      </w:tr>
      <w:tr w:rsidR="00B50183" w:rsidRPr="00A35E88" w:rsidTr="001743F8"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бұзақылық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10 650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17 375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29 989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25 494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22 086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хулиганство</w:t>
            </w:r>
          </w:p>
        </w:tc>
      </w:tr>
    </w:tbl>
    <w:p w:rsidR="00B50183" w:rsidRPr="00A35E88" w:rsidRDefault="00B50183" w:rsidP="00B50183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  <w:t>Продолжение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00"/>
        <w:gridCol w:w="900"/>
        <w:gridCol w:w="800"/>
        <w:gridCol w:w="900"/>
        <w:gridCol w:w="800"/>
        <w:gridCol w:w="900"/>
        <w:gridCol w:w="3404"/>
      </w:tblGrid>
      <w:tr w:rsidR="00B50183" w:rsidRPr="00A35E88" w:rsidTr="001743F8">
        <w:trPr>
          <w:cantSplit/>
          <w:trHeight w:val="72"/>
        </w:trPr>
        <w:tc>
          <w:tcPr>
            <w:tcW w:w="2500" w:type="dxa"/>
            <w:tcBorders>
              <w:left w:val="nil"/>
              <w:bottom w:val="single" w:sz="4" w:space="0" w:color="auto"/>
            </w:tcBorders>
          </w:tcPr>
          <w:p w:rsidR="00B50183" w:rsidRPr="00A35E88" w:rsidRDefault="00B50183" w:rsidP="001743F8">
            <w:pPr>
              <w:pStyle w:val="ShapTabl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0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0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3404" w:type="dxa"/>
            <w:tcBorders>
              <w:bottom w:val="single" w:sz="4" w:space="0" w:color="auto"/>
              <w:right w:val="nil"/>
            </w:tcBorders>
          </w:tcPr>
          <w:p w:rsidR="00B50183" w:rsidRPr="00A35E88" w:rsidRDefault="00B50183" w:rsidP="001743F8">
            <w:pPr>
              <w:pStyle w:val="ShapTabl"/>
              <w:rPr>
                <w:rFonts w:asciiTheme="minorHAnsi" w:hAnsiTheme="minorHAnsi" w:cs="Calibri"/>
                <w:sz w:val="16"/>
                <w:szCs w:val="16"/>
              </w:rPr>
            </w:pPr>
          </w:p>
        </w:tc>
      </w:tr>
      <w:tr w:rsidR="00B50183" w:rsidRPr="00A35E88" w:rsidTr="001743F8">
        <w:trPr>
          <w:cantSplit/>
          <w:trHeight w:val="53"/>
        </w:trPr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Тіркелген қылмыс саны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361 689</w:t>
            </w:r>
          </w:p>
        </w:tc>
        <w:tc>
          <w:tcPr>
            <w:tcW w:w="80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316 418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292 286</w:t>
            </w:r>
          </w:p>
        </w:tc>
        <w:tc>
          <w:tcPr>
            <w:tcW w:w="80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243 462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162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 xml:space="preserve"> </w:t>
            </w:r>
            <w:r w:rsidRPr="00A35E88">
              <w:rPr>
                <w:rFonts w:asciiTheme="minorHAnsi" w:hAnsiTheme="minorHAnsi" w:cs="Calibri"/>
                <w:noProof w:val="0"/>
              </w:rPr>
              <w:t>783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Число зарегистрированных преступлений </w:t>
            </w:r>
          </w:p>
        </w:tc>
      </w:tr>
      <w:tr w:rsidR="00B50183" w:rsidRPr="00A35E88" w:rsidTr="001743F8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одан: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из них:</w:t>
            </w:r>
          </w:p>
        </w:tc>
      </w:tr>
      <w:tr w:rsidR="00B50183" w:rsidRPr="00A35E88" w:rsidTr="001743F8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қасақана кісі өлтіру және өлтіруге оқталу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861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943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824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умышленные убийства и покушения на убийство</w:t>
            </w:r>
          </w:p>
        </w:tc>
      </w:tr>
      <w:tr w:rsidR="00B50183" w:rsidRPr="00A35E88" w:rsidTr="001743F8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денсаулыққа қасақана орасан зиян келтіру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2 167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2 050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2 198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2 106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 </w:t>
            </w:r>
            <w:r w:rsidRPr="00A35E88">
              <w:rPr>
                <w:rFonts w:asciiTheme="minorHAnsi" w:hAnsiTheme="minorHAnsi" w:cs="Calibri"/>
              </w:rPr>
              <w:t>931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умышленное причинение тяжкого вреда здоровью</w:t>
            </w:r>
          </w:p>
        </w:tc>
      </w:tr>
      <w:tr w:rsidR="00B50183" w:rsidRPr="00A35E88" w:rsidTr="001743F8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зорлау және зорлауға оқталу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1 634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1 317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1 130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1 050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598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изнасилования и покушения на изнасилование</w:t>
            </w:r>
          </w:p>
        </w:tc>
      </w:tr>
      <w:tr w:rsidR="00B50183" w:rsidRPr="00A35E88" w:rsidTr="001743F8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ұрлық - барлығы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</w:rPr>
              <w:t>215 572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193154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180 175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139 102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67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 </w:t>
            </w:r>
            <w:r w:rsidRPr="00A35E88">
              <w:rPr>
                <w:rFonts w:asciiTheme="minorHAnsi" w:hAnsiTheme="minorHAnsi" w:cs="Calibri"/>
              </w:rPr>
              <w:t>111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кражи - всего</w:t>
            </w:r>
          </w:p>
        </w:tc>
      </w:tr>
      <w:tr w:rsidR="00B50183" w:rsidRPr="00A35E88" w:rsidTr="001743F8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тонау және қарақшылық шабуыл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11 771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10 157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8 671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6 748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3 397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грабежи и разбойные нападения</w:t>
            </w:r>
          </w:p>
        </w:tc>
      </w:tr>
      <w:tr w:rsidR="00B50183" w:rsidRPr="00A35E88" w:rsidTr="001743F8">
        <w:trPr>
          <w:cantSplit/>
        </w:trPr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бұзақылық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13 835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10 356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7 958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5 786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 </w:t>
            </w:r>
            <w:r w:rsidRPr="00A35E88">
              <w:rPr>
                <w:rFonts w:asciiTheme="minorHAnsi" w:hAnsiTheme="minorHAnsi" w:cs="Calibri"/>
              </w:rPr>
              <w:t>136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хулиганство</w:t>
            </w:r>
          </w:p>
        </w:tc>
      </w:tr>
    </w:tbl>
    <w:p w:rsidR="00B50183" w:rsidRPr="00A35E88" w:rsidRDefault="00B50183" w:rsidP="00B50183">
      <w:pPr>
        <w:ind w:left="284"/>
        <w:rPr>
          <w:rFonts w:asciiTheme="minorHAnsi" w:hAnsiTheme="minorHAnsi" w:cs="Calibri"/>
          <w:i/>
          <w:iCs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i/>
          <w:iCs/>
          <w:sz w:val="16"/>
          <w:szCs w:val="16"/>
          <w:lang w:val="kk-KZ"/>
        </w:rPr>
        <w:t>* 2015 жылғы 1 қаңтардан бастап жаңа баптар, сондай-ақ  ҚР ӘҚБК-дан баптар енгізілген Қазақстан Республикасының жаңа Қылмыстық кодексі күшіне енді (</w:t>
      </w:r>
      <w:r w:rsidRPr="00A35E88">
        <w:rPr>
          <w:rFonts w:asciiTheme="minorHAnsi" w:hAnsiTheme="minorHAnsi" w:cs="Calibri"/>
          <w:i/>
          <w:iCs/>
          <w:sz w:val="16"/>
          <w:szCs w:val="16"/>
        </w:rPr>
        <w:t>2014 жыл</w:t>
      </w:r>
      <w:r w:rsidRPr="00A35E88">
        <w:rPr>
          <w:rFonts w:asciiTheme="minorHAnsi" w:hAnsiTheme="minorHAnsi" w:cs="Calibri"/>
          <w:i/>
          <w:iCs/>
          <w:sz w:val="16"/>
          <w:szCs w:val="16"/>
          <w:lang w:val="kk-KZ"/>
        </w:rPr>
        <w:t>ғ</w:t>
      </w:r>
      <w:r w:rsidRPr="00A35E88">
        <w:rPr>
          <w:rFonts w:asciiTheme="minorHAnsi" w:hAnsiTheme="minorHAnsi" w:cs="Calibri"/>
          <w:i/>
          <w:iCs/>
          <w:sz w:val="16"/>
          <w:szCs w:val="16"/>
        </w:rPr>
        <w:t xml:space="preserve">ы 3 </w:t>
      </w:r>
      <w:r w:rsidRPr="00A35E88">
        <w:rPr>
          <w:rFonts w:asciiTheme="minorHAnsi" w:hAnsiTheme="minorHAnsi" w:cs="Calibri"/>
          <w:i/>
          <w:iCs/>
          <w:sz w:val="16"/>
          <w:szCs w:val="16"/>
          <w:lang w:val="kk-KZ"/>
        </w:rPr>
        <w:t>шілдедегі редакцияда).</w:t>
      </w:r>
    </w:p>
    <w:p w:rsidR="00B50183" w:rsidRPr="00A35E88" w:rsidRDefault="00B50183" w:rsidP="00B50183">
      <w:pPr>
        <w:ind w:left="284"/>
        <w:rPr>
          <w:rFonts w:asciiTheme="minorHAnsi" w:hAnsiTheme="minorHAnsi" w:cs="Calibri"/>
          <w:i/>
          <w:sz w:val="16"/>
          <w:szCs w:val="16"/>
        </w:rPr>
      </w:pP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С</w:t>
      </w:r>
      <w:r w:rsidRPr="00A35E88">
        <w:rPr>
          <w:rFonts w:asciiTheme="minorHAnsi" w:hAnsiTheme="minorHAnsi" w:cs="Calibri"/>
          <w:i/>
          <w:sz w:val="16"/>
          <w:szCs w:val="16"/>
        </w:rPr>
        <w:t xml:space="preserve"> 1 января 2015г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.</w:t>
      </w:r>
      <w:r w:rsidRPr="00A35E88">
        <w:rPr>
          <w:rFonts w:asciiTheme="minorHAnsi" w:hAnsiTheme="minorHAnsi" w:cs="Calibri"/>
          <w:i/>
          <w:sz w:val="16"/>
          <w:szCs w:val="16"/>
        </w:rPr>
        <w:t xml:space="preserve"> введен в действие новый Уголовный кодекс Республики Казахстан (в редакции от 3 июля 2014г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.</w:t>
      </w:r>
      <w:r w:rsidRPr="00A35E88">
        <w:rPr>
          <w:rFonts w:asciiTheme="minorHAnsi" w:hAnsiTheme="minorHAnsi" w:cs="Calibri"/>
          <w:i/>
          <w:sz w:val="16"/>
          <w:szCs w:val="16"/>
        </w:rPr>
        <w:t>), в который включены новые статьи, также статьи из КоАП РК.</w:t>
      </w:r>
    </w:p>
    <w:p w:rsidR="00B50183" w:rsidRPr="00A35E88" w:rsidRDefault="00B50183" w:rsidP="00B50183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lastRenderedPageBreak/>
        <w:t>11.1</w:t>
      </w:r>
      <w:r w:rsidRPr="00A35E88">
        <w:rPr>
          <w:rFonts w:asciiTheme="minorHAnsi" w:hAnsiTheme="minorHAnsi" w:cs="Calibri"/>
          <w:lang w:val="kk-KZ"/>
        </w:rPr>
        <w:t>2</w:t>
      </w:r>
      <w:r w:rsidRPr="00A35E88">
        <w:rPr>
          <w:rFonts w:asciiTheme="minorHAnsi" w:hAnsiTheme="minorHAnsi" w:cs="Calibri"/>
        </w:rPr>
        <w:t xml:space="preserve"> Қылмыс жасаған адамдардың сипаттамасы</w:t>
      </w:r>
      <w:r w:rsidRPr="00A35E88">
        <w:rPr>
          <w:rFonts w:asciiTheme="minorHAnsi" w:hAnsiTheme="minorHAnsi" w:cs="Calibri"/>
        </w:rPr>
        <w:br/>
        <w:t>Характеристика лиц, совершивших преступления</w:t>
      </w:r>
    </w:p>
    <w:p w:rsidR="00B50183" w:rsidRPr="00A35E88" w:rsidRDefault="00B50183" w:rsidP="00B50183">
      <w:pPr>
        <w:pStyle w:val="a5"/>
        <w:spacing w:after="0"/>
        <w:jc w:val="left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мың адам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тыс. человек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850"/>
        <w:gridCol w:w="850"/>
        <w:gridCol w:w="850"/>
        <w:gridCol w:w="850"/>
        <w:gridCol w:w="850"/>
        <w:gridCol w:w="3260"/>
      </w:tblGrid>
      <w:tr w:rsidR="00B50183" w:rsidRPr="00A35E88" w:rsidTr="001743F8">
        <w:tc>
          <w:tcPr>
            <w:tcW w:w="2694" w:type="dxa"/>
            <w:tcBorders>
              <w:left w:val="nil"/>
              <w:bottom w:val="single" w:sz="4" w:space="0" w:color="auto"/>
            </w:tcBorders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  <w:r w:rsidRPr="00A35E88">
              <w:rPr>
                <w:rFonts w:asciiTheme="minorHAnsi" w:hAnsiTheme="minorHAnsi" w:cs="Calibri"/>
                <w:vertAlign w:val="superscript"/>
              </w:rPr>
              <w:t>2</w:t>
            </w:r>
            <w:r w:rsidRPr="00A35E88">
              <w:rPr>
                <w:rFonts w:asciiTheme="minorHAnsi" w:hAnsiTheme="minorHAnsi" w:cs="Calibri"/>
                <w:vertAlign w:val="superscript"/>
                <w:lang w:val="kk-KZ"/>
              </w:rPr>
              <w:t>)</w:t>
            </w:r>
          </w:p>
        </w:tc>
        <w:tc>
          <w:tcPr>
            <w:tcW w:w="3260" w:type="dxa"/>
            <w:tcBorders>
              <w:bottom w:val="single" w:sz="4" w:space="0" w:color="auto"/>
              <w:right w:val="nil"/>
            </w:tcBorders>
          </w:tcPr>
          <w:p w:rsidR="00B50183" w:rsidRPr="00A35E88" w:rsidRDefault="00B50183" w:rsidP="001743F8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B50183" w:rsidRPr="00A35E88" w:rsidTr="001743F8"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Қылмысы жасаған адамдар - барлығы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83,7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98,2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102,6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106,9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108</w:t>
            </w:r>
            <w:r w:rsidRPr="00A35E88">
              <w:rPr>
                <w:rFonts w:asciiTheme="minorHAnsi" w:hAnsiTheme="minorHAnsi" w:cs="Calibri"/>
              </w:rPr>
              <w:t>,</w:t>
            </w:r>
            <w:r w:rsidRPr="00A35E88">
              <w:rPr>
                <w:rFonts w:asciiTheme="minorHAnsi" w:hAnsiTheme="minorHAnsi" w:cs="Calibri"/>
                <w:lang w:val="en-US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Всего выявлено лиц, совершивших преступления</w:t>
            </w:r>
          </w:p>
        </w:tc>
      </w:tr>
      <w:tr w:rsidR="00B50183" w:rsidRPr="00A35E88" w:rsidTr="001743F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них:</w:t>
            </w:r>
          </w:p>
        </w:tc>
      </w:tr>
      <w:tr w:rsidR="00B50183" w:rsidRPr="00A35E88" w:rsidTr="001743F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кәмелетке толмағандар</w:t>
            </w:r>
            <w:r w:rsidRPr="00A35E88">
              <w:rPr>
                <w:rFonts w:asciiTheme="minorHAnsi" w:hAnsiTheme="minorHAnsi" w:cs="Calibri"/>
                <w:vertAlign w:val="superscript"/>
              </w:rPr>
              <w:t>1</w:t>
            </w:r>
            <w:r w:rsidRPr="00A35E88">
              <w:rPr>
                <w:rFonts w:asciiTheme="minorHAnsi" w:hAnsiTheme="minorHAnsi" w:cs="Calibri"/>
                <w:vertAlign w:val="superscript"/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</w:t>
            </w:r>
            <w:r w:rsidRPr="00A35E88">
              <w:rPr>
                <w:rFonts w:asciiTheme="minorHAnsi" w:hAnsiTheme="minorHAnsi" w:cs="Calibri"/>
              </w:rPr>
              <w:t>,</w:t>
            </w:r>
            <w:r w:rsidRPr="00A35E88">
              <w:rPr>
                <w:rFonts w:asciiTheme="minorHAnsi" w:hAnsiTheme="minorHAnsi" w:cs="Calibri"/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  <w:vertAlign w:val="superscript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несовершеннолетние</w:t>
            </w:r>
            <w:r w:rsidRPr="00A35E88">
              <w:rPr>
                <w:rFonts w:asciiTheme="minorHAnsi" w:hAnsiTheme="minorHAnsi" w:cs="Calibri"/>
                <w:vertAlign w:val="superscript"/>
                <w:lang w:val="kk-KZ"/>
              </w:rPr>
              <w:t>1)</w:t>
            </w:r>
          </w:p>
        </w:tc>
      </w:tr>
      <w:tr w:rsidR="00B50183" w:rsidRPr="00A35E88" w:rsidTr="001743F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бұрын қылмыс жасағандар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17,7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ранее совершивших преступления</w:t>
            </w:r>
          </w:p>
        </w:tc>
      </w:tr>
      <w:tr w:rsidR="00B50183" w:rsidRPr="00A35E88" w:rsidTr="001743F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қылмыс жасағандар: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совершивших преступления:</w:t>
            </w:r>
          </w:p>
        </w:tc>
      </w:tr>
      <w:tr w:rsidR="00B50183" w:rsidRPr="00A35E88" w:rsidTr="001743F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топпен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16,2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группе</w:t>
            </w:r>
          </w:p>
        </w:tc>
      </w:tr>
      <w:tr w:rsidR="00B50183" w:rsidRPr="00A35E88" w:rsidTr="001743F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мас күйінде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17,9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состоянии алкогольного опьянения</w:t>
            </w:r>
          </w:p>
        </w:tc>
      </w:tr>
      <w:tr w:rsidR="00B50183" w:rsidRPr="00A35E88" w:rsidTr="001743F8"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Қылмыс жасағандар санынан әйелдер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15,1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Из числа совершивших преступления женщины</w:t>
            </w:r>
          </w:p>
        </w:tc>
      </w:tr>
    </w:tbl>
    <w:p w:rsidR="00B50183" w:rsidRPr="00A35E88" w:rsidRDefault="00B50183" w:rsidP="00B50183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850"/>
        <w:gridCol w:w="850"/>
        <w:gridCol w:w="850"/>
        <w:gridCol w:w="850"/>
        <w:gridCol w:w="850"/>
        <w:gridCol w:w="3260"/>
      </w:tblGrid>
      <w:tr w:rsidR="00B50183" w:rsidRPr="00A35E88" w:rsidTr="001743F8">
        <w:trPr>
          <w:cantSplit/>
        </w:trPr>
        <w:tc>
          <w:tcPr>
            <w:tcW w:w="2694" w:type="dxa"/>
            <w:tcBorders>
              <w:left w:val="nil"/>
              <w:bottom w:val="single" w:sz="4" w:space="0" w:color="auto"/>
            </w:tcBorders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  <w:vertAlign w:val="superscript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  <w:vertAlign w:val="superscript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3260" w:type="dxa"/>
            <w:tcBorders>
              <w:bottom w:val="single" w:sz="4" w:space="0" w:color="auto"/>
              <w:right w:val="nil"/>
            </w:tcBorders>
          </w:tcPr>
          <w:p w:rsidR="00B50183" w:rsidRPr="00A35E88" w:rsidRDefault="00B50183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B50183" w:rsidRPr="00A35E88" w:rsidTr="001743F8">
        <w:trPr>
          <w:cantSplit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Қылмысы жасаған адамдар - барлығы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117,7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115,7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108</w:t>
            </w:r>
            <w:r w:rsidRPr="00A35E88">
              <w:rPr>
                <w:rFonts w:asciiTheme="minorHAnsi" w:hAnsiTheme="minorHAnsi" w:cs="Calibri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lang w:val="en-US"/>
              </w:rPr>
              <w:t>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99,5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76,5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Всего выявлено лиц, совершивших преступления</w:t>
            </w:r>
          </w:p>
        </w:tc>
      </w:tr>
      <w:tr w:rsidR="00B50183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них:</w:t>
            </w:r>
          </w:p>
        </w:tc>
      </w:tr>
      <w:tr w:rsidR="00B50183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  <w:vertAlign w:val="superscript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кәмелетке толмағандар</w:t>
            </w:r>
            <w:r w:rsidRPr="00A35E88">
              <w:rPr>
                <w:rFonts w:asciiTheme="minorHAnsi" w:hAnsiTheme="minorHAnsi" w:cs="Calibri"/>
                <w:vertAlign w:val="superscript"/>
              </w:rPr>
              <w:t>1</w:t>
            </w:r>
            <w:r w:rsidRPr="00A35E88">
              <w:rPr>
                <w:rFonts w:asciiTheme="minorHAnsi" w:hAnsiTheme="minorHAnsi" w:cs="Calibri"/>
                <w:vertAlign w:val="superscript"/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</w:t>
            </w:r>
            <w:r w:rsidRPr="00A35E88">
              <w:rPr>
                <w:rFonts w:asciiTheme="minorHAnsi" w:hAnsiTheme="minorHAnsi" w:cs="Calibri"/>
                <w:lang w:val="kk-KZ"/>
              </w:rPr>
              <w:t>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1,8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  <w:vertAlign w:val="superscript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несовершеннолетние</w:t>
            </w:r>
            <w:r w:rsidRPr="00A35E88">
              <w:rPr>
                <w:rFonts w:asciiTheme="minorHAnsi" w:hAnsiTheme="minorHAnsi" w:cs="Calibri"/>
                <w:vertAlign w:val="superscript"/>
              </w:rPr>
              <w:t>1</w:t>
            </w:r>
            <w:r w:rsidRPr="00A35E88">
              <w:rPr>
                <w:rFonts w:asciiTheme="minorHAnsi" w:hAnsiTheme="minorHAnsi" w:cs="Calibri"/>
                <w:vertAlign w:val="superscript"/>
                <w:lang w:val="kk-KZ"/>
              </w:rPr>
              <w:t>)</w:t>
            </w:r>
          </w:p>
        </w:tc>
      </w:tr>
      <w:tr w:rsidR="00B50183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бұрын қылмыс жасағандар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42,1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32,4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ранее совершивших преступления</w:t>
            </w:r>
          </w:p>
        </w:tc>
      </w:tr>
      <w:tr w:rsidR="00B50183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қылмыс жасағандар: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совершивших преступления:</w:t>
            </w:r>
          </w:p>
        </w:tc>
      </w:tr>
      <w:tr w:rsidR="00B50183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топпен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8,6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группе</w:t>
            </w:r>
          </w:p>
        </w:tc>
      </w:tr>
      <w:tr w:rsidR="00B50183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мас күйінде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11,8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состоянии алкогольного опьянения</w:t>
            </w:r>
          </w:p>
        </w:tc>
      </w:tr>
      <w:tr w:rsidR="00B50183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Қылмыс жасағандар санынан әйелдер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9,8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183" w:rsidRPr="00A35E88" w:rsidRDefault="00B50183" w:rsidP="001743F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Из числа совершивших преступления женщины</w:t>
            </w:r>
          </w:p>
        </w:tc>
      </w:tr>
    </w:tbl>
    <w:p w:rsidR="00B50183" w:rsidRPr="00A35E88" w:rsidRDefault="00B50183" w:rsidP="00B50183">
      <w:pPr>
        <w:pStyle w:val="a4"/>
        <w:spacing w:before="0" w:after="0"/>
        <w:ind w:left="284"/>
        <w:rPr>
          <w:rFonts w:asciiTheme="minorHAnsi" w:hAnsiTheme="minorHAnsi" w:cs="Calibri"/>
          <w:i w:val="0"/>
          <w:iCs/>
          <w:szCs w:val="16"/>
          <w:lang w:val="kk-KZ"/>
        </w:rPr>
      </w:pPr>
      <w:r w:rsidRPr="00A35E88">
        <w:rPr>
          <w:rFonts w:asciiTheme="minorHAnsi" w:hAnsiTheme="minorHAnsi" w:cs="Calibri"/>
          <w:vertAlign w:val="superscript"/>
        </w:rPr>
        <w:t>1</w:t>
      </w:r>
      <w:r w:rsidRPr="00A35E88">
        <w:rPr>
          <w:rFonts w:asciiTheme="minorHAnsi" w:hAnsiTheme="minorHAnsi" w:cs="Calibri"/>
          <w:vertAlign w:val="superscript"/>
          <w:lang w:val="kk-KZ"/>
        </w:rPr>
        <w:t>)</w:t>
      </w:r>
      <w:r w:rsidRPr="00A35E88">
        <w:rPr>
          <w:rFonts w:asciiTheme="minorHAnsi" w:hAnsiTheme="minorHAnsi" w:cs="Calibri"/>
        </w:rPr>
        <w:t xml:space="preserve"> 14-17 жастағыларды қоса.</w:t>
      </w:r>
      <w:r w:rsidRPr="00A35E88">
        <w:rPr>
          <w:rFonts w:asciiTheme="minorHAnsi" w:hAnsiTheme="minorHAnsi" w:cs="Calibri"/>
        </w:rPr>
        <w:br/>
        <w:t>В возрасте 14-17 лет включительно.</w:t>
      </w:r>
    </w:p>
    <w:p w:rsidR="00B50183" w:rsidRPr="00A35E88" w:rsidRDefault="00B50183" w:rsidP="00B50183">
      <w:pPr>
        <w:pStyle w:val="a4"/>
        <w:spacing w:before="0" w:after="0"/>
        <w:ind w:left="284"/>
        <w:rPr>
          <w:rFonts w:asciiTheme="minorHAnsi" w:hAnsiTheme="minorHAnsi" w:cs="Calibri"/>
          <w:lang w:val="kk-KZ"/>
        </w:rPr>
      </w:pPr>
      <w:r w:rsidRPr="00A35E88">
        <w:rPr>
          <w:rFonts w:asciiTheme="minorHAnsi" w:hAnsiTheme="minorHAnsi" w:cs="Calibri"/>
          <w:iCs/>
          <w:vertAlign w:val="superscript"/>
          <w:lang w:val="kk-KZ"/>
        </w:rPr>
        <w:t>2)</w:t>
      </w:r>
      <w:r w:rsidRPr="00A35E88">
        <w:rPr>
          <w:rFonts w:asciiTheme="minorHAnsi" w:hAnsiTheme="minorHAnsi" w:cs="Calibri"/>
          <w:iCs/>
          <w:lang w:val="kk-KZ"/>
        </w:rPr>
        <w:t xml:space="preserve"> 2015 жылғы 1 қаңтардан бастап жаңа баптар, сондай-ақ  ҚР ӘҚБК-дан баптар енгізілген Қазақстан Республикасының жаңа  Қылмыстық кодексі күшіне енді (2014 жылғы 3 шілдедегі редакцияда).</w:t>
      </w:r>
    </w:p>
    <w:p w:rsidR="00B50183" w:rsidRPr="00A35E88" w:rsidRDefault="00B50183" w:rsidP="00B50183">
      <w:pPr>
        <w:ind w:left="284"/>
        <w:rPr>
          <w:rFonts w:asciiTheme="minorHAnsi" w:hAnsiTheme="minorHAnsi" w:cs="Calibri"/>
          <w:sz w:val="16"/>
          <w:szCs w:val="16"/>
        </w:rPr>
      </w:pP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С</w:t>
      </w:r>
      <w:r w:rsidRPr="00A35E88">
        <w:rPr>
          <w:rFonts w:asciiTheme="minorHAnsi" w:hAnsiTheme="minorHAnsi" w:cs="Calibri"/>
          <w:i/>
          <w:sz w:val="16"/>
          <w:szCs w:val="16"/>
        </w:rPr>
        <w:t xml:space="preserve"> 1 января 2015г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.</w:t>
      </w:r>
      <w:r w:rsidRPr="00A35E88">
        <w:rPr>
          <w:rFonts w:asciiTheme="minorHAnsi" w:hAnsiTheme="minorHAnsi" w:cs="Calibri"/>
          <w:i/>
          <w:sz w:val="16"/>
          <w:szCs w:val="16"/>
        </w:rPr>
        <w:t xml:space="preserve"> введен в действие новый Уголовный кодекс Республики Казахстан (в редакции от 3 июля 2014г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.</w:t>
      </w:r>
      <w:r w:rsidRPr="00A35E88">
        <w:rPr>
          <w:rFonts w:asciiTheme="minorHAnsi" w:hAnsiTheme="minorHAnsi" w:cs="Calibri"/>
          <w:i/>
          <w:sz w:val="16"/>
          <w:szCs w:val="16"/>
        </w:rPr>
        <w:t>), в который включены новые статьи, а также статьи из КоАП РК.</w:t>
      </w:r>
    </w:p>
    <w:p w:rsidR="00B774B9" w:rsidRPr="00A35E88" w:rsidRDefault="00B774B9" w:rsidP="00B774B9">
      <w:pPr>
        <w:pStyle w:val="21"/>
        <w:pageBreakBefore/>
        <w:spacing w:before="0"/>
        <w:rPr>
          <w:rFonts w:asciiTheme="minorHAnsi" w:hAnsiTheme="minorHAnsi" w:cs="Calibri"/>
          <w:sz w:val="24"/>
          <w:lang w:val="kk-KZ"/>
        </w:rPr>
      </w:pPr>
      <w:r w:rsidRPr="00A35E88">
        <w:rPr>
          <w:rFonts w:asciiTheme="minorHAnsi" w:hAnsiTheme="minorHAnsi" w:cs="Calibri"/>
          <w:sz w:val="24"/>
          <w:lang w:val="kk-KZ"/>
        </w:rPr>
        <w:lastRenderedPageBreak/>
        <w:t>Тұрмыс деңгейі</w:t>
      </w:r>
      <w:r w:rsidR="000C0A29" w:rsidRPr="00A35E88">
        <w:rPr>
          <w:rFonts w:asciiTheme="minorHAnsi" w:hAnsiTheme="minorHAnsi" w:cs="Calibri"/>
          <w:sz w:val="24"/>
          <w:lang w:val="kk-KZ"/>
        </w:rPr>
        <w:t xml:space="preserve"> статистикасы</w:t>
      </w:r>
      <w:r w:rsidRPr="00A35E88">
        <w:rPr>
          <w:rFonts w:asciiTheme="minorHAnsi" w:hAnsiTheme="minorHAnsi" w:cs="Calibri"/>
          <w:sz w:val="24"/>
        </w:rPr>
        <w:br/>
      </w:r>
      <w:r w:rsidR="000C0A29" w:rsidRPr="00A35E88">
        <w:rPr>
          <w:rFonts w:asciiTheme="minorHAnsi" w:hAnsiTheme="minorHAnsi" w:cs="Calibri"/>
          <w:sz w:val="24"/>
          <w:lang w:val="kk-KZ"/>
        </w:rPr>
        <w:t>Статистика у</w:t>
      </w:r>
      <w:r w:rsidRPr="00A35E88">
        <w:rPr>
          <w:rFonts w:asciiTheme="minorHAnsi" w:hAnsiTheme="minorHAnsi" w:cs="Calibri"/>
          <w:sz w:val="24"/>
          <w:lang w:val="kk-KZ"/>
        </w:rPr>
        <w:t>ров</w:t>
      </w:r>
      <w:r w:rsidR="000C0A29" w:rsidRPr="00A35E88">
        <w:rPr>
          <w:rFonts w:asciiTheme="minorHAnsi" w:hAnsiTheme="minorHAnsi" w:cs="Calibri"/>
          <w:sz w:val="24"/>
          <w:lang w:val="kk-KZ"/>
        </w:rPr>
        <w:t>ня</w:t>
      </w:r>
      <w:r w:rsidRPr="00A35E88">
        <w:rPr>
          <w:rFonts w:asciiTheme="minorHAnsi" w:hAnsiTheme="minorHAnsi" w:cs="Calibri"/>
          <w:sz w:val="24"/>
          <w:lang w:val="kk-KZ"/>
        </w:rPr>
        <w:t xml:space="preserve"> жизни</w:t>
      </w:r>
    </w:p>
    <w:p w:rsidR="00B774B9" w:rsidRPr="00A35E88" w:rsidRDefault="00B774B9" w:rsidP="00B774B9">
      <w:pPr>
        <w:pStyle w:val="a4"/>
        <w:ind w:left="0"/>
        <w:rPr>
          <w:rFonts w:asciiTheme="minorHAnsi" w:hAnsiTheme="minorHAnsi" w:cs="Calibri"/>
          <w:b/>
          <w:i w:val="0"/>
          <w:noProof w:val="0"/>
          <w:sz w:val="24"/>
          <w:lang w:val="kk-KZ"/>
        </w:rPr>
      </w:pPr>
      <w:r w:rsidRPr="00A35E88">
        <w:rPr>
          <w:rFonts w:asciiTheme="minorHAnsi" w:hAnsiTheme="minorHAnsi" w:cs="Calibri"/>
          <w:b/>
          <w:i w:val="0"/>
          <w:noProof w:val="0"/>
          <w:sz w:val="24"/>
          <w:lang w:val="kk-KZ"/>
        </w:rPr>
        <w:t>Халықтың табыстары мен шығыстары</w:t>
      </w:r>
      <w:r w:rsidRPr="00A35E88">
        <w:rPr>
          <w:rFonts w:asciiTheme="minorHAnsi" w:hAnsiTheme="minorHAnsi" w:cs="Calibri"/>
          <w:b/>
          <w:i w:val="0"/>
          <w:sz w:val="24"/>
        </w:rPr>
        <w:br/>
      </w:r>
      <w:r w:rsidRPr="00A35E88">
        <w:rPr>
          <w:rFonts w:asciiTheme="minorHAnsi" w:hAnsiTheme="minorHAnsi" w:cs="Calibri"/>
          <w:b/>
          <w:i w:val="0"/>
          <w:noProof w:val="0"/>
          <w:sz w:val="24"/>
          <w:lang w:val="kk-KZ"/>
        </w:rPr>
        <w:t>Доходы и расходы населения</w:t>
      </w:r>
    </w:p>
    <w:p w:rsidR="009D7F12" w:rsidRPr="00A35E88" w:rsidRDefault="009D7F12" w:rsidP="009D7F12">
      <w:pPr>
        <w:pStyle w:val="a9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11.13 Үй шаруашылықтарының ақшалай табысы мен шығысының құрылымы</w:t>
      </w:r>
      <w:r w:rsidRPr="00A35E88">
        <w:rPr>
          <w:rFonts w:asciiTheme="minorHAnsi" w:hAnsiTheme="minorHAnsi" w:cs="Calibri"/>
        </w:rPr>
        <w:br/>
        <w:t>Структура денежных доходов и расходов домашних хозяйств</w:t>
      </w:r>
    </w:p>
    <w:p w:rsidR="009D7F12" w:rsidRPr="00A35E88" w:rsidRDefault="009D7F12" w:rsidP="009D7F12">
      <w:pPr>
        <w:pStyle w:val="a5"/>
        <w:spacing w:after="0"/>
        <w:jc w:val="left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пайызбен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в процентах</w:t>
      </w: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560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557"/>
      </w:tblGrid>
      <w:tr w:rsidR="009D7F12" w:rsidRPr="00A35E88" w:rsidTr="00D95098">
        <w:trPr>
          <w:cantSplit/>
          <w:trHeight w:val="186"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9D7F12" w:rsidRPr="00A35E88" w:rsidTr="001A0C0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Ақшалай табыстары – барлығы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  <w:t>100</w:t>
            </w: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782C04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  <w:t>100</w:t>
            </w: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,</w:t>
            </w: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  <w:t>100</w:t>
            </w: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  <w:t>100</w:t>
            </w: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782C04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  <w:t>100</w:t>
            </w: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  <w:t>100</w:t>
            </w: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,0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Денежные доходы - всего</w:t>
            </w:r>
          </w:p>
        </w:tc>
      </w:tr>
      <w:tr w:rsidR="009D7F12" w:rsidRPr="00A35E88" w:rsidTr="001A0C0A">
        <w:trPr>
          <w:cantSplit/>
          <w:trHeight w:val="16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pStyle w:val="a7"/>
              <w:ind w:left="113"/>
              <w:jc w:val="right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из них:</w:t>
            </w:r>
          </w:p>
        </w:tc>
      </w:tr>
      <w:tr w:rsidR="009D7F12" w:rsidRPr="00A35E88" w:rsidTr="001A0C0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еңбек қызметінен түскен табыс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80,7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81,3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81,2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80,5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  <w:t>80</w:t>
            </w: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78,3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76,3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74,2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72,3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67,0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доходы от трудовой деятельности</w:t>
            </w:r>
          </w:p>
        </w:tc>
      </w:tr>
      <w:tr w:rsidR="009D7F12" w:rsidRPr="00A35E88" w:rsidTr="001A0C0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әлеуметтік трасферттер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14,9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18,1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19,7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23,8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28,6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социальные трансферты</w:t>
            </w:r>
          </w:p>
        </w:tc>
      </w:tr>
      <w:tr w:rsidR="009D7F12" w:rsidRPr="00A35E88" w:rsidTr="001A0C0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туыстары мен таныстарынан материалдық көмек алименттер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3,9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2,7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2,4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материальная помощь от родственников и знакомых, алименты</w:t>
            </w:r>
          </w:p>
        </w:tc>
      </w:tr>
      <w:tr w:rsidR="009D7F12" w:rsidRPr="00A35E88" w:rsidTr="001A0C0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өзге де табыстар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2,0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прочие доходы</w:t>
            </w:r>
          </w:p>
        </w:tc>
      </w:tr>
      <w:tr w:rsidR="009D7F12" w:rsidRPr="00A35E88" w:rsidTr="001A0C0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Ақшалай шығыстары - барлығы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100,0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Денежные расходы - всего</w:t>
            </w:r>
          </w:p>
        </w:tc>
      </w:tr>
      <w:tr w:rsidR="009D7F12" w:rsidRPr="00A35E88" w:rsidTr="001A0C0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оның ішінде: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в том числе:</w:t>
            </w:r>
          </w:p>
        </w:tc>
      </w:tr>
      <w:tr w:rsidR="009D7F12" w:rsidRPr="00A35E88" w:rsidTr="001A0C0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тұтыну шығыстары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93,</w:t>
            </w: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92,9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92,6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92,3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92,4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92,8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92,6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93,0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92,9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92,9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  <w:i/>
                <w:iCs/>
              </w:rPr>
            </w:pPr>
            <w:r w:rsidRPr="00A35E88">
              <w:rPr>
                <w:rFonts w:asciiTheme="minorHAnsi" w:eastAsiaTheme="minorEastAsia" w:hAnsiTheme="minorHAnsi" w:cs="Calibri"/>
              </w:rPr>
              <w:t>потребительские расходы</w:t>
            </w:r>
          </w:p>
        </w:tc>
      </w:tr>
      <w:tr w:rsidR="009D7F12" w:rsidRPr="00A35E88" w:rsidTr="001A0C0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70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азық-түлік тауарларына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  <w:t>45</w:t>
            </w: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,</w:t>
            </w: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43,7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43,2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43,1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44,7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45,8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46,6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48,5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53,9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70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на продовольственные товары</w:t>
            </w:r>
          </w:p>
        </w:tc>
      </w:tr>
      <w:tr w:rsidR="009D7F12" w:rsidRPr="00A35E88" w:rsidTr="001A0C0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70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азық-түлік емес тауарларға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26,5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28,7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28,1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25,7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25,2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24,7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22,9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23,3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70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на непродовольственные товары</w:t>
            </w:r>
          </w:p>
        </w:tc>
      </w:tr>
      <w:tr w:rsidR="009D7F12" w:rsidRPr="00A35E88" w:rsidTr="001A0C0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70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ақылы қызметтерге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21,8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21,3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15,7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на платные услуги</w:t>
            </w:r>
          </w:p>
        </w:tc>
      </w:tr>
      <w:tr w:rsidR="009D7F12" w:rsidRPr="00A35E88" w:rsidTr="001A0C0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салықтар, алымдар, төлемдер*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0,2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налоги, сборы, платежи*</w:t>
            </w:r>
          </w:p>
        </w:tc>
      </w:tr>
      <w:tr w:rsidR="009D7F12" w:rsidRPr="00A35E88" w:rsidTr="001A0C0A">
        <w:trPr>
          <w:cantSplit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өзге де ақшалай шығыстар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</w:rPr>
              <w:t>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CC0EE7">
            <w:pPr>
              <w:pStyle w:val="ad"/>
              <w:contextualSpacing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1A0C0A">
            <w:pPr>
              <w:jc w:val="right"/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z w:val="16"/>
                <w:szCs w:val="16"/>
                <w:lang w:val="kk-KZ"/>
              </w:rPr>
              <w:t>6,9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ind w:left="113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прочие денежные расходы</w:t>
            </w:r>
          </w:p>
        </w:tc>
      </w:tr>
    </w:tbl>
    <w:p w:rsidR="009D7F12" w:rsidRPr="00A35E88" w:rsidRDefault="009D7F12" w:rsidP="009D7F12">
      <w:pPr>
        <w:pStyle w:val="a4"/>
        <w:spacing w:before="0"/>
        <w:ind w:left="284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* Табыс салығынсыз.</w:t>
      </w:r>
      <w:r w:rsidRPr="00A35E88">
        <w:rPr>
          <w:rFonts w:asciiTheme="minorHAnsi" w:hAnsiTheme="minorHAnsi" w:cs="Calibri"/>
        </w:rPr>
        <w:br/>
        <w:t>Без подоходного налога.</w:t>
      </w:r>
    </w:p>
    <w:p w:rsidR="009D7F12" w:rsidRPr="00A35E88" w:rsidRDefault="009D7F12" w:rsidP="009D7F12">
      <w:pPr>
        <w:pStyle w:val="afffff6"/>
        <w:jc w:val="center"/>
        <w:rPr>
          <w:rFonts w:asciiTheme="minorHAnsi" w:hAnsiTheme="minorHAnsi" w:cs="Calibri"/>
          <w:b/>
          <w:bCs/>
        </w:rPr>
      </w:pPr>
      <w:r w:rsidRPr="00A35E88">
        <w:rPr>
          <w:rFonts w:asciiTheme="minorHAnsi" w:hAnsiTheme="minorHAnsi" w:cs="Calibri"/>
          <w:b/>
          <w:bCs/>
        </w:rPr>
        <w:t>11.1</w:t>
      </w:r>
      <w:r w:rsidRPr="00A35E88">
        <w:rPr>
          <w:rFonts w:asciiTheme="minorHAnsi" w:hAnsiTheme="minorHAnsi" w:cs="Calibri"/>
          <w:b/>
          <w:bCs/>
          <w:lang w:val="kk-KZ"/>
        </w:rPr>
        <w:t xml:space="preserve">4 </w:t>
      </w:r>
      <w:r w:rsidRPr="00A35E88">
        <w:rPr>
          <w:rFonts w:asciiTheme="minorHAnsi" w:hAnsiTheme="minorHAnsi" w:cs="Calibri"/>
          <w:b/>
          <w:bCs/>
        </w:rPr>
        <w:t>Үй шаруашылықтары тұтыну шығыстарының құрылымы</w:t>
      </w:r>
      <w:r w:rsidRPr="00A35E88">
        <w:rPr>
          <w:rFonts w:asciiTheme="minorHAnsi" w:hAnsiTheme="minorHAnsi" w:cs="Calibri"/>
          <w:b/>
          <w:bCs/>
        </w:rPr>
        <w:br/>
        <w:t>Структура потребительских расходов домашних хозяйств</w:t>
      </w:r>
    </w:p>
    <w:p w:rsidR="009D7F12" w:rsidRPr="00A35E88" w:rsidRDefault="009D7F12" w:rsidP="009D7F12">
      <w:pPr>
        <w:pStyle w:val="a5"/>
        <w:spacing w:after="0"/>
        <w:jc w:val="left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пайызбен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в процентах</w:t>
      </w: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276"/>
        <w:gridCol w:w="709"/>
        <w:gridCol w:w="709"/>
        <w:gridCol w:w="708"/>
        <w:gridCol w:w="709"/>
        <w:gridCol w:w="851"/>
        <w:gridCol w:w="850"/>
        <w:gridCol w:w="851"/>
        <w:gridCol w:w="850"/>
        <w:gridCol w:w="709"/>
        <w:gridCol w:w="709"/>
        <w:gridCol w:w="1275"/>
      </w:tblGrid>
      <w:tr w:rsidR="009D7F12" w:rsidRPr="00A35E88" w:rsidTr="00D95098">
        <w:trPr>
          <w:cantSplit/>
          <w:trHeight w:val="174"/>
        </w:trPr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F12" w:rsidRPr="00A35E88" w:rsidRDefault="009D7F12" w:rsidP="00D95098">
            <w:pPr>
              <w:pStyle w:val="ShapTabl"/>
              <w:rPr>
                <w:rFonts w:asciiTheme="minorHAnsi" w:eastAsiaTheme="minorHAnsi" w:hAnsiTheme="minorHAns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7F12" w:rsidRPr="00A35E88" w:rsidRDefault="009D7F12" w:rsidP="00D95098">
            <w:pPr>
              <w:pStyle w:val="ShapTabl"/>
              <w:rPr>
                <w:rFonts w:asciiTheme="minorHAnsi" w:eastAsiaTheme="minorHAnsi" w:hAnsiTheme="minorHAnsi" w:cs="Calibri"/>
              </w:rPr>
            </w:pPr>
          </w:p>
        </w:tc>
      </w:tr>
      <w:tr w:rsidR="009D7F12" w:rsidRPr="00A35E88" w:rsidTr="00D95098">
        <w:trPr>
          <w:cantSplit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Тұтыну шығыстары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lang w:val="kk-KZ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lang w:val="kk-KZ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lang w:val="kk-KZ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  <w:i/>
                <w:iCs/>
              </w:rPr>
            </w:pPr>
            <w:r w:rsidRPr="00A35E88">
              <w:rPr>
                <w:rFonts w:asciiTheme="minorHAnsi" w:eastAsiaTheme="minorEastAsia" w:hAnsiTheme="minorHAnsi" w:cs="Calibri"/>
              </w:rPr>
              <w:t>Потребительские расходы</w:t>
            </w:r>
          </w:p>
        </w:tc>
      </w:tr>
      <w:tr w:rsidR="009D7F12" w:rsidRPr="00A35E88" w:rsidTr="00D95098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jc w:val="left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азық-түлік тауарларына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48,6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47,0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50,4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52,2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fe"/>
              <w:rPr>
                <w:rFonts w:asciiTheme="minorHAnsi" w:eastAsia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napToGrid w:val="0"/>
                <w:color w:val="auto"/>
                <w:lang w:val="kk-KZ"/>
              </w:rPr>
              <w:t>53,8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fe"/>
              <w:rPr>
                <w:rFonts w:asciiTheme="minorHAnsi" w:eastAsia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snapToGrid w:val="0"/>
                <w:color w:val="auto"/>
                <w:lang w:val="kk-KZ"/>
              </w:rPr>
              <w:t>58,0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на продовольственные товары</w:t>
            </w:r>
          </w:p>
        </w:tc>
      </w:tr>
      <w:tr w:rsidR="009D7F12" w:rsidRPr="00A35E88" w:rsidTr="00D95098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 xml:space="preserve">азық-түлік емес тауарларға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28,4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30,9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24,7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25,1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на непродовольственные товары</w:t>
            </w:r>
          </w:p>
        </w:tc>
      </w:tr>
      <w:tr w:rsidR="009D7F12" w:rsidRPr="00A35E88" w:rsidTr="00D95098">
        <w:trPr>
          <w:cantSplit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ақылы қызметтерге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на платные услуги</w:t>
            </w:r>
          </w:p>
        </w:tc>
      </w:tr>
    </w:tbl>
    <w:p w:rsidR="009D7F12" w:rsidRPr="00A35E88" w:rsidRDefault="009D7F12" w:rsidP="009D7F12">
      <w:pPr>
        <w:pStyle w:val="a9"/>
        <w:spacing w:befor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11.15 Азық-түлік тауарларын сатып алуға жұмсалған шығыстардың құрылымы</w:t>
      </w:r>
      <w:r w:rsidRPr="00A35E88">
        <w:rPr>
          <w:rFonts w:asciiTheme="minorHAnsi" w:hAnsiTheme="minorHAnsi" w:cs="Calibri"/>
        </w:rPr>
        <w:br/>
        <w:t>Структура расходов на покупку продовольственных товаров</w:t>
      </w:r>
    </w:p>
    <w:p w:rsidR="009D7F12" w:rsidRPr="00A35E88" w:rsidRDefault="009D7F12" w:rsidP="009D7F12">
      <w:pPr>
        <w:pStyle w:val="a5"/>
        <w:spacing w:after="0"/>
        <w:jc w:val="left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lastRenderedPageBreak/>
        <w:t>пайызбен</w:t>
      </w:r>
      <w:r w:rsidRPr="00A35E88">
        <w:rPr>
          <w:rFonts w:asciiTheme="minorHAnsi" w:hAnsiTheme="minorHAnsi" w:cs="Calibri"/>
        </w:rPr>
        <w:tab/>
      </w:r>
      <w:r w:rsidR="00277F58">
        <w:rPr>
          <w:rFonts w:asciiTheme="minorHAnsi" w:hAnsiTheme="minorHAnsi" w:cs="Calibri"/>
        </w:rPr>
        <w:t>тұтыну шығысына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в процентах к потребительскому расходу</w:t>
      </w:r>
    </w:p>
    <w:tbl>
      <w:tblPr>
        <w:tblW w:w="0" w:type="auto"/>
        <w:tblInd w:w="-106" w:type="dxa"/>
        <w:tblLayout w:type="fixed"/>
        <w:tblLook w:val="0000"/>
      </w:tblPr>
      <w:tblGrid>
        <w:gridCol w:w="226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268"/>
      </w:tblGrid>
      <w:tr w:rsidR="009D7F12" w:rsidRPr="00A35E88" w:rsidTr="00D95098">
        <w:trPr>
          <w:cantSplit/>
          <w:trHeight w:val="179"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F12" w:rsidRPr="00A35E88" w:rsidRDefault="009D7F12" w:rsidP="00D95098">
            <w:pPr>
              <w:pStyle w:val="ShapTabl"/>
              <w:rPr>
                <w:rFonts w:asciiTheme="minorHAnsi" w:eastAsiaTheme="minorHAnsi" w:hAnsiTheme="minorHAns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ShapTabl"/>
              <w:rPr>
                <w:rFonts w:asciiTheme="minorHAnsi" w:eastAsiaTheme="minorHAnsi" w:hAnsiTheme="minorHAnsi" w:cs="Calibri"/>
              </w:rPr>
            </w:pPr>
          </w:p>
        </w:tc>
      </w:tr>
      <w:tr w:rsidR="009D7F12" w:rsidRPr="00A35E88" w:rsidTr="00D9509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fffffffb"/>
              <w:rPr>
                <w:rFonts w:asciiTheme="minorHAnsi" w:eastAsiaTheme="minorEastAsia" w:hAnsiTheme="minorHAnsi"/>
              </w:rPr>
            </w:pPr>
            <w:r w:rsidRPr="00A35E88">
              <w:rPr>
                <w:rFonts w:asciiTheme="minorHAnsi" w:eastAsiaTheme="minorEastAsia" w:hAnsiTheme="minorHAnsi"/>
              </w:rPr>
              <w:t>Азық-түлік тауарлары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48,6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47,0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46,7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49,3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50,4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52,2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53,8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58,0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Продовольственные товары</w:t>
            </w:r>
          </w:p>
        </w:tc>
      </w:tr>
      <w:tr w:rsidR="009D7F12" w:rsidRPr="00A35E88" w:rsidTr="00D9509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тамақ өнімдері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43,8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42,2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43,8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45,1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46,0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47,6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49,4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54,2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 xml:space="preserve"> продукты питания</w:t>
            </w:r>
          </w:p>
        </w:tc>
      </w:tr>
      <w:tr w:rsidR="009D7F12" w:rsidRPr="00A35E88" w:rsidTr="00D9509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из них:</w:t>
            </w:r>
          </w:p>
        </w:tc>
      </w:tr>
      <w:tr w:rsidR="009D7F12" w:rsidRPr="00A35E88" w:rsidTr="00D9509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нан және нан өнімдері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7,0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7,1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7,1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7,1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7,9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хлеб и хлебопродукты</w:t>
            </w:r>
          </w:p>
        </w:tc>
      </w:tr>
      <w:tr w:rsidR="009D7F12" w:rsidRPr="00A35E88" w:rsidTr="00D9509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ет, құс және балық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16,2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16,7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16,5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17,8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19,2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21,4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мясо, птица и рыба</w:t>
            </w:r>
          </w:p>
        </w:tc>
      </w:tr>
      <w:tr w:rsidR="009D7F12" w:rsidRPr="00A35E88" w:rsidTr="00D9509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сүт өнімдері және жұмыртқа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5,2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5,6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5,9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5,8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6,3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молочные продукты и яйца</w:t>
            </w:r>
          </w:p>
        </w:tc>
      </w:tr>
      <w:tr w:rsidR="009D7F12" w:rsidRPr="00A35E88" w:rsidTr="00D9509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май және тоң май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2,6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масла и жиры</w:t>
            </w:r>
          </w:p>
        </w:tc>
      </w:tr>
      <w:tr w:rsidR="009D7F12" w:rsidRPr="00A35E88" w:rsidTr="00D9509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жемістер мен көкөністер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7,3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7,7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7,8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8,7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фрукты и овощи</w:t>
            </w:r>
          </w:p>
        </w:tc>
      </w:tr>
      <w:tr w:rsidR="009D7F12" w:rsidRPr="00A35E88" w:rsidTr="00D9509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45782A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қант, шай, кофе, тәттілер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3,7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3,8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45782A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сахар, чай, кофе, сладости</w:t>
            </w:r>
          </w:p>
        </w:tc>
      </w:tr>
      <w:tr w:rsidR="009D7F12" w:rsidRPr="00A35E88" w:rsidTr="00D9509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алкогольсіз сусындар*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безалкогольные напитки*</w:t>
            </w:r>
          </w:p>
        </w:tc>
      </w:tr>
      <w:tr w:rsidR="009D7F12" w:rsidRPr="00A35E88" w:rsidTr="00D95098">
        <w:trPr>
          <w:cantSplit/>
          <w:trHeight w:val="68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алкогольді ішімдіктер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0,9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Алкогольные напитки</w:t>
            </w:r>
          </w:p>
        </w:tc>
      </w:tr>
    </w:tbl>
    <w:p w:rsidR="009D7F12" w:rsidRPr="00A35E88" w:rsidRDefault="009D7F12" w:rsidP="009D7F12">
      <w:pPr>
        <w:pStyle w:val="a4"/>
        <w:tabs>
          <w:tab w:val="left" w:pos="284"/>
        </w:tabs>
        <w:spacing w:before="0"/>
        <w:ind w:left="284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* Кофе мен шайды қоса.</w:t>
      </w:r>
      <w:r w:rsidRPr="00A35E88">
        <w:rPr>
          <w:rFonts w:asciiTheme="minorHAnsi" w:hAnsiTheme="minorHAnsi" w:cs="Calibri"/>
        </w:rPr>
        <w:br/>
        <w:t>Включая кофе и чай.</w:t>
      </w:r>
    </w:p>
    <w:p w:rsidR="009D7F12" w:rsidRPr="00A35E88" w:rsidRDefault="009D7F12" w:rsidP="009D7F12">
      <w:pPr>
        <w:pStyle w:val="a9"/>
        <w:spacing w:before="0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11.16 Азық-түлік емес тауарлар мен ақылы қызметтерді сатып алуға жұмсалған шығыстардың құрылымы</w:t>
      </w:r>
      <w:r w:rsidRPr="00A35E88">
        <w:rPr>
          <w:rFonts w:asciiTheme="minorHAnsi" w:hAnsiTheme="minorHAnsi" w:cs="Calibri"/>
        </w:rPr>
        <w:br/>
        <w:t>Структура расходов на покупку непродовольственных товаров и платных услуг</w:t>
      </w:r>
    </w:p>
    <w:p w:rsidR="009D7F12" w:rsidRPr="00A35E88" w:rsidRDefault="009D7F12" w:rsidP="009D7F12">
      <w:pPr>
        <w:pStyle w:val="a5"/>
        <w:spacing w:after="0"/>
        <w:jc w:val="left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тұтыну шығысына пайызбен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в процентах к потребительскому расходу</w:t>
      </w:r>
    </w:p>
    <w:tbl>
      <w:tblPr>
        <w:tblW w:w="0" w:type="auto"/>
        <w:tblInd w:w="-106" w:type="dxa"/>
        <w:tblLayout w:type="fixed"/>
        <w:tblLook w:val="0000"/>
      </w:tblPr>
      <w:tblGrid>
        <w:gridCol w:w="24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126"/>
      </w:tblGrid>
      <w:tr w:rsidR="009D7F12" w:rsidRPr="00A35E88" w:rsidTr="00D95098">
        <w:trPr>
          <w:cantSplit/>
          <w:trHeight w:val="37"/>
        </w:trPr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F12" w:rsidRPr="00A35E88" w:rsidRDefault="009D7F12" w:rsidP="00D95098">
            <w:pPr>
              <w:pStyle w:val="ShapTabl"/>
              <w:rPr>
                <w:rFonts w:asciiTheme="minorHAnsi" w:eastAsiaTheme="minorHAnsi" w:hAnsiTheme="minorHAns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12" w:rsidRPr="00A35E88" w:rsidRDefault="009D7F12" w:rsidP="00D95098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7F12" w:rsidRPr="00A35E88" w:rsidRDefault="009D7F12" w:rsidP="00D95098">
            <w:pPr>
              <w:pStyle w:val="ShapTabl"/>
              <w:rPr>
                <w:rFonts w:asciiTheme="minorHAnsi" w:eastAsiaTheme="minorHAnsi" w:hAnsiTheme="minorHAnsi" w:cs="Calibri"/>
              </w:rPr>
            </w:pPr>
          </w:p>
        </w:tc>
      </w:tr>
      <w:tr w:rsidR="009D7F12" w:rsidRPr="00A35E88" w:rsidTr="00D9509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Азық-түлік емес тауарлар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27,8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25,3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25,1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Непродовольственные товары</w:t>
            </w:r>
          </w:p>
        </w:tc>
      </w:tr>
      <w:tr w:rsidR="009D7F12" w:rsidRPr="00A35E88" w:rsidTr="00D9509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из них:</w:t>
            </w:r>
          </w:p>
        </w:tc>
      </w:tr>
      <w:tr w:rsidR="009D7F12" w:rsidRPr="00A35E88" w:rsidTr="00D9509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киім, мата, аяқкиім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7,4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одежда, ткани, обувь</w:t>
            </w:r>
          </w:p>
        </w:tc>
      </w:tr>
      <w:tr w:rsidR="009D7F12" w:rsidRPr="00A35E88" w:rsidTr="00D9509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тұрғын үйді жөндеуге арналған тауарлар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0,7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товары для ремонта жилища</w:t>
            </w:r>
          </w:p>
        </w:tc>
      </w:tr>
      <w:tr w:rsidR="009D7F12" w:rsidRPr="00A35E88" w:rsidTr="00D9509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үйге арналған тауарлар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5,9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5,8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5,7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5,7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4,0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5,2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товары для дома</w:t>
            </w:r>
          </w:p>
        </w:tc>
      </w:tr>
      <w:tr w:rsidR="009D7F12" w:rsidRPr="00A35E88" w:rsidTr="00D9509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дәрі-дәрмек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2,1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лекарства, медикаменты</w:t>
            </w:r>
          </w:p>
        </w:tc>
      </w:tr>
      <w:tr w:rsidR="009D7F12" w:rsidRPr="00A35E88" w:rsidTr="00D9509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көлік құралдары, қосалқы бөлшектері және бензин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3,8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3,8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транспортные средства, запчасти и бензин</w:t>
            </w:r>
          </w:p>
        </w:tc>
      </w:tr>
      <w:tr w:rsidR="009D7F12" w:rsidRPr="00A35E88" w:rsidTr="00D9509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күнделікті тұрмыста және гигиеналық жеке қолданатын заттар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jc w:val="right"/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  <w:t>3,9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jc w:val="right"/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  <w:t>4,0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jc w:val="right"/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jc w:val="right"/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  <w:t>4,2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jc w:val="right"/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jc w:val="right"/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jc w:val="right"/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jc w:val="right"/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eastAsiaTheme="minorHAnsi" w:hAnsiTheme="minorHAnsi" w:cs="Calibri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27660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27660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2,2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предметы личного обихода и гигиены</w:t>
            </w:r>
          </w:p>
        </w:tc>
      </w:tr>
      <w:tr w:rsidR="009D7F12" w:rsidRPr="00A35E88" w:rsidTr="00D9509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Ақылы қызметтер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22,9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23,8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16,9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Платные услуги</w:t>
            </w:r>
          </w:p>
        </w:tc>
      </w:tr>
      <w:tr w:rsidR="009D7F12" w:rsidRPr="00A35E88" w:rsidTr="00D9509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из них:</w:t>
            </w:r>
          </w:p>
        </w:tc>
      </w:tr>
      <w:tr w:rsidR="009D7F12" w:rsidRPr="00A35E88" w:rsidTr="00D9509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  <w:vertAlign w:val="superscript"/>
              </w:rPr>
            </w:pPr>
            <w:r w:rsidRPr="00A35E88">
              <w:rPr>
                <w:rFonts w:asciiTheme="minorHAnsi" w:eastAsiaTheme="minorEastAsia" w:hAnsiTheme="minorHAnsi" w:cs="Calibri"/>
              </w:rPr>
              <w:t>коммуналдық қызмет көрсету, тұрғын үйді ұстау және жөндеу*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8,3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6,7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8,8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8,7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md1"/>
              <w:rPr>
                <w:rFonts w:asciiTheme="minorHAnsi" w:eastAsiaTheme="minorHAnsi" w:hAnsiTheme="minorHAnsi" w:cs="Calibri"/>
                <w:color w:val="auto"/>
              </w:rPr>
            </w:pPr>
            <w:r w:rsidRPr="00A35E88">
              <w:rPr>
                <w:rFonts w:asciiTheme="minorHAnsi" w:eastAsiaTheme="minorHAnsi" w:hAnsiTheme="minorHAnsi" w:cs="Calibri"/>
                <w:color w:val="auto"/>
              </w:rPr>
              <w:t>7,6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md1"/>
              <w:rPr>
                <w:rFonts w:asciiTheme="minorHAnsi" w:eastAsiaTheme="minorHAnsi" w:hAnsiTheme="minorHAnsi" w:cs="Calibri"/>
                <w:noProof w:val="0"/>
                <w:color w:val="auto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noProof w:val="0"/>
                <w:color w:val="auto"/>
                <w:lang w:val="kk-KZ"/>
              </w:rPr>
              <w:t>7,3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  <w:vertAlign w:val="superscript"/>
              </w:rPr>
            </w:pPr>
            <w:r w:rsidRPr="00A35E88">
              <w:rPr>
                <w:rFonts w:asciiTheme="minorHAnsi" w:eastAsiaTheme="minorEastAsia" w:hAnsiTheme="minorHAnsi" w:cs="Calibri"/>
              </w:rPr>
              <w:t>коммунальные услуги, содержание жилья и ремонт*</w:t>
            </w:r>
          </w:p>
        </w:tc>
      </w:tr>
      <w:tr w:rsidR="009D7F12" w:rsidRPr="00A35E88" w:rsidTr="00D9509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білім беру қызметтері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md1"/>
              <w:rPr>
                <w:rFonts w:asciiTheme="minorHAnsi" w:eastAsiaTheme="minorHAnsi" w:hAnsiTheme="minorHAnsi" w:cs="Calibri"/>
                <w:color w:val="auto"/>
              </w:rPr>
            </w:pPr>
            <w:r w:rsidRPr="00A35E88">
              <w:rPr>
                <w:rFonts w:asciiTheme="minorHAnsi" w:eastAsiaTheme="minorHAnsi" w:hAnsiTheme="minorHAnsi" w:cs="Calibri"/>
                <w:color w:val="auto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md1"/>
              <w:rPr>
                <w:rFonts w:asciiTheme="minorHAnsi" w:eastAsiaTheme="minorHAnsi" w:hAnsiTheme="minorHAnsi" w:cs="Calibri"/>
                <w:noProof w:val="0"/>
                <w:color w:val="auto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noProof w:val="0"/>
                <w:color w:val="auto"/>
                <w:lang w:val="kk-KZ"/>
              </w:rPr>
              <w:t>1,1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услуги образования</w:t>
            </w:r>
          </w:p>
        </w:tc>
      </w:tr>
      <w:tr w:rsidR="009D7F12" w:rsidRPr="00A35E88" w:rsidTr="00D9509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денсаулық сақтау қызметтері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md1"/>
              <w:rPr>
                <w:rFonts w:asciiTheme="minorHAnsi" w:eastAsiaTheme="minorHAnsi" w:hAnsiTheme="minorHAnsi" w:cs="Calibri"/>
                <w:color w:val="auto"/>
              </w:rPr>
            </w:pPr>
            <w:r w:rsidRPr="00A35E88">
              <w:rPr>
                <w:rFonts w:asciiTheme="minorHAnsi" w:eastAsiaTheme="minorHAnsi" w:hAnsiTheme="minorHAnsi" w:cs="Calibri"/>
                <w:color w:val="auto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md1"/>
              <w:rPr>
                <w:rFonts w:asciiTheme="minorHAnsi" w:eastAsiaTheme="minorHAnsi" w:hAnsiTheme="minorHAnsi" w:cs="Calibri"/>
                <w:noProof w:val="0"/>
                <w:color w:val="auto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noProof w:val="0"/>
                <w:color w:val="auto"/>
                <w:lang w:val="kk-KZ"/>
              </w:rPr>
              <w:t>1,4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услуги здравоохранения</w:t>
            </w:r>
          </w:p>
        </w:tc>
      </w:tr>
      <w:tr w:rsidR="009D7F12" w:rsidRPr="00A35E88" w:rsidTr="00D95098">
        <w:trPr>
          <w:cantSplit/>
          <w:trHeight w:val="202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көлік және байланыс қызметтері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35E88">
              <w:rPr>
                <w:rFonts w:asciiTheme="minorHAnsi" w:eastAsiaTheme="minorEastAsia" w:hAnsiTheme="minorHAnsi" w:cs="Calibri"/>
                <w:snapToGrid w:val="0"/>
              </w:rPr>
              <w:t>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md1"/>
              <w:rPr>
                <w:rFonts w:asciiTheme="minorHAnsi" w:eastAsiaTheme="minorHAnsi" w:hAnsiTheme="minorHAnsi" w:cs="Calibri"/>
                <w:color w:val="auto"/>
              </w:rPr>
            </w:pPr>
            <w:r w:rsidRPr="00A35E88">
              <w:rPr>
                <w:rFonts w:asciiTheme="minorHAnsi" w:eastAsiaTheme="minorHAnsi" w:hAnsiTheme="minorHAnsi" w:cs="Calibri"/>
                <w:color w:val="auto"/>
              </w:rPr>
              <w:t>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md1"/>
              <w:rPr>
                <w:rFonts w:asciiTheme="minorHAnsi" w:eastAsiaTheme="minorHAnsi" w:hAnsiTheme="minorHAnsi" w:cs="Calibri"/>
                <w:noProof w:val="0"/>
                <w:color w:val="auto"/>
                <w:lang w:val="kk-KZ"/>
              </w:rPr>
            </w:pPr>
            <w:r w:rsidRPr="00A35E88">
              <w:rPr>
                <w:rFonts w:asciiTheme="minorHAnsi" w:eastAsiaTheme="minorHAnsi" w:hAnsiTheme="minorHAnsi" w:cs="Calibri"/>
                <w:noProof w:val="0"/>
                <w:color w:val="auto"/>
                <w:lang w:val="kk-KZ"/>
              </w:rPr>
              <w:t>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12" w:rsidRPr="00A35E88" w:rsidRDefault="009D7F12" w:rsidP="00D95098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35E88">
              <w:rPr>
                <w:rFonts w:asciiTheme="minorHAnsi" w:eastAsiaTheme="minorEastAsia" w:hAnsiTheme="minorHAnsi" w:cs="Calibri"/>
              </w:rPr>
              <w:t>услуги транспорта и связи</w:t>
            </w:r>
          </w:p>
        </w:tc>
      </w:tr>
    </w:tbl>
    <w:p w:rsidR="009D7F12" w:rsidRPr="00A35E88" w:rsidRDefault="009D7F12" w:rsidP="009D7F12">
      <w:pPr>
        <w:pStyle w:val="a4"/>
        <w:spacing w:before="0"/>
        <w:ind w:left="284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* Отынмен.</w:t>
      </w:r>
      <w:r w:rsidRPr="00A35E88">
        <w:rPr>
          <w:rFonts w:asciiTheme="minorHAnsi" w:hAnsiTheme="minorHAnsi" w:cs="Calibri"/>
        </w:rPr>
        <w:br/>
        <w:t>С топливом.</w:t>
      </w:r>
    </w:p>
    <w:p w:rsidR="008E383C" w:rsidRPr="00A35E88" w:rsidRDefault="008E383C" w:rsidP="008E383C">
      <w:pPr>
        <w:pStyle w:val="afffff6"/>
        <w:rPr>
          <w:rFonts w:asciiTheme="minorHAnsi" w:hAnsiTheme="minorHAnsi" w:cs="Calibri"/>
          <w:b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b/>
          <w:sz w:val="24"/>
          <w:szCs w:val="24"/>
          <w:lang w:val="kk-KZ"/>
        </w:rPr>
        <w:t>Тұрғын үй қоры статистикасы</w:t>
      </w:r>
      <w:r w:rsidRPr="00A35E88">
        <w:rPr>
          <w:rFonts w:asciiTheme="minorHAnsi" w:hAnsiTheme="minorHAnsi" w:cs="Calibri"/>
          <w:b/>
          <w:sz w:val="24"/>
          <w:szCs w:val="24"/>
        </w:rPr>
        <w:br/>
      </w:r>
      <w:r w:rsidRPr="00A35E88">
        <w:rPr>
          <w:rFonts w:asciiTheme="minorHAnsi" w:hAnsiTheme="minorHAnsi" w:cs="Calibri"/>
          <w:b/>
          <w:sz w:val="24"/>
          <w:szCs w:val="24"/>
          <w:lang w:val="kk-KZ"/>
        </w:rPr>
        <w:t>Статистика жилищного фонда</w:t>
      </w:r>
    </w:p>
    <w:p w:rsidR="008E383C" w:rsidRPr="00A35E88" w:rsidRDefault="008E383C" w:rsidP="008E383C">
      <w:pPr>
        <w:pStyle w:val="a9"/>
        <w:ind w:firstLine="0"/>
        <w:rPr>
          <w:rFonts w:asciiTheme="minorHAnsi" w:hAnsiTheme="minorHAnsi" w:cs="Calibri"/>
          <w:lang w:val="kk-KZ"/>
        </w:rPr>
      </w:pPr>
      <w:r w:rsidRPr="00A35E88">
        <w:rPr>
          <w:rFonts w:asciiTheme="minorHAnsi" w:hAnsiTheme="minorHAnsi" w:cs="Calibri"/>
          <w:lang w:val="kk-KZ"/>
        </w:rPr>
        <w:t>11.1</w:t>
      </w:r>
      <w:r w:rsidR="00047B46" w:rsidRPr="00A35E88">
        <w:rPr>
          <w:rFonts w:asciiTheme="minorHAnsi" w:hAnsiTheme="minorHAnsi" w:cs="Calibri"/>
          <w:lang w:val="kk-KZ"/>
        </w:rPr>
        <w:t>7</w:t>
      </w:r>
      <w:r w:rsidRPr="00A35E88">
        <w:rPr>
          <w:rFonts w:asciiTheme="minorHAnsi" w:hAnsiTheme="minorHAnsi" w:cs="Calibri"/>
          <w:lang w:val="kk-KZ"/>
        </w:rPr>
        <w:t xml:space="preserve"> Халықтың жан басына шаққандағы жалпы алаңның болуы</w:t>
      </w:r>
      <w:r w:rsidRPr="00A35E88">
        <w:rPr>
          <w:rFonts w:asciiTheme="minorHAnsi" w:hAnsiTheme="minorHAnsi" w:cs="Calibri"/>
          <w:lang w:val="kk-KZ"/>
        </w:rPr>
        <w:br/>
        <w:t xml:space="preserve">Наличие общей площади на душу населения </w:t>
      </w:r>
    </w:p>
    <w:p w:rsidR="008E383C" w:rsidRPr="00A35E88" w:rsidRDefault="008E383C" w:rsidP="008E383C">
      <w:pPr>
        <w:pStyle w:val="a5"/>
        <w:spacing w:after="0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lang w:val="kk-KZ"/>
        </w:rPr>
        <w:t>тұратын б</w:t>
      </w:r>
      <w:r w:rsidRPr="00A35E88">
        <w:rPr>
          <w:rFonts w:asciiTheme="minorHAnsi" w:hAnsiTheme="minorHAnsi" w:cs="Calibri"/>
        </w:rPr>
        <w:t>ір адамға келетін жалпы аудан шаршы метр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кв. м общей площади на одного проживающего</w:t>
      </w:r>
    </w:p>
    <w:tbl>
      <w:tblPr>
        <w:tblW w:w="10207" w:type="dxa"/>
        <w:tblInd w:w="108" w:type="dxa"/>
        <w:tblLayout w:type="fixed"/>
        <w:tblLook w:val="0000"/>
      </w:tblPr>
      <w:tblGrid>
        <w:gridCol w:w="3402"/>
        <w:gridCol w:w="709"/>
        <w:gridCol w:w="709"/>
        <w:gridCol w:w="709"/>
        <w:gridCol w:w="709"/>
        <w:gridCol w:w="709"/>
        <w:gridCol w:w="3260"/>
      </w:tblGrid>
      <w:tr w:rsidR="006E68E5" w:rsidRPr="00A35E88" w:rsidTr="002772D2">
        <w:trPr>
          <w:cantSplit/>
          <w:trHeight w:val="276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E5" w:rsidRPr="00A35E88" w:rsidRDefault="006E68E5" w:rsidP="002772D2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E5" w:rsidRPr="00A35E88" w:rsidRDefault="006E68E5" w:rsidP="006E68E5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E5" w:rsidRPr="00A35E88" w:rsidRDefault="006E68E5" w:rsidP="006E68E5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E5" w:rsidRPr="00A35E88" w:rsidRDefault="006E68E5" w:rsidP="006E68E5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E5" w:rsidRPr="00A35E88" w:rsidRDefault="006E68E5" w:rsidP="006E68E5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E5" w:rsidRPr="00A35E88" w:rsidRDefault="006E68E5" w:rsidP="002772D2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8E5" w:rsidRPr="00A35E88" w:rsidRDefault="006E68E5" w:rsidP="002772D2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6E68E5" w:rsidRPr="00A35E88" w:rsidTr="002772D2">
        <w:trPr>
          <w:cantSplit/>
          <w:trHeight w:val="422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6E68E5" w:rsidP="002772D2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Тұратын бір адамға шаққандағы тұрғын үймен қамтамасыз етілу</w:t>
            </w:r>
            <w:r w:rsidRPr="00A35E88">
              <w:rPr>
                <w:rFonts w:asciiTheme="minorHAnsi" w:hAnsiTheme="minorHAnsi" w:cs="Calibri"/>
                <w:szCs w:val="16"/>
              </w:rPr>
              <w:t xml:space="preserve"> -</w:t>
            </w:r>
            <w:r w:rsidRPr="00A35E88">
              <w:rPr>
                <w:rFonts w:asciiTheme="minorHAnsi" w:hAnsiTheme="minorHAnsi" w:cs="Calibri"/>
              </w:rPr>
              <w:t xml:space="preserve"> барлығы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6E68E5" w:rsidP="002772D2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18,4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6E68E5" w:rsidP="002772D2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18,7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6E68E5" w:rsidP="002772D2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</w:t>
            </w:r>
            <w:r w:rsidRPr="00A35E88">
              <w:rPr>
                <w:rFonts w:asciiTheme="minorHAnsi" w:hAnsiTheme="minorHAnsi" w:cs="Calibri"/>
                <w:lang w:val="en-US"/>
              </w:rPr>
              <w:t>9</w:t>
            </w:r>
            <w:r w:rsidRPr="00A35E88">
              <w:rPr>
                <w:rFonts w:asciiTheme="minorHAnsi" w:hAnsiTheme="minorHAnsi" w:cs="Calibri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6E68E5" w:rsidP="002772D2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6E68E5" w:rsidP="006E68E5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21,0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6E68E5" w:rsidP="002772D2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Обеспеченность жильем на одного проживающего,</w:t>
            </w:r>
            <w:r w:rsidRPr="00A35E88">
              <w:rPr>
                <w:rFonts w:asciiTheme="minorHAnsi" w:hAnsiTheme="minorHAnsi" w:cs="Calibri"/>
              </w:rPr>
              <w:t xml:space="preserve"> кв. м - всего</w:t>
            </w:r>
          </w:p>
        </w:tc>
      </w:tr>
    </w:tbl>
    <w:p w:rsidR="008E383C" w:rsidRPr="00A35E88" w:rsidRDefault="008E383C" w:rsidP="008E383C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15" w:type="dxa"/>
        <w:tblInd w:w="108" w:type="dxa"/>
        <w:tblLayout w:type="fixed"/>
        <w:tblLook w:val="0000"/>
      </w:tblPr>
      <w:tblGrid>
        <w:gridCol w:w="3402"/>
        <w:gridCol w:w="709"/>
        <w:gridCol w:w="709"/>
        <w:gridCol w:w="709"/>
        <w:gridCol w:w="709"/>
        <w:gridCol w:w="709"/>
        <w:gridCol w:w="3268"/>
      </w:tblGrid>
      <w:tr w:rsidR="006E68E5" w:rsidRPr="00A35E88" w:rsidTr="006E68E5">
        <w:trPr>
          <w:cantSplit/>
          <w:trHeight w:val="276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E5" w:rsidRPr="00A35E88" w:rsidRDefault="006E68E5" w:rsidP="002772D2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E5" w:rsidRPr="00A35E88" w:rsidRDefault="006E68E5" w:rsidP="006E68E5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E5" w:rsidRPr="00A35E88" w:rsidRDefault="006E68E5" w:rsidP="006E68E5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E5" w:rsidRPr="00A35E88" w:rsidRDefault="006E68E5" w:rsidP="006E68E5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E5" w:rsidRPr="00A35E88" w:rsidRDefault="006E68E5" w:rsidP="006E68E5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E5" w:rsidRPr="00A35E88" w:rsidRDefault="006E68E5" w:rsidP="002772D2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3268" w:type="dxa"/>
            <w:tcBorders>
              <w:top w:val="single" w:sz="4" w:space="0" w:color="auto"/>
              <w:bottom w:val="single" w:sz="4" w:space="0" w:color="auto"/>
            </w:tcBorders>
          </w:tcPr>
          <w:p w:rsidR="006E68E5" w:rsidRPr="00A35E88" w:rsidRDefault="006E68E5" w:rsidP="002772D2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E68E5" w:rsidRPr="00A35E88" w:rsidTr="006E68E5">
        <w:trPr>
          <w:cantSplit/>
          <w:trHeight w:val="422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6E68E5" w:rsidP="002772D2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Тұратын бір адамға шаққандағы тұрғын үймен қамтамасыз етілу - барлығы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6E68E5" w:rsidP="006E68E5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21,4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6E68E5" w:rsidP="006E68E5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21,6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6E68E5" w:rsidP="006E68E5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21,9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6E68E5" w:rsidP="006E68E5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22,2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B50183" w:rsidP="002772D2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22,6</w:t>
            </w:r>
          </w:p>
        </w:tc>
        <w:tc>
          <w:tcPr>
            <w:tcW w:w="3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68E5" w:rsidRPr="00A35E88" w:rsidRDefault="006E68E5" w:rsidP="002772D2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Обеспеченность жильем на одного проживающего,</w:t>
            </w:r>
            <w:r w:rsidRPr="00A35E88">
              <w:rPr>
                <w:rFonts w:asciiTheme="minorHAnsi" w:hAnsiTheme="minorHAnsi" w:cs="Calibri"/>
              </w:rPr>
              <w:t xml:space="preserve"> кв. м - всего</w:t>
            </w:r>
          </w:p>
        </w:tc>
      </w:tr>
    </w:tbl>
    <w:p w:rsidR="00FB2277" w:rsidRPr="00A35E88" w:rsidRDefault="00FB2277" w:rsidP="00FB2277">
      <w:pPr>
        <w:pStyle w:val="a9"/>
        <w:ind w:firstLine="0"/>
        <w:jc w:val="left"/>
        <w:rPr>
          <w:rFonts w:asciiTheme="minorHAnsi" w:hAnsiTheme="minorHAnsi" w:cs="Calibri"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sz w:val="24"/>
          <w:szCs w:val="24"/>
        </w:rPr>
        <w:t>Е</w:t>
      </w:r>
      <w:r w:rsidRPr="00A35E88">
        <w:rPr>
          <w:rFonts w:asciiTheme="minorHAnsi" w:hAnsiTheme="minorHAnsi" w:cs="Calibri"/>
          <w:sz w:val="24"/>
          <w:szCs w:val="24"/>
          <w:lang w:val="kk-KZ"/>
        </w:rPr>
        <w:t>ңбек және жұмыспен қамту статистикасы</w:t>
      </w:r>
      <w:r w:rsidRPr="00A35E88">
        <w:rPr>
          <w:rFonts w:asciiTheme="minorHAnsi" w:hAnsiTheme="minorHAnsi" w:cs="Calibri"/>
          <w:sz w:val="24"/>
          <w:szCs w:val="24"/>
          <w:lang w:val="kk-KZ"/>
        </w:rPr>
        <w:br/>
        <w:t>Статистистика труда и занятости</w:t>
      </w:r>
    </w:p>
    <w:p w:rsidR="00FB2277" w:rsidRPr="00A35E88" w:rsidRDefault="00FB2277" w:rsidP="00FB2277">
      <w:pPr>
        <w:pStyle w:val="a9"/>
        <w:rPr>
          <w:rFonts w:asciiTheme="minorHAnsi" w:hAnsiTheme="minorHAnsi" w:cs="Calibri"/>
          <w:lang w:val="kk-KZ"/>
        </w:rPr>
      </w:pPr>
      <w:r w:rsidRPr="00A35E88">
        <w:rPr>
          <w:rFonts w:asciiTheme="minorHAnsi" w:hAnsiTheme="minorHAnsi" w:cs="Calibri"/>
          <w:lang w:val="kk-KZ"/>
        </w:rPr>
        <w:lastRenderedPageBreak/>
        <w:t>11.18 Жұмыспен қамтылған және жұмыссыз халық</w:t>
      </w:r>
      <w:r w:rsidRPr="00A35E88">
        <w:rPr>
          <w:rFonts w:asciiTheme="minorHAnsi" w:hAnsiTheme="minorHAnsi" w:cs="Calibri"/>
          <w:lang w:val="kk-KZ"/>
        </w:rPr>
        <w:br/>
        <w:t>Занятое и безработное население</w:t>
      </w:r>
    </w:p>
    <w:tbl>
      <w:tblPr>
        <w:tblW w:w="10206" w:type="dxa"/>
        <w:tblInd w:w="108" w:type="dxa"/>
        <w:tblLayout w:type="fixed"/>
        <w:tblLook w:val="0000"/>
      </w:tblPr>
      <w:tblGrid>
        <w:gridCol w:w="2977"/>
        <w:gridCol w:w="864"/>
        <w:gridCol w:w="864"/>
        <w:gridCol w:w="864"/>
        <w:gridCol w:w="864"/>
        <w:gridCol w:w="864"/>
        <w:gridCol w:w="2909"/>
      </w:tblGrid>
      <w:tr w:rsidR="00FB2277" w:rsidRPr="00A35E88" w:rsidTr="008C0511">
        <w:trPr>
          <w:cantSplit/>
          <w:trHeight w:val="3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77" w:rsidRPr="00A35E88" w:rsidRDefault="00FB2277" w:rsidP="008C0511">
            <w:pPr>
              <w:pStyle w:val="ShapTabl"/>
              <w:rPr>
                <w:rFonts w:asciiTheme="minorHAnsi" w:hAnsiTheme="minorHAnsi" w:cs="Calibri"/>
                <w:lang w:val="kk-KZ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277" w:rsidRPr="00A35E88" w:rsidRDefault="00FB2277" w:rsidP="008C0511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 күші, мың адам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8 774,6 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8 981,9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9 041,3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8 962,0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8 887,6</w:t>
            </w:r>
          </w:p>
        </w:tc>
        <w:tc>
          <w:tcPr>
            <w:tcW w:w="2909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Рабочая сила, тыс. человек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 санындағы жұмыс күші үлесі, пайызбен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71,6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71,7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71,7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70,7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69,7</w:t>
            </w:r>
          </w:p>
        </w:tc>
        <w:tc>
          <w:tcPr>
            <w:tcW w:w="2909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Доля рабочей силы в численности населения, в процентах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Жұмыспен қамтылған халық, мың адам 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8 301,6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8 507,1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8 570,6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8 510,1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8 433,3</w:t>
            </w:r>
          </w:p>
        </w:tc>
        <w:tc>
          <w:tcPr>
            <w:tcW w:w="2909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Занятое население, тыс. человек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Жұмыспен қамту деңгейі, пайызбен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94,6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94,7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94,8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95,0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94,9</w:t>
            </w:r>
          </w:p>
        </w:tc>
        <w:tc>
          <w:tcPr>
            <w:tcW w:w="2909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Уровень занятости, в процентах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Жалдамалы қызметкерлер, мың адам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5 581,4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5 813,7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5 949,7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6 109,7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6 294,9</w:t>
            </w:r>
          </w:p>
        </w:tc>
        <w:tc>
          <w:tcPr>
            <w:tcW w:w="2909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Наемные работники, тыс. человек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жұмыспен қамтылған халық санындағы үлесі, пайызбен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67,2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68,3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69,4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71,8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74,6</w:t>
            </w:r>
          </w:p>
        </w:tc>
        <w:tc>
          <w:tcPr>
            <w:tcW w:w="2909" w:type="dxa"/>
            <w:vAlign w:val="bottom"/>
          </w:tcPr>
          <w:p w:rsidR="00FB2277" w:rsidRPr="00A35E88" w:rsidRDefault="00FB2277" w:rsidP="008C0511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доля в численности занятого населения, в процентах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Өз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ін-өзі </w:t>
            </w:r>
            <w:r w:rsidRPr="00A35E88">
              <w:rPr>
                <w:rFonts w:asciiTheme="minorHAnsi" w:hAnsiTheme="minorHAnsi" w:cs="Calibri"/>
              </w:rPr>
              <w:t>жұмыспен қамтығандар, мың адам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2 720,2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2 693,5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2 621,0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2 400,4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2 138,4</w:t>
            </w:r>
          </w:p>
        </w:tc>
        <w:tc>
          <w:tcPr>
            <w:tcW w:w="2909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Самостоятельно занятые, тыс. человек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жұмыспен қамтылған халық санындағы үлесі, пайызбен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32,8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31,7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30,6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28,2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25,4</w:t>
            </w:r>
          </w:p>
        </w:tc>
        <w:tc>
          <w:tcPr>
            <w:tcW w:w="2909" w:type="dxa"/>
            <w:vAlign w:val="bottom"/>
          </w:tcPr>
          <w:p w:rsidR="00FB2277" w:rsidRPr="00A35E88" w:rsidRDefault="00FB2277" w:rsidP="008C0511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доля в численности занятого населения, в процентах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Жұмыссыз халық, мың адам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473,0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474,8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470,7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451,9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454,2</w:t>
            </w:r>
          </w:p>
        </w:tc>
        <w:tc>
          <w:tcPr>
            <w:tcW w:w="2909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Безработное население, тыс. человек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Жұмыссыздық деңгейі, пайызбен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5,4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5,3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5,2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5,0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5,1</w:t>
            </w:r>
          </w:p>
        </w:tc>
        <w:tc>
          <w:tcPr>
            <w:tcW w:w="2909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Уровень безработицы, в процентах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 күші құрамына кірмейтін адамдар, мың адам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3 477,3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3 538,7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3 569,4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3 715,9</w:t>
            </w:r>
          </w:p>
        </w:tc>
        <w:tc>
          <w:tcPr>
            <w:tcW w:w="864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3 867,4</w:t>
            </w:r>
          </w:p>
        </w:tc>
        <w:tc>
          <w:tcPr>
            <w:tcW w:w="2909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Лица, не входящие в состав рабочей силы, тыс. человек</w:t>
            </w:r>
          </w:p>
        </w:tc>
      </w:tr>
      <w:tr w:rsidR="00FB2277" w:rsidRPr="00A35E88" w:rsidTr="008C0511">
        <w:trPr>
          <w:cantSplit/>
          <w:trHeight w:val="399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 санындағы жұмыс күші құрамына кірмейтін адамдардың үлесі, пайызбен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28,4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28,3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28,3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29,3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30,3</w:t>
            </w:r>
          </w:p>
        </w:tc>
        <w:tc>
          <w:tcPr>
            <w:tcW w:w="2909" w:type="dxa"/>
            <w:tcBorders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Доля лиц, не входящих в состав рабочей силы в численности населения, в процентах </w:t>
            </w:r>
          </w:p>
        </w:tc>
      </w:tr>
    </w:tbl>
    <w:p w:rsidR="00FB2277" w:rsidRPr="00A35E88" w:rsidRDefault="00FB2277" w:rsidP="00FB2277">
      <w:pPr>
        <w:pStyle w:val="Naimenovanie"/>
        <w:tabs>
          <w:tab w:val="left" w:pos="7680"/>
        </w:tabs>
        <w:spacing w:before="0" w:after="0"/>
        <w:jc w:val="left"/>
        <w:rPr>
          <w:rFonts w:asciiTheme="minorHAnsi" w:hAnsiTheme="minorHAnsi" w:cs="Calibri"/>
          <w:b w:val="0"/>
          <w:sz w:val="16"/>
          <w:lang w:val="kk-KZ"/>
        </w:rPr>
      </w:pPr>
      <w:r w:rsidRPr="00A35E88">
        <w:rPr>
          <w:rFonts w:asciiTheme="minorHAnsi" w:hAnsiTheme="minorHAnsi" w:cs="Calibri"/>
          <w:b w:val="0"/>
          <w:sz w:val="16"/>
          <w:lang w:val="kk-KZ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  <w:t xml:space="preserve">                Продолжение</w:t>
      </w:r>
    </w:p>
    <w:tbl>
      <w:tblPr>
        <w:tblW w:w="10208" w:type="dxa"/>
        <w:tblInd w:w="108" w:type="dxa"/>
        <w:tblLayout w:type="fixed"/>
        <w:tblLook w:val="0000"/>
      </w:tblPr>
      <w:tblGrid>
        <w:gridCol w:w="2977"/>
        <w:gridCol w:w="851"/>
        <w:gridCol w:w="851"/>
        <w:gridCol w:w="851"/>
        <w:gridCol w:w="851"/>
        <w:gridCol w:w="849"/>
        <w:gridCol w:w="2978"/>
      </w:tblGrid>
      <w:tr w:rsidR="00FB2277" w:rsidRPr="00A35E88" w:rsidTr="008C0511">
        <w:trPr>
          <w:cantSplit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77" w:rsidRPr="00A35E88" w:rsidRDefault="00FB2277" w:rsidP="008C0511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 күші, мың адам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8 998,8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9 027,4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9 138,6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9 221,5</w:t>
            </w:r>
          </w:p>
        </w:tc>
        <w:tc>
          <w:tcPr>
            <w:tcW w:w="849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/>
                <w:snapToGrid w:val="0"/>
                <w:szCs w:val="16"/>
                <w:lang w:val="en-US"/>
              </w:rPr>
            </w:pPr>
            <w:r w:rsidRPr="00A35E88">
              <w:rPr>
                <w:rFonts w:asciiTheme="minorHAnsi" w:hAnsiTheme="minorHAnsi"/>
                <w:snapToGrid w:val="0"/>
                <w:szCs w:val="16"/>
                <w:lang w:val="en-US"/>
              </w:rPr>
              <w:t>9 180,8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Рабочая сила, тыс. человек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 санындағы жұмыс күші үлесі, пайызбен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70,0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69,7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70,0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  70,1</w:t>
            </w:r>
          </w:p>
        </w:tc>
        <w:tc>
          <w:tcPr>
            <w:tcW w:w="849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/>
                <w:snapToGrid w:val="0"/>
                <w:szCs w:val="16"/>
                <w:lang w:val="en-US"/>
              </w:rPr>
            </w:pPr>
            <w:r w:rsidRPr="00A35E88">
              <w:rPr>
                <w:rFonts w:asciiTheme="minorHAnsi" w:hAnsiTheme="minorHAnsi"/>
                <w:snapToGrid w:val="0"/>
                <w:szCs w:val="16"/>
                <w:lang w:val="en-US"/>
              </w:rPr>
              <w:t>69,2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Доля рабочей силы в численности населения, в процентах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Жұмыспен қамтылған халық, мың адам 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8 553,3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8 585,2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8 695,0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8 780,8</w:t>
            </w:r>
          </w:p>
        </w:tc>
        <w:tc>
          <w:tcPr>
            <w:tcW w:w="849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/>
                <w:snapToGrid w:val="0"/>
                <w:szCs w:val="16"/>
                <w:lang w:val="en-US"/>
              </w:rPr>
            </w:pPr>
            <w:r w:rsidRPr="00A35E88">
              <w:rPr>
                <w:rFonts w:asciiTheme="minorHAnsi" w:hAnsiTheme="minorHAnsi"/>
                <w:snapToGrid w:val="0"/>
                <w:szCs w:val="16"/>
                <w:lang w:val="en-US"/>
              </w:rPr>
              <w:t>8 732,0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Занятое население, тыс. человек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Жұмыспен қамту деңгейі, пайызбен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95,0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95,1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95,1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/>
                <w:snapToGrid w:val="0"/>
                <w:szCs w:val="16"/>
              </w:rPr>
            </w:pPr>
            <w:r w:rsidRPr="00A35E88">
              <w:rPr>
                <w:rFonts w:asciiTheme="minorHAnsi" w:hAnsiTheme="minorHAnsi"/>
                <w:snapToGrid w:val="0"/>
                <w:szCs w:val="16"/>
              </w:rPr>
              <w:t>95,2</w:t>
            </w:r>
          </w:p>
        </w:tc>
        <w:tc>
          <w:tcPr>
            <w:tcW w:w="849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/>
                <w:snapToGrid w:val="0"/>
                <w:szCs w:val="16"/>
                <w:lang w:val="en-US"/>
              </w:rPr>
            </w:pPr>
            <w:r w:rsidRPr="00A35E88">
              <w:rPr>
                <w:rFonts w:asciiTheme="minorHAnsi" w:hAnsiTheme="minorHAnsi"/>
                <w:snapToGrid w:val="0"/>
                <w:szCs w:val="16"/>
                <w:lang w:val="en-US"/>
              </w:rPr>
              <w:t>95,1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Уровень занятости, в процентах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Жалдамалы қызметкерлер, мың адам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6 342,8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6 485,9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6 612,5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6 681,6</w:t>
            </w:r>
          </w:p>
        </w:tc>
        <w:tc>
          <w:tcPr>
            <w:tcW w:w="849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6 686,7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Наемные работники, тыс. человек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жұмыспен қамтылған халық санындағы үлесі,пайызбен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74,2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75,5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76,0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  76,</w:t>
            </w:r>
            <w:r w:rsidRPr="00A35E88">
              <w:rPr>
                <w:rFonts w:asciiTheme="minorHAnsi" w:hAnsiTheme="minorHAnsi" w:cs="Calibri"/>
                <w:szCs w:val="16"/>
                <w:lang w:val="kk-KZ"/>
              </w:rPr>
              <w:t>1</w:t>
            </w:r>
          </w:p>
        </w:tc>
        <w:tc>
          <w:tcPr>
            <w:tcW w:w="849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76,6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FB2277" w:rsidRPr="00A35E88" w:rsidRDefault="00FB2277" w:rsidP="008C0511">
            <w:pPr>
              <w:pStyle w:val="ShapTabl"/>
              <w:ind w:left="72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 xml:space="preserve">доля в численности занятого населения, </w:t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 процентах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Өз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ін-өзі </w:t>
            </w:r>
            <w:r w:rsidRPr="00A35E88">
              <w:rPr>
                <w:rFonts w:asciiTheme="minorHAnsi" w:hAnsiTheme="minorHAnsi" w:cs="Calibri"/>
              </w:rPr>
              <w:t>жұмыспен қамтығандар, мың адам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2 210,5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2 099,2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2 082,5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2 099,2</w:t>
            </w:r>
          </w:p>
        </w:tc>
        <w:tc>
          <w:tcPr>
            <w:tcW w:w="849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2 045,4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Самостоятельно занятые, тыс. человек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жұмыспен қамтылған халық санындағы үлесі, пайызбен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25,8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24,5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24,0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  23,9</w:t>
            </w:r>
          </w:p>
        </w:tc>
        <w:tc>
          <w:tcPr>
            <w:tcW w:w="849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23,4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FB2277" w:rsidRPr="00A35E88" w:rsidRDefault="00FB2277" w:rsidP="008C0511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доля в численности занятого населения, в процентах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Жұмыссыз халық, мың адам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445,5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442,3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443,6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 xml:space="preserve">   440,7</w:t>
            </w:r>
          </w:p>
        </w:tc>
        <w:tc>
          <w:tcPr>
            <w:tcW w:w="849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448,8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Безработное население, тыс. человек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Жұмыссыздық деңгейі, пайызбен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5,0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4,9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4,9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 xml:space="preserve">    4,8</w:t>
            </w:r>
          </w:p>
        </w:tc>
        <w:tc>
          <w:tcPr>
            <w:tcW w:w="849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4,9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Уровень безработицы, в процентах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Жұмыс күші құрамына кірмейтін адамдар, мың адам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3 855,0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3 927,3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3 907,3</w:t>
            </w:r>
          </w:p>
        </w:tc>
        <w:tc>
          <w:tcPr>
            <w:tcW w:w="851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 xml:space="preserve">  3 934,0</w:t>
            </w:r>
          </w:p>
        </w:tc>
        <w:tc>
          <w:tcPr>
            <w:tcW w:w="849" w:type="dxa"/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4 076,8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Лица, не входящие в состав рабочей силы, тыс. человек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 санындағы жұмыс күші құрамына кірмейтін адамдардың үлесі, пайызбен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30,3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 xml:space="preserve">    29,9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30,8</w:t>
            </w:r>
          </w:p>
        </w:tc>
        <w:tc>
          <w:tcPr>
            <w:tcW w:w="2978" w:type="dxa"/>
            <w:tcBorders>
              <w:left w:val="nil"/>
              <w:bottom w:val="single" w:sz="4" w:space="0" w:color="auto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Доля лиц, не входящих в состав рабочей силы в численности населения, в процентах </w:t>
            </w:r>
          </w:p>
        </w:tc>
      </w:tr>
    </w:tbl>
    <w:p w:rsidR="00FB2277" w:rsidRPr="00A35E88" w:rsidRDefault="00FB2277" w:rsidP="00FB2277">
      <w:pPr>
        <w:pStyle w:val="afffff6"/>
        <w:jc w:val="center"/>
        <w:rPr>
          <w:rFonts w:asciiTheme="minorHAnsi" w:hAnsiTheme="minorHAnsi" w:cs="Calibri"/>
          <w:b/>
          <w:lang w:val="kk-KZ"/>
        </w:rPr>
      </w:pPr>
      <w:r w:rsidRPr="00A35E88">
        <w:rPr>
          <w:rFonts w:asciiTheme="minorHAnsi" w:hAnsiTheme="minorHAnsi" w:cs="Calibri"/>
          <w:b/>
        </w:rPr>
        <w:t xml:space="preserve">11.19 </w:t>
      </w:r>
      <w:r w:rsidRPr="00A35E88">
        <w:rPr>
          <w:rFonts w:asciiTheme="minorHAnsi" w:hAnsiTheme="minorHAnsi" w:cs="Calibri"/>
          <w:b/>
          <w:lang w:val="kk-KZ"/>
        </w:rPr>
        <w:t>Кәсіпорындар мен ұйымдарда еңбекақы төлеу</w:t>
      </w:r>
      <w:r w:rsidRPr="00A35E88">
        <w:rPr>
          <w:rFonts w:asciiTheme="minorHAnsi" w:hAnsiTheme="minorHAnsi" w:cs="Calibri"/>
          <w:b/>
        </w:rPr>
        <w:br/>
        <w:t>Оплата труда</w:t>
      </w:r>
      <w:r w:rsidRPr="00A35E88">
        <w:rPr>
          <w:rFonts w:asciiTheme="minorHAnsi" w:hAnsiTheme="minorHAnsi" w:cs="Calibri"/>
          <w:b/>
          <w:lang w:val="kk-KZ"/>
        </w:rPr>
        <w:t xml:space="preserve"> на предприятиях и организациях</w:t>
      </w:r>
    </w:p>
    <w:p w:rsidR="00FB2277" w:rsidRPr="00A35E88" w:rsidRDefault="00FB2277" w:rsidP="00FB2277">
      <w:pPr>
        <w:pStyle w:val="a5"/>
        <w:spacing w:after="0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теңге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тенге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851"/>
        <w:gridCol w:w="851"/>
        <w:gridCol w:w="851"/>
        <w:gridCol w:w="851"/>
        <w:gridCol w:w="851"/>
        <w:gridCol w:w="2974"/>
      </w:tblGrid>
      <w:tr w:rsidR="00FB2277" w:rsidRPr="00A35E88" w:rsidTr="008C0511">
        <w:trPr>
          <w:cantSplit/>
        </w:trPr>
        <w:tc>
          <w:tcPr>
            <w:tcW w:w="2977" w:type="dxa"/>
            <w:tcBorders>
              <w:left w:val="nil"/>
            </w:tcBorders>
          </w:tcPr>
          <w:p w:rsidR="00FB2277" w:rsidRPr="00A35E88" w:rsidRDefault="00FB2277" w:rsidP="008C0511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851" w:type="dxa"/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51" w:type="dxa"/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51" w:type="dxa"/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51" w:type="dxa"/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974" w:type="dxa"/>
            <w:tcBorders>
              <w:right w:val="nil"/>
            </w:tcBorders>
          </w:tcPr>
          <w:p w:rsidR="00FB2277" w:rsidRPr="00A35E88" w:rsidRDefault="00FB2277" w:rsidP="008C0511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FB2277" w:rsidRPr="00A35E88" w:rsidTr="008C0511">
        <w:trPr>
          <w:cantSplit/>
        </w:trPr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Бір қызметкердің орташа айлық атаулы жалақысы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90 028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101 263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d"/>
              <w:ind w:left="-108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109 141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121 021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126 021</w:t>
            </w:r>
          </w:p>
        </w:tc>
        <w:tc>
          <w:tcPr>
            <w:tcW w:w="2974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Среднемесячная номинальная заработная плата одного работника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Ең төменгі жалақы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15 999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17 439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d"/>
              <w:ind w:left="-108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18 660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19 966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21 364</w:t>
            </w: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Минимальная заработная плата</w:t>
            </w:r>
          </w:p>
        </w:tc>
      </w:tr>
    </w:tbl>
    <w:p w:rsidR="00FB2277" w:rsidRPr="00A35E88" w:rsidRDefault="00FB2277" w:rsidP="00FB2277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851"/>
        <w:gridCol w:w="851"/>
        <w:gridCol w:w="851"/>
        <w:gridCol w:w="851"/>
        <w:gridCol w:w="851"/>
        <w:gridCol w:w="2976"/>
      </w:tblGrid>
      <w:tr w:rsidR="00FB2277" w:rsidRPr="00A35E88" w:rsidTr="008C0511">
        <w:trPr>
          <w:cantSplit/>
        </w:trPr>
        <w:tc>
          <w:tcPr>
            <w:tcW w:w="2977" w:type="dxa"/>
            <w:tcBorders>
              <w:left w:val="nil"/>
            </w:tcBorders>
          </w:tcPr>
          <w:p w:rsidR="00FB2277" w:rsidRPr="00A35E88" w:rsidRDefault="00FB2277" w:rsidP="008C0511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51" w:type="dxa"/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1" w:type="dxa"/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1" w:type="dxa"/>
            <w:vAlign w:val="center"/>
          </w:tcPr>
          <w:p w:rsidR="00FB2277" w:rsidRPr="00A35E88" w:rsidRDefault="00FB2277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2976" w:type="dxa"/>
            <w:tcBorders>
              <w:right w:val="nil"/>
            </w:tcBorders>
          </w:tcPr>
          <w:p w:rsidR="00FB2277" w:rsidRPr="00A35E88" w:rsidRDefault="00FB2277" w:rsidP="008C0511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FB2277" w:rsidRPr="00A35E88" w:rsidTr="008C0511">
        <w:trPr>
          <w:cantSplit/>
        </w:trPr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Бір қызметкердің орташа айлық атаулы жалақысы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142 898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150 827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162 673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186 815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  <w:snapToGrid w:val="0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lang w:val="en-US"/>
              </w:rPr>
              <w:t>213 003</w:t>
            </w:r>
          </w:p>
        </w:tc>
        <w:tc>
          <w:tcPr>
            <w:tcW w:w="2976" w:type="dxa"/>
            <w:tcBorders>
              <w:left w:val="nil"/>
              <w:bottom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Среднемесячная номинальная заработная плата одного работника</w:t>
            </w:r>
          </w:p>
        </w:tc>
      </w:tr>
      <w:tr w:rsidR="00FB2277" w:rsidRPr="00A35E88" w:rsidTr="008C0511">
        <w:trPr>
          <w:cantSplit/>
        </w:trPr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Ең төменгі жалақы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22 859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24 459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28 284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42 500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42 500</w:t>
            </w:r>
          </w:p>
        </w:tc>
        <w:tc>
          <w:tcPr>
            <w:tcW w:w="2976" w:type="dxa"/>
            <w:tcBorders>
              <w:top w:val="nil"/>
              <w:left w:val="nil"/>
              <w:right w:val="nil"/>
            </w:tcBorders>
            <w:vAlign w:val="bottom"/>
          </w:tcPr>
          <w:p w:rsidR="00FB2277" w:rsidRPr="00A35E88" w:rsidRDefault="00FB2277" w:rsidP="008C0511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Минимальная заработная плата</w:t>
            </w:r>
          </w:p>
        </w:tc>
      </w:tr>
    </w:tbl>
    <w:p w:rsidR="008C0511" w:rsidRPr="00A35E88" w:rsidRDefault="008C0511" w:rsidP="008C0511">
      <w:pPr>
        <w:pStyle w:val="21"/>
        <w:spacing w:before="0"/>
        <w:rPr>
          <w:rFonts w:asciiTheme="minorHAnsi" w:hAnsiTheme="minorHAnsi" w:cs="Calibri"/>
          <w:sz w:val="24"/>
          <w:lang w:val="kk-KZ"/>
        </w:rPr>
      </w:pPr>
      <w:r w:rsidRPr="00A35E88">
        <w:rPr>
          <w:rFonts w:asciiTheme="minorHAnsi" w:hAnsiTheme="minorHAnsi" w:cs="Calibri"/>
          <w:sz w:val="24"/>
          <w:lang w:val="kk-KZ"/>
        </w:rPr>
        <w:t>Баға статистикасы</w:t>
      </w:r>
      <w:r w:rsidRPr="00A35E88">
        <w:rPr>
          <w:rFonts w:asciiTheme="minorHAnsi" w:hAnsiTheme="minorHAnsi" w:cs="Calibri"/>
          <w:sz w:val="24"/>
          <w:lang w:val="kk-KZ"/>
        </w:rPr>
        <w:br/>
        <w:t>Статистика цен</w:t>
      </w:r>
    </w:p>
    <w:p w:rsidR="008C0511" w:rsidRPr="00A35E88" w:rsidRDefault="008C0511" w:rsidP="008C0511">
      <w:pPr>
        <w:pStyle w:val="a9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11.20 Экономика секторлары бойынша баға индекстері</w:t>
      </w:r>
      <w:r w:rsidRPr="00A35E88">
        <w:rPr>
          <w:rFonts w:asciiTheme="minorHAnsi" w:hAnsiTheme="minorHAnsi" w:cs="Calibri"/>
        </w:rPr>
        <w:br/>
        <w:t>Индексы цен по секторам экономики</w:t>
      </w:r>
    </w:p>
    <w:p w:rsidR="008C0511" w:rsidRPr="00A35E88" w:rsidRDefault="008C0511" w:rsidP="008C0511">
      <w:pPr>
        <w:pStyle w:val="a5"/>
        <w:spacing w:after="0"/>
        <w:jc w:val="left"/>
        <w:rPr>
          <w:rFonts w:asciiTheme="minorHAnsi" w:hAnsiTheme="minorHAnsi" w:cs="Calibri"/>
          <w:noProof w:val="0"/>
        </w:rPr>
      </w:pPr>
      <w:r w:rsidRPr="00A35E88">
        <w:rPr>
          <w:rFonts w:asciiTheme="minorHAnsi" w:hAnsiTheme="minorHAnsi" w:cs="Calibri"/>
          <w:noProof w:val="0"/>
          <w:lang w:val="kk-KZ"/>
        </w:rPr>
        <w:t>к</w:t>
      </w:r>
      <w:r w:rsidRPr="00A35E88">
        <w:rPr>
          <w:rFonts w:asciiTheme="minorHAnsi" w:hAnsiTheme="minorHAnsi" w:cs="Calibri"/>
          <w:noProof w:val="0"/>
        </w:rPr>
        <w:t>езе</w:t>
      </w:r>
      <w:r w:rsidRPr="00A35E88">
        <w:rPr>
          <w:rFonts w:asciiTheme="minorHAnsi" w:hAnsiTheme="minorHAnsi" w:cs="Calibri"/>
          <w:noProof w:val="0"/>
          <w:lang w:val="kk-KZ"/>
        </w:rPr>
        <w:t>ң соңына, өткен жылғы желтоқсанға пайызбен</w:t>
      </w:r>
      <w:r w:rsidRPr="00A35E88">
        <w:rPr>
          <w:rFonts w:asciiTheme="minorHAnsi" w:hAnsiTheme="minorHAnsi" w:cs="Calibri"/>
          <w:noProof w:val="0"/>
          <w:lang w:val="kk-KZ"/>
        </w:rPr>
        <w:tab/>
      </w:r>
      <w:r w:rsidRPr="00A35E88">
        <w:rPr>
          <w:rFonts w:asciiTheme="minorHAnsi" w:hAnsiTheme="minorHAnsi" w:cs="Calibri"/>
          <w:noProof w:val="0"/>
        </w:rPr>
        <w:t xml:space="preserve">на конец периода, </w:t>
      </w:r>
      <w:r w:rsidRPr="00A35E88">
        <w:rPr>
          <w:rFonts w:asciiTheme="minorHAnsi" w:hAnsiTheme="minorHAnsi" w:cs="Calibri"/>
          <w:noProof w:val="0"/>
          <w:lang w:val="kk-KZ"/>
        </w:rPr>
        <w:t xml:space="preserve">в процентах </w:t>
      </w:r>
      <w:r w:rsidRPr="00A35E88">
        <w:rPr>
          <w:rFonts w:asciiTheme="minorHAnsi" w:hAnsiTheme="minorHAnsi" w:cs="Calibri"/>
          <w:noProof w:val="0"/>
        </w:rPr>
        <w:t>к декабрю предыдущего года</w:t>
      </w:r>
    </w:p>
    <w:tbl>
      <w:tblPr>
        <w:tblW w:w="10206" w:type="dxa"/>
        <w:tblInd w:w="108" w:type="dxa"/>
        <w:tblLayout w:type="fixed"/>
        <w:tblLook w:val="0000"/>
      </w:tblPr>
      <w:tblGrid>
        <w:gridCol w:w="3119"/>
        <w:gridCol w:w="709"/>
        <w:gridCol w:w="709"/>
        <w:gridCol w:w="709"/>
        <w:gridCol w:w="709"/>
        <w:gridCol w:w="709"/>
        <w:gridCol w:w="3542"/>
      </w:tblGrid>
      <w:tr w:rsidR="008C0511" w:rsidRPr="00A35E88" w:rsidTr="008C0511">
        <w:trPr>
          <w:cantSplit/>
          <w:trHeight w:val="92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11" w:rsidRPr="00A35E88" w:rsidRDefault="008C0511" w:rsidP="008C0511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11" w:rsidRPr="00A35E88" w:rsidRDefault="008C0511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11" w:rsidRPr="00A35E88" w:rsidRDefault="008C0511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11" w:rsidRPr="00A35E88" w:rsidRDefault="008C0511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11" w:rsidRPr="00A35E88" w:rsidRDefault="008C0511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11" w:rsidRPr="00A35E88" w:rsidRDefault="008C0511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511" w:rsidRPr="00A35E88" w:rsidRDefault="008C0511" w:rsidP="008C0511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8C0511" w:rsidRPr="00A35E88" w:rsidTr="008C0511"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Тұтыну бағасының индексі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104,8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113,6</w:t>
            </w:r>
          </w:p>
        </w:tc>
        <w:tc>
          <w:tcPr>
            <w:tcW w:w="3542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потребительских цен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азық-түлік тауарлары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109,1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103,3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108,0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110,9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продовольственные товары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азық-түлік емес тауарлар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103,5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103,3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107,8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122,6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непродовольственные товары 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халыққа арналған ақылы көрсетілетін қызметтер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107,3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109,3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108,0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106,4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108,1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платные услуги для населения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Өндіруші кәсіпорындардың өнеркәсіп өнімдерінің (тауарлардың, көрсетілетін қызметтердің) баға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120,3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99,5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98,4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95,2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предприятий-производителей промышленной продукции (товаров, услуг)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napToGrid w:val="0"/>
              </w:rPr>
              <w:t>тау-кен өндіру өнеркәсібі және карьерлерді қазу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127,3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99</w:t>
            </w:r>
            <w:r w:rsidRPr="00A35E88">
              <w:rPr>
                <w:rFonts w:asciiTheme="minorHAnsi" w:hAnsiTheme="minorHAnsi" w:cs="Calibri"/>
                <w:sz w:val="16"/>
              </w:rPr>
              <w:t>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93,4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85,0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горнодобывающая промышленность и разработка карьеров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өңдеу өнеркәсібі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107,3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103,4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97,5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107,7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111,8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обрабатывающая промышленность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/>
                <w:snapToGrid w:val="0"/>
              </w:rPr>
              <w:t>электр энергиясымен, газбен, бумен, ыстық сумен және ауаны кондициялаумен жабдықтау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35E88">
              <w:rPr>
                <w:rFonts w:asciiTheme="minorHAnsi" w:eastAsia="Arial Unicode MS" w:hAnsiTheme="minorHAnsi" w:cs="Calibri"/>
                <w:noProof w:val="0"/>
              </w:rPr>
              <w:t>111,8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35E88">
              <w:rPr>
                <w:rFonts w:asciiTheme="minorHAnsi" w:eastAsia="Arial Unicode MS" w:hAnsiTheme="minorHAnsi" w:cs="Calibri"/>
                <w:noProof w:val="0"/>
              </w:rPr>
              <w:t>112,2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107,8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108,9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111,0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/>
                <w:snapToGrid w:val="0"/>
              </w:rPr>
            </w:pPr>
            <w:r w:rsidRPr="00A35E88">
              <w:rPr>
                <w:rFonts w:asciiTheme="minorHAnsi" w:hAnsiTheme="minorHAnsi"/>
                <w:snapToGrid w:val="0"/>
              </w:rPr>
              <w:t>снабжение электроэнергией, газом, паром, горячей водой и кондиционированным воздухом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/>
                <w:snapToGrid w:val="0"/>
              </w:rPr>
              <w:t>сумен жабдықтау; қалдықтарды жинау, өңдеу және жою, ластануды жою бойынша қызмет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35E88">
              <w:rPr>
                <w:rFonts w:asciiTheme="minorHAnsi" w:eastAsia="Arial Unicode MS" w:hAnsiTheme="minorHAnsi" w:cs="Calibri"/>
                <w:noProof w:val="0"/>
              </w:rPr>
              <w:t>117,2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35E88">
              <w:rPr>
                <w:rFonts w:asciiTheme="minorHAnsi" w:eastAsia="Arial Unicode MS" w:hAnsiTheme="minorHAnsi" w:cs="Calibri"/>
                <w:noProof w:val="0"/>
              </w:rPr>
              <w:t>106,1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114,9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108,1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106,2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/>
                <w:snapToGrid w:val="0"/>
              </w:rPr>
            </w:pPr>
            <w:r w:rsidRPr="00A35E88">
              <w:rPr>
                <w:rFonts w:asciiTheme="minorHAnsi" w:hAnsiTheme="minorHAnsi"/>
                <w:snapToGrid w:val="0"/>
              </w:rPr>
              <w:t>водоснабжение; сбор, обработка и удаление отходов, деятельность по ликвидации загрязнений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Өндірістік-техникалық мақсаттағы өнімдерді сатып алу бағасының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109,0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108,1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97,9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110,4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105,6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приобретения продукции производственно-технического назначения промышленными предприятиями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Өндірушілердің ауыл шаруашылығы өнімдерін бағасының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98</w:t>
            </w:r>
            <w:r w:rsidRPr="00A35E88">
              <w:rPr>
                <w:rFonts w:asciiTheme="minorHAnsi" w:hAnsiTheme="minorHAnsi" w:cs="Calibri"/>
                <w:noProof w:val="0"/>
              </w:rPr>
              <w:t>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122,4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93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113,3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102,7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производителей  на продукцию сельского хозяйства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өсімдік шаруашылығының өнімдері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86,2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134,1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86,6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120,8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103,0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продукция растениеводства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76" w:firstLine="14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дәнді дақылдар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84,8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140,0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83,6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122,2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103,4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культуры зерновые 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76" w:firstLine="14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майлы тұқымдар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113,2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94,9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100,4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98,4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119,0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семена масличные 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76" w:firstLine="14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көкөніс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95,2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93,7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121,7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101,0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Овощи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76" w:firstLine="14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картоп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91,5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98,6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94,3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122,5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91,6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Картофель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мал шаруашылығы өнімдері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114,9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102,3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102,3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продукция животноводства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 w:firstLine="20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мал мен құс 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118,0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109,2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98,8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99,9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скот и птица 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 w:firstLine="20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шикі сүт 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115,4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102,8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110,3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94,6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 сырое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 w:firstLine="20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жұмыртқа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99,6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95,1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117,4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78,5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124,5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Яйца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 w:firstLine="20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жүн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119,6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98,5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98,6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119,1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шерсть 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Graf"/>
              <w:jc w:val="lef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Орман шаруашылығы өнімі мен қызметтеріне баға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108</w:t>
            </w:r>
            <w:r w:rsidRPr="00A35E88">
              <w:rPr>
                <w:rFonts w:asciiTheme="minorHAnsi" w:hAnsiTheme="minorHAnsi" w:cs="Calibri"/>
                <w:noProof w:val="0"/>
              </w:rPr>
              <w:t>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99,2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101,8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101,3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Graf"/>
              <w:jc w:val="lef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на продукцию и услуги лесного хозяйства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Күрылыстағы баға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105</w:t>
            </w:r>
            <w:r w:rsidRPr="00A35E88">
              <w:rPr>
                <w:rFonts w:asciiTheme="minorHAnsi" w:hAnsiTheme="minorHAnsi" w:cs="Calibri"/>
                <w:noProof w:val="0"/>
              </w:rPr>
              <w:t>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103,3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102,8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в строительстве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құрылыс-монтаж жұмыстарына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103,5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102,9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строительно-монтажные работы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Көліктің барлық түрлерімен жүк тасымалдау тарифтерінің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116,4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115,9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113,6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125,9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тарифов на перевозку грузов всеми видами транспорта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103,4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101,4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103,2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98,4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Автомобильный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әуе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100,0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Воздушный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құбыр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108,8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118,5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103,3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124,2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135,2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Трубопроводный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ішкі су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114,7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103,1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99,5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внутренний водный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Заңды тұлғаларға көрсетілген пошталық және курьерлік қызметтері тарифтерінің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98,1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115,9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112,0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тарифов на услуги почтовые и курьерские для юридических лиц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пошталық қызметтер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97,7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119,7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103,1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133,9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125,0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услуги почтовые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курьерлік қызметтер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98,6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97,2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98,7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102,5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101,2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услуги курьерские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Заңды тұлғаларға көрсетілген байланыс қызметтері тарифтерінің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94,5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91,5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94,2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95,0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100,7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тарифов на услуги связи для юридических лиц</w:t>
            </w:r>
          </w:p>
        </w:tc>
      </w:tr>
      <w:tr w:rsidR="008C0511" w:rsidRPr="00A35E88" w:rsidTr="008C0511">
        <w:tc>
          <w:tcPr>
            <w:tcW w:w="3119" w:type="dxa"/>
          </w:tcPr>
          <w:p w:rsidR="008C0511" w:rsidRPr="00A35E88" w:rsidRDefault="008C0511" w:rsidP="008C0511">
            <w:pPr>
              <w:pStyle w:val="Graf"/>
              <w:jc w:val="lef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Тауарлардың, өнімдердің көтерме саудада сату бағасының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104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108,1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102,8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109,2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</w:rPr>
              <w:t>9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оптовых продаж товаров, продукции</w:t>
            </w:r>
          </w:p>
        </w:tc>
      </w:tr>
      <w:tr w:rsidR="008C0511" w:rsidRPr="00A35E88" w:rsidTr="008C0511">
        <w:trPr>
          <w:trHeight w:val="284"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Тауарлардың, өнімдердің экспорттық жеткізілімдері бағасының индексі</w:t>
            </w:r>
            <w:r w:rsidRPr="00A35E88">
              <w:rPr>
                <w:rFonts w:asciiTheme="minorHAnsi" w:hAnsiTheme="minorHAnsi" w:cs="Calibri"/>
                <w:vertAlign w:val="superscript"/>
              </w:rPr>
              <w:t>*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131,1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97,7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</w:rPr>
              <w:t>94,4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92,3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</w:t>
            </w:r>
            <w:r w:rsidRPr="00A35E88">
              <w:rPr>
                <w:rFonts w:asciiTheme="minorHAnsi" w:hAnsiTheme="minorHAnsi" w:cs="Calibri"/>
                <w:noProof w:val="0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5</w:t>
            </w:r>
          </w:p>
        </w:tc>
        <w:tc>
          <w:tcPr>
            <w:tcW w:w="3542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экспортных поставок товаров, продукции</w:t>
            </w:r>
            <w:r w:rsidRPr="00A35E88">
              <w:rPr>
                <w:rFonts w:asciiTheme="minorHAnsi" w:hAnsiTheme="minorHAnsi" w:cs="Calibri"/>
                <w:vertAlign w:val="superscript"/>
              </w:rPr>
              <w:t>*</w:t>
            </w:r>
          </w:p>
        </w:tc>
      </w:tr>
      <w:tr w:rsidR="008C0511" w:rsidRPr="00A35E88" w:rsidTr="008C0511"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Тауарлардың, өнімдердің импорттық түсімдері бағасының индексі</w:t>
            </w:r>
            <w:r w:rsidRPr="00A35E88">
              <w:rPr>
                <w:rFonts w:asciiTheme="minorHAnsi" w:hAnsiTheme="minorHAnsi" w:cs="Calibri"/>
                <w:vertAlign w:val="superscript"/>
              </w:rPr>
              <w:t>*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103,2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93,2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105,4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89,0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импортных поступлений товаров, продукции</w:t>
            </w:r>
            <w:r w:rsidRPr="00A35E88">
              <w:rPr>
                <w:rFonts w:asciiTheme="minorHAnsi" w:hAnsiTheme="minorHAnsi" w:cs="Calibri"/>
                <w:vertAlign w:val="superscript"/>
              </w:rPr>
              <w:t>*</w:t>
            </w:r>
          </w:p>
        </w:tc>
      </w:tr>
    </w:tbl>
    <w:p w:rsidR="008C0511" w:rsidRPr="00A35E88" w:rsidRDefault="008C0511" w:rsidP="008C0511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119"/>
        <w:gridCol w:w="709"/>
        <w:gridCol w:w="709"/>
        <w:gridCol w:w="709"/>
        <w:gridCol w:w="709"/>
        <w:gridCol w:w="709"/>
        <w:gridCol w:w="3545"/>
      </w:tblGrid>
      <w:tr w:rsidR="008C0511" w:rsidRPr="00A35E88" w:rsidTr="008C0511">
        <w:trPr>
          <w:cantSplit/>
          <w:trHeight w:val="53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11" w:rsidRPr="00A35E88" w:rsidRDefault="008C0511" w:rsidP="008C0511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0511" w:rsidRPr="00A35E88" w:rsidRDefault="008C0511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11" w:rsidRPr="00A35E88" w:rsidRDefault="008C0511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11" w:rsidRPr="00A35E88" w:rsidRDefault="008C0511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11" w:rsidRPr="00A35E88" w:rsidRDefault="008C0511" w:rsidP="008C0511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11" w:rsidRPr="00A35E88" w:rsidRDefault="008C0511" w:rsidP="008C0511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511" w:rsidRPr="00A35E88" w:rsidRDefault="008C0511" w:rsidP="008C0511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8C0511" w:rsidRPr="00A35E88" w:rsidTr="008C0511">
        <w:trPr>
          <w:cantSplit/>
          <w:trHeight w:val="77"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Тұтыну бағасының индексі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108</w:t>
            </w:r>
            <w:r w:rsidRPr="00A35E88">
              <w:rPr>
                <w:rFonts w:asciiTheme="minorHAnsi" w:hAnsiTheme="minorHAnsi" w:cs="Calibri"/>
                <w:sz w:val="16"/>
              </w:rPr>
              <w:t>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107,1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105,3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105,4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107,5</w:t>
            </w:r>
          </w:p>
        </w:tc>
        <w:tc>
          <w:tcPr>
            <w:tcW w:w="3545" w:type="dxa"/>
            <w:tcBorders>
              <w:top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потребительских цен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азық-түлік тауарлары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109,7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106,5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105,1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109,6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111,3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продовольственные товары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азық-түлік емес тауарлар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109,5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108,9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106,4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105,0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105,5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непродовольственные товары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халыққа арналған ақылы көрсетілетін қызметтер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106,1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105,9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104,5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100,7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104,2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платные услуги для населения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Өндіруші кәсіпорындардың өнеркәсіп өнімдерінің (тауарлардың, көрсетілетін қызметтердің) баға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115,5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117,6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112,4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101,4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95,8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предприятий-производителей промышленной продукции (товаров, услуг)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napToGrid w:val="0"/>
              </w:rPr>
              <w:t>тау-кен өндіру өнеркәсібі және карьерлерді қазу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114,1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127,2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116,3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100,0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84,8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горнодобывающая промышленность и разработка карьеров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өңдеу өнеркәсібі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119,6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108,3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108,8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104,3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109,0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обрабатывающая промышленность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/>
                <w:snapToGrid w:val="0"/>
              </w:rPr>
              <w:t>электр энергиясымен, газбен, бумен, ыстық сумен және ауаны кондициялаумен жабдықтау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108,0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101,5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 xml:space="preserve">         95,3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109,6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/>
                <w:snapToGrid w:val="0"/>
              </w:rPr>
            </w:pPr>
            <w:r w:rsidRPr="00A35E88">
              <w:rPr>
                <w:rFonts w:asciiTheme="minorHAnsi" w:hAnsiTheme="minorHAnsi"/>
                <w:snapToGrid w:val="0"/>
              </w:rPr>
              <w:t>снабжение электроэнергией, газом, паром, горячей водой и кондиционированным воздухом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/>
                <w:snapToGrid w:val="0"/>
              </w:rPr>
              <w:lastRenderedPageBreak/>
              <w:t>сумен жабдықтау; қалдықтарды жинау, өңдеу және жою, ластануды жою бойынша қызмет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104,9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99,2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103,2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/>
                <w:snapToGrid w:val="0"/>
              </w:rPr>
            </w:pPr>
            <w:r w:rsidRPr="00A35E88">
              <w:rPr>
                <w:rFonts w:asciiTheme="minorHAnsi" w:hAnsiTheme="minorHAnsi"/>
                <w:snapToGrid w:val="0"/>
              </w:rPr>
              <w:t>водоснабжение; сбор, обработка и удаление отходов, деятельность по ликвидации загрязнений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Өндірістік-техникалық мақсаттағы өнімдерді сатып алу бағасының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112,0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110,3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112,0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105,5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105,9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приобретения продукции производственно-технического назначения промышленными предприятиями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Өндірушілердің ауыл шаруашылығы өнімдерін бағасының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107,5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107,8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115,9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 xml:space="preserve">    115,3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производителей  на продукцию сельского хозяйства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өсімдік шаруашылығының өнімдері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103,3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109,1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  <w:lang w:val="kk-KZ"/>
              </w:rPr>
              <w:t>119,1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117,6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продукция растениеводства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дәнді дақылдар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99,4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114,1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/>
                <w:lang w:val="kk-KZ"/>
              </w:rPr>
              <w:t>130,6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118,8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культуры зерновые 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майлы тұқымдар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115,4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98,4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105,4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</w:rPr>
              <w:t>113,5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124,5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семена масличные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көкөніс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94,1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111,3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96,2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</w:rPr>
              <w:t>107,9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109,6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Овощи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картоп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97,7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124,2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85,9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</w:rPr>
              <w:t>102,5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122,5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Картофель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мал шаруашылығы өнімдері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109,4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105,3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</w:rPr>
              <w:t>107,1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108,3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продукция животноводства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мал мен құс 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103,9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</w:rPr>
              <w:t>104,9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104,2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скот и птица 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шикі сүт 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110,4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108,1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105,9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</w:rPr>
              <w:t>108,7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111,4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молоко сырое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жұмыртқа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119,0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84,6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112,9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</w:rPr>
              <w:t>117,6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121,4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Яйца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жүн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122,6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101,0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128,7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</w:rPr>
              <w:t>78,8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100,0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шерсть 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Graf"/>
              <w:jc w:val="left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Орман шаруашылығы өнімі мен қызметтеріне баға индексі</w:t>
            </w:r>
            <w:r w:rsidRPr="00A35E88">
              <w:rPr>
                <w:rFonts w:asciiTheme="minorHAnsi" w:hAnsiTheme="minorHAnsi" w:cs="Calibri"/>
                <w:vertAlign w:val="superscript"/>
              </w:rPr>
              <w:t>1)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107,5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100,9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  <w:szCs w:val="16"/>
                <w:lang w:val="en-US"/>
              </w:rPr>
              <w:t>113</w:t>
            </w:r>
            <w:r w:rsidRPr="00A35E88">
              <w:rPr>
                <w:rFonts w:asciiTheme="minorHAnsi" w:hAnsiTheme="minorHAnsi"/>
                <w:szCs w:val="16"/>
              </w:rPr>
              <w:t>,</w:t>
            </w:r>
            <w:r w:rsidRPr="00A35E88">
              <w:rPr>
                <w:rFonts w:asciiTheme="minorHAnsi" w:hAnsiTheme="minorHAnsi"/>
                <w:szCs w:val="16"/>
                <w:lang w:val="en-US"/>
              </w:rPr>
              <w:t>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100,5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Graf"/>
              <w:jc w:val="left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Индекс цен на продукцию и услуги лесного хозяйства</w:t>
            </w:r>
            <w:r w:rsidRPr="00A35E88">
              <w:rPr>
                <w:rFonts w:asciiTheme="minorHAnsi" w:hAnsiTheme="minorHAnsi" w:cs="Calibri"/>
                <w:vertAlign w:val="superscript"/>
              </w:rPr>
              <w:t>1)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Күрылыстағы баға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103,9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  <w:szCs w:val="16"/>
              </w:rPr>
              <w:t>101,6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99,7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 в строительстве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құрылыс-монтаж жұмыстарына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104,2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  <w:szCs w:val="16"/>
              </w:rPr>
              <w:t>100,5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99,1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на строительно-монтажные работы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Көлiктiң барлық түрлерiмен жүк тасымалдау тарифтерінің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131,1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103,0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102,8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тарифов на перевозку грузов всеми видами транспорта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101,6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103,9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  <w:snapToGrid w:val="0"/>
                <w:lang w:val="kk-KZ"/>
              </w:rPr>
              <w:t>101,7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100,0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автомобильный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әуе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122,3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101,7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101,8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  <w:snapToGrid w:val="0"/>
                <w:lang w:val="kk-KZ"/>
              </w:rPr>
              <w:t>101,2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102,4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воздушный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құбыр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110,4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109,0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  <w:snapToGrid w:val="0"/>
                <w:lang w:val="kk-KZ"/>
              </w:rPr>
              <w:t>103,4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106,1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трубопроводный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ішкі су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116,2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  <w:snapToGrid w:val="0"/>
                <w:lang w:val="kk-KZ"/>
              </w:rPr>
              <w:t>110,9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100,0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внутренний водный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Заңды тұлғаларға көрсетілген пошталық және курьерлік қызметтер тарифтерінің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109,8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104,5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  <w:szCs w:val="16"/>
              </w:rPr>
              <w:t>103,0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102,1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тарифов на услуги почтовые и курьерские для юридических лиц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пошталық қызметтер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122,1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101,9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103,1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105,6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100,2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услуги почтовые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курьерлік қызметтер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102,5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105,8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101,0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103,4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услуги курьерские</w:t>
            </w:r>
          </w:p>
        </w:tc>
      </w:tr>
      <w:tr w:rsidR="008C0511" w:rsidRPr="00A35E88" w:rsidTr="008C0511"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Заңды тұлғаларға көрсетілген байланыс қызметтер тарифтерінің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98,0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111,2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/>
                <w:szCs w:val="16"/>
              </w:rPr>
              <w:t>101,7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99,8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тарифов на услуги связи для юридических лиц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</w:tcPr>
          <w:p w:rsidR="008C0511" w:rsidRPr="00A35E88" w:rsidRDefault="008C0511" w:rsidP="008C0511">
            <w:pPr>
              <w:pStyle w:val="Graf"/>
              <w:jc w:val="lef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Тауарлардың, өнімдердің көтерме саудада сату бағасының индексі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111,8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106,3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105,6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/>
                <w:szCs w:val="16"/>
              </w:rPr>
              <w:t>103,8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103,9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оптовых продаж товаров, продукции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Тауарлардың, өнімдердің экспорттық жеткізілімдері бағасының индексі</w:t>
            </w:r>
            <w:r w:rsidRPr="00A35E88">
              <w:rPr>
                <w:rFonts w:asciiTheme="minorHAnsi" w:hAnsiTheme="minorHAnsi" w:cs="Calibri"/>
                <w:vertAlign w:val="superscript"/>
              </w:rPr>
              <w:t>2)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109,4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121,2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113,8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pStyle w:val="a7"/>
              <w:jc w:val="right"/>
              <w:rPr>
                <w:rFonts w:asciiTheme="minorHAnsi" w:hAnsiTheme="minorHAnsi"/>
                <w:lang w:val="en-US"/>
              </w:rPr>
            </w:pPr>
            <w:r w:rsidRPr="00A35E88">
              <w:rPr>
                <w:rFonts w:asciiTheme="minorHAnsi" w:hAnsiTheme="minorHAnsi"/>
                <w:lang w:val="en-US"/>
              </w:rPr>
              <w:t>98,4</w:t>
            </w:r>
          </w:p>
        </w:tc>
        <w:tc>
          <w:tcPr>
            <w:tcW w:w="709" w:type="dxa"/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92,3</w:t>
            </w:r>
          </w:p>
        </w:tc>
        <w:tc>
          <w:tcPr>
            <w:tcW w:w="3545" w:type="dxa"/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экспортных поставок товаров, продукции</w:t>
            </w:r>
            <w:r w:rsidRPr="00A35E88">
              <w:rPr>
                <w:rFonts w:asciiTheme="minorHAnsi" w:hAnsiTheme="minorHAnsi" w:cs="Calibri"/>
                <w:vertAlign w:val="superscript"/>
              </w:rPr>
              <w:t>2)</w:t>
            </w:r>
          </w:p>
        </w:tc>
      </w:tr>
      <w:tr w:rsidR="008C0511" w:rsidRPr="00A35E88" w:rsidTr="008C0511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Тауарлардың, өнімдердің импорттық түсімдері бағасының индексі</w:t>
            </w:r>
            <w:r w:rsidRPr="00A35E88">
              <w:rPr>
                <w:rFonts w:asciiTheme="minorHAnsi" w:hAnsiTheme="minorHAnsi" w:cs="Calibri"/>
                <w:vertAlign w:val="superscript"/>
              </w:rPr>
              <w:t>2)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116,4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106,8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107,9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106,5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105,4</w:t>
            </w:r>
          </w:p>
        </w:tc>
        <w:tc>
          <w:tcPr>
            <w:tcW w:w="3545" w:type="dxa"/>
            <w:tcBorders>
              <w:bottom w:val="single" w:sz="4" w:space="0" w:color="auto"/>
            </w:tcBorders>
            <w:vAlign w:val="bottom"/>
          </w:tcPr>
          <w:p w:rsidR="008C0511" w:rsidRPr="00A35E88" w:rsidRDefault="008C0511" w:rsidP="008C0511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цен импортных поступлений товаров, продукции</w:t>
            </w:r>
            <w:r w:rsidRPr="00A35E88">
              <w:rPr>
                <w:rFonts w:asciiTheme="minorHAnsi" w:hAnsiTheme="minorHAnsi" w:cs="Calibri"/>
                <w:vertAlign w:val="superscript"/>
              </w:rPr>
              <w:t>2)</w:t>
            </w:r>
          </w:p>
        </w:tc>
      </w:tr>
    </w:tbl>
    <w:p w:rsidR="008C0511" w:rsidRPr="00A35E88" w:rsidRDefault="008C0511" w:rsidP="008C0511">
      <w:pPr>
        <w:spacing w:before="120"/>
        <w:ind w:left="284"/>
        <w:rPr>
          <w:rFonts w:asciiTheme="minorHAnsi" w:hAnsiTheme="minorHAnsi"/>
          <w:lang w:val="kk-KZ"/>
        </w:rPr>
      </w:pPr>
      <w:r w:rsidRPr="00A35E88">
        <w:rPr>
          <w:rFonts w:asciiTheme="minorHAnsi" w:hAnsiTheme="minorHAnsi" w:cs="Calibri"/>
          <w:b/>
          <w:bCs/>
          <w:i/>
          <w:sz w:val="16"/>
          <w:vertAlign w:val="superscript"/>
          <w:lang w:val="kk-KZ"/>
        </w:rPr>
        <w:t xml:space="preserve">1) </w:t>
      </w:r>
      <w:r w:rsidRPr="00A35E88">
        <w:rPr>
          <w:rFonts w:asciiTheme="minorHAnsi" w:hAnsiTheme="minorHAnsi" w:cs="Calibri"/>
          <w:bCs/>
          <w:i/>
          <w:sz w:val="16"/>
          <w:szCs w:val="16"/>
          <w:lang w:val="kk-KZ"/>
        </w:rPr>
        <w:t>2016 жылдан бастап IV тоқсан өткен жылғы IV тоқсанға.</w:t>
      </w:r>
    </w:p>
    <w:p w:rsidR="008C0511" w:rsidRPr="00A35E88" w:rsidRDefault="008C0511" w:rsidP="008C0511">
      <w:pPr>
        <w:ind w:left="284"/>
        <w:rPr>
          <w:rFonts w:asciiTheme="minorHAnsi" w:hAnsiTheme="minorHAnsi" w:cs="Calibri"/>
          <w:bCs/>
          <w:i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bCs/>
          <w:i/>
          <w:sz w:val="16"/>
          <w:szCs w:val="16"/>
          <w:lang w:val="kk-KZ"/>
        </w:rPr>
        <w:t xml:space="preserve">  С 2016г. IV квартал к IV кварталу предыдущего года. </w:t>
      </w:r>
    </w:p>
    <w:p w:rsidR="008C0511" w:rsidRPr="00A35E88" w:rsidRDefault="008C0511" w:rsidP="008C0511">
      <w:pPr>
        <w:pStyle w:val="a9"/>
        <w:spacing w:before="0" w:after="0"/>
        <w:ind w:left="284" w:firstLine="0"/>
        <w:jc w:val="left"/>
        <w:rPr>
          <w:rFonts w:asciiTheme="minorHAnsi" w:hAnsiTheme="minorHAnsi" w:cs="Calibri"/>
          <w:b w:val="0"/>
          <w:i/>
          <w:sz w:val="16"/>
          <w:lang w:val="kk-KZ"/>
        </w:rPr>
      </w:pPr>
      <w:r w:rsidRPr="00A35E88">
        <w:rPr>
          <w:rFonts w:asciiTheme="minorHAnsi" w:hAnsiTheme="minorHAnsi" w:cs="Calibri"/>
          <w:b w:val="0"/>
          <w:i/>
          <w:sz w:val="16"/>
          <w:vertAlign w:val="superscript"/>
          <w:lang w:val="kk-KZ"/>
        </w:rPr>
        <w:t>2)</w:t>
      </w:r>
      <w:r w:rsidRPr="00A35E88">
        <w:rPr>
          <w:rFonts w:asciiTheme="minorHAnsi" w:hAnsiTheme="minorHAnsi" w:cs="Calibri"/>
          <w:b w:val="0"/>
          <w:i/>
          <w:sz w:val="16"/>
          <w:lang w:val="kk-KZ"/>
        </w:rPr>
        <w:t xml:space="preserve"> 2016 жылдан бастап экспорттық жеткізілімдер, импорттық түсімдер бағасының индекстері теңгемен (өткен жылдары – АҚШ долларымен) көрсетілген сыртқы сауда мәмілелері бағасының өзгерісін сипаттайды.</w:t>
      </w:r>
      <w:r w:rsidRPr="00A35E88">
        <w:rPr>
          <w:rFonts w:asciiTheme="minorHAnsi" w:hAnsiTheme="minorHAnsi" w:cs="Calibri"/>
          <w:sz w:val="24"/>
          <w:lang w:val="kk-KZ"/>
        </w:rPr>
        <w:br/>
      </w:r>
      <w:r w:rsidR="008F6C57" w:rsidRPr="00A35E88">
        <w:rPr>
          <w:rFonts w:asciiTheme="minorHAnsi" w:hAnsiTheme="minorHAnsi" w:cs="Calibri"/>
          <w:b w:val="0"/>
          <w:i/>
          <w:sz w:val="16"/>
        </w:rPr>
        <w:t>С</w:t>
      </w:r>
      <w:r w:rsidRPr="00A35E88">
        <w:rPr>
          <w:rFonts w:asciiTheme="minorHAnsi" w:hAnsiTheme="minorHAnsi" w:cs="Calibri"/>
          <w:b w:val="0"/>
          <w:i/>
          <w:sz w:val="16"/>
        </w:rPr>
        <w:t xml:space="preserve"> 2016г. индексы цен экспортных поставок, импортных поступлений характеризуют изменение цен внешнеторговых сделок, выраженных в тенге (в предыдущие годы – в долларах США). </w:t>
      </w:r>
    </w:p>
    <w:p w:rsidR="00372AF0" w:rsidRPr="00A35E88" w:rsidRDefault="00372AF0" w:rsidP="00372AF0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sz w:val="24"/>
          <w:szCs w:val="24"/>
          <w:lang w:val="kk-KZ"/>
        </w:rPr>
        <w:t>Ұлттық шоттар жүйесі</w:t>
      </w:r>
      <w:r w:rsidRPr="00A35E88">
        <w:rPr>
          <w:rFonts w:asciiTheme="minorHAnsi" w:hAnsiTheme="minorHAnsi" w:cs="Calibri"/>
          <w:sz w:val="24"/>
          <w:szCs w:val="24"/>
        </w:rPr>
        <w:br/>
      </w:r>
      <w:r w:rsidRPr="00A35E88">
        <w:rPr>
          <w:rFonts w:asciiTheme="minorHAnsi" w:hAnsiTheme="minorHAnsi" w:cs="Calibri"/>
          <w:sz w:val="24"/>
          <w:szCs w:val="24"/>
          <w:lang w:val="kk-KZ"/>
        </w:rPr>
        <w:t>Система национальных счетов</w:t>
      </w:r>
    </w:p>
    <w:p w:rsidR="00EF508E" w:rsidRPr="00A35E88" w:rsidRDefault="00EF508E" w:rsidP="00EF508E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lang w:val="kk-KZ"/>
        </w:rPr>
        <w:t>11</w:t>
      </w:r>
      <w:r w:rsidRPr="00A35E88">
        <w:rPr>
          <w:rFonts w:asciiTheme="minorHAnsi" w:hAnsiTheme="minorHAnsi" w:cs="Calibri"/>
        </w:rPr>
        <w:t>.2</w:t>
      </w:r>
      <w:r w:rsidRPr="00A35E88">
        <w:rPr>
          <w:rFonts w:asciiTheme="minorHAnsi" w:hAnsiTheme="minorHAnsi" w:cs="Calibri"/>
          <w:lang w:val="kk-KZ"/>
        </w:rPr>
        <w:t>1</w:t>
      </w:r>
      <w:r w:rsidRPr="00A35E88">
        <w:rPr>
          <w:rFonts w:asciiTheme="minorHAnsi" w:hAnsiTheme="minorHAnsi" w:cs="Calibri"/>
        </w:rPr>
        <w:t xml:space="preserve"> Экономикалық көрсеткіштер</w:t>
      </w:r>
      <w:r w:rsidRPr="00A35E88">
        <w:rPr>
          <w:rFonts w:asciiTheme="minorHAnsi" w:hAnsiTheme="minorHAnsi" w:cs="Calibri"/>
        </w:rPr>
        <w:br/>
        <w:t>Экономические показатели</w:t>
      </w:r>
    </w:p>
    <w:tbl>
      <w:tblPr>
        <w:tblW w:w="10206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410"/>
        <w:gridCol w:w="993"/>
        <w:gridCol w:w="993"/>
        <w:gridCol w:w="993"/>
        <w:gridCol w:w="993"/>
        <w:gridCol w:w="993"/>
        <w:gridCol w:w="2831"/>
      </w:tblGrid>
      <w:tr w:rsidR="00EF508E" w:rsidRPr="00A35E88" w:rsidTr="00D95098">
        <w:trPr>
          <w:cantSplit/>
          <w:trHeight w:val="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2015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08E" w:rsidRPr="00A35E88" w:rsidRDefault="00EF508E" w:rsidP="00D95098">
            <w:pPr>
              <w:pStyle w:val="a6"/>
              <w:ind w:left="-71" w:firstLine="71"/>
              <w:rPr>
                <w:rFonts w:asciiTheme="minorHAnsi" w:hAnsiTheme="minorHAnsi" w:cs="Calibri"/>
                <w:szCs w:val="16"/>
              </w:rPr>
            </w:pP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ішкі өнім (ЖІӨ),</w:t>
            </w:r>
          </w:p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млн. те</w:t>
            </w:r>
            <w:r w:rsidRPr="00A35E88">
              <w:rPr>
                <w:rFonts w:asciiTheme="minorHAnsi" w:hAnsiTheme="minorHAnsi" w:cs="Calibri"/>
                <w:szCs w:val="16"/>
                <w:lang w:val="ru-MO"/>
              </w:rPr>
              <w:t>ң</w:t>
            </w:r>
            <w:r w:rsidRPr="00A35E88">
              <w:rPr>
                <w:rFonts w:asciiTheme="minorHAnsi" w:hAnsiTheme="minorHAnsi" w:cs="Calibri"/>
                <w:szCs w:val="16"/>
              </w:rPr>
              <w:t xml:space="preserve">ге 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28 243 052,7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31 015 186,6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35 999 025,1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39 675 832,9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40 884 133,6</w:t>
            </w:r>
          </w:p>
        </w:tc>
        <w:tc>
          <w:tcPr>
            <w:tcW w:w="2831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 xml:space="preserve">Валовой внутренний продукт (ВВП), млн. тенге 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ЖІӨ, млн. АҚШ доллары ресми бағам бойынша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192 627,6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208 002,1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236 633,3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221 417,7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184 387,0</w:t>
            </w:r>
          </w:p>
        </w:tc>
        <w:tc>
          <w:tcPr>
            <w:tcW w:w="2831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ВВП, млн. долларов США по официальному курсу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 xml:space="preserve">Нақты көлем </w:t>
            </w:r>
            <w:r w:rsidRPr="00A35E88">
              <w:rPr>
                <w:rFonts w:asciiTheme="minorHAnsi" w:hAnsiTheme="minorHAnsi" w:cs="Calibri"/>
                <w:szCs w:val="16"/>
              </w:rPr>
              <w:t>индекс</w:t>
            </w:r>
            <w:r w:rsidRPr="00A35E88">
              <w:rPr>
                <w:rFonts w:asciiTheme="minorHAnsi" w:hAnsiTheme="minorHAnsi" w:cs="Calibri"/>
                <w:szCs w:val="16"/>
                <w:lang w:val="ru-MO"/>
              </w:rPr>
              <w:t>і, өткен жылға пайызбен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107,4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104,8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106,0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104,2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101</w:t>
            </w:r>
            <w:r w:rsidRPr="00A35E88">
              <w:rPr>
                <w:rFonts w:asciiTheme="minorHAnsi" w:hAnsiTheme="minorHAnsi" w:cs="Calibri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  <w:tc>
          <w:tcPr>
            <w:tcW w:w="2831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Индекс физического объема, в процентах к предыдущему году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Дефлятор</w:t>
            </w:r>
            <w:r w:rsidRPr="00A35E88">
              <w:rPr>
                <w:rFonts w:asciiTheme="minorHAnsi" w:hAnsiTheme="minorHAnsi" w:cs="Calibri"/>
                <w:szCs w:val="16"/>
                <w:lang w:val="ru-MO"/>
              </w:rPr>
              <w:t>, өткен жылға пайызбен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118,9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104,8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109,5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105,8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101</w:t>
            </w:r>
            <w:r w:rsidRPr="00A35E88">
              <w:rPr>
                <w:rFonts w:asciiTheme="minorHAnsi" w:hAnsiTheme="minorHAnsi" w:cs="Calibri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  <w:tc>
          <w:tcPr>
            <w:tcW w:w="2831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Дефлятор, в процентах к предыдущему году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 xml:space="preserve">Халықтың жан басына шаққандағы ЖІӨ, теңге 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1 705 848,6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1 847 084,8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2 113 204,8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2 294 830,2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2 330 360,2</w:t>
            </w:r>
          </w:p>
        </w:tc>
        <w:tc>
          <w:tcPr>
            <w:tcW w:w="2831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ВВП на душу населения, тенге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ЖІӨ</w:t>
            </w:r>
            <w:r w:rsidRPr="00A35E88">
              <w:rPr>
                <w:rFonts w:asciiTheme="minorHAnsi" w:hAnsiTheme="minorHAnsi" w:cs="Calibri"/>
                <w:szCs w:val="16"/>
                <w:lang w:val="ru-MO"/>
              </w:rPr>
              <w:t xml:space="preserve"> халықтың жан басына </w:t>
            </w:r>
            <w:r w:rsidRPr="00A35E88">
              <w:rPr>
                <w:rFonts w:asciiTheme="minorHAnsi" w:hAnsiTheme="minorHAnsi" w:cs="Calibri"/>
                <w:szCs w:val="16"/>
                <w:lang w:val="ru-MO"/>
              </w:rPr>
              <w:lastRenderedPageBreak/>
              <w:t>шаққанда</w:t>
            </w:r>
            <w:r w:rsidRPr="00A35E88">
              <w:rPr>
                <w:rFonts w:asciiTheme="minorHAnsi" w:hAnsiTheme="minorHAnsi" w:cs="Calibri"/>
                <w:szCs w:val="16"/>
              </w:rPr>
              <w:t>, АҚШ доллары ресми бағам бойынша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lastRenderedPageBreak/>
              <w:t>11 634,5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12 387,4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13 890,8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12 806,7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10 509</w:t>
            </w:r>
            <w:r w:rsidRPr="00A35E88">
              <w:rPr>
                <w:rFonts w:asciiTheme="minorHAnsi" w:hAnsiTheme="minorHAnsi" w:cs="Calibri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  <w:tc>
          <w:tcPr>
            <w:tcW w:w="2831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 xml:space="preserve">ВВП на душу населения, долларов </w:t>
            </w:r>
            <w:r w:rsidRPr="00A35E88">
              <w:rPr>
                <w:rFonts w:asciiTheme="minorHAnsi" w:hAnsiTheme="minorHAnsi" w:cs="Calibri"/>
                <w:snapToGrid w:val="0"/>
                <w:szCs w:val="16"/>
              </w:rPr>
              <w:lastRenderedPageBreak/>
              <w:t>США по официальному курсу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105"/>
        </w:trPr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lastRenderedPageBreak/>
              <w:t>Халықтың жан басына шаққандағы ЖІӨ-нің нақты көлем индексі, өткен жылға пайызбен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105,9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103,3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104,5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102,7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99</w:t>
            </w:r>
            <w:r w:rsidRPr="00A35E88">
              <w:rPr>
                <w:rFonts w:asciiTheme="minorHAnsi" w:hAnsiTheme="minorHAnsi" w:cs="Calibri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  <w:tc>
          <w:tcPr>
            <w:tcW w:w="2831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Индекс физического объема ВВП на душу населения, в процентах к предыдущему году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105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 xml:space="preserve">Доллар бағамы, теңге 1 АҚШ долларына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146,62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149,11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152,13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179,19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221,73</w:t>
            </w:r>
          </w:p>
        </w:tc>
        <w:tc>
          <w:tcPr>
            <w:tcW w:w="2831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Курс доллара, тенге за 1 доллар США</w:t>
            </w:r>
          </w:p>
        </w:tc>
      </w:tr>
    </w:tbl>
    <w:p w:rsidR="00EF508E" w:rsidRPr="00A35E88" w:rsidRDefault="00EF508E" w:rsidP="00EF508E">
      <w:pPr>
        <w:pStyle w:val="Naimenovanie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  <w:szCs w:val="16"/>
        </w:rPr>
      </w:pP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>Ж</w:t>
      </w:r>
      <w:r w:rsidRPr="00A35E88">
        <w:rPr>
          <w:rFonts w:asciiTheme="minorHAnsi" w:hAnsiTheme="minorHAnsi" w:cs="Calibri"/>
          <w:b w:val="0"/>
          <w:sz w:val="16"/>
          <w:szCs w:val="16"/>
        </w:rPr>
        <w:t>алғасы</w:t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  <w:t xml:space="preserve">               П</w:t>
      </w:r>
      <w:r w:rsidRPr="00A35E88">
        <w:rPr>
          <w:rFonts w:asciiTheme="minorHAnsi" w:hAnsiTheme="minorHAnsi" w:cs="Calibri"/>
          <w:b w:val="0"/>
          <w:sz w:val="16"/>
          <w:szCs w:val="16"/>
        </w:rPr>
        <w:t>родолжение</w:t>
      </w:r>
    </w:p>
    <w:tbl>
      <w:tblPr>
        <w:tblW w:w="10205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410"/>
        <w:gridCol w:w="992"/>
        <w:gridCol w:w="993"/>
        <w:gridCol w:w="992"/>
        <w:gridCol w:w="992"/>
        <w:gridCol w:w="992"/>
        <w:gridCol w:w="2834"/>
      </w:tblGrid>
      <w:tr w:rsidR="00EF508E" w:rsidRPr="00A35E88" w:rsidTr="00D95098">
        <w:trPr>
          <w:cantSplit/>
          <w:trHeight w:val="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ішкі өнім (ЖІӨ), млн. теңге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46 971 150,0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54 378 857,8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61 819 536,4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69 532 626,5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70 649 033,2</w:t>
            </w:r>
          </w:p>
        </w:tc>
        <w:tc>
          <w:tcPr>
            <w:tcW w:w="283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 xml:space="preserve">Валовой внутренний продукт (ВВП), млн. тенге 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ЖІӨ, млн. АҚШ доллары ресми бағам бойынша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137 278,3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166 806,3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179 337,8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181 665,9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171 083,7</w:t>
            </w:r>
          </w:p>
        </w:tc>
        <w:tc>
          <w:tcPr>
            <w:tcW w:w="2834" w:type="dxa"/>
            <w:vAlign w:val="bottom"/>
          </w:tcPr>
          <w:p w:rsidR="00EF508E" w:rsidRPr="00A35E88" w:rsidRDefault="00EF508E" w:rsidP="00D95098">
            <w:pPr>
              <w:pStyle w:val="a7"/>
              <w:ind w:right="-70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ВВП, млн. долларов США по официальному курсу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Нақты көлем индексі, өткен жылға пайызбен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101,1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104,1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104,1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104,5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97</w:t>
            </w: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5</w:t>
            </w:r>
          </w:p>
        </w:tc>
        <w:tc>
          <w:tcPr>
            <w:tcW w:w="283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Индекс физического объема, в процентах к предыдущему году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Дефлятор, өткен жылға пайызбен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113,6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108,4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109,2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107,6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104</w:t>
            </w: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2</w:t>
            </w:r>
          </w:p>
        </w:tc>
        <w:tc>
          <w:tcPr>
            <w:tcW w:w="283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Дефлятор, в процентах к предыдущему году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 xml:space="preserve">Халықтың жан басына шаққандағы ЖІӨ, теңге 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2 639 710,3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3 014 720,8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3 382 469,2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3 755 744,6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3 766 810,2</w:t>
            </w:r>
          </w:p>
        </w:tc>
        <w:tc>
          <w:tcPr>
            <w:tcW w:w="283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ВВП на душу населения, тенге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ЖІӨ халықтың жан басына шаққанда, АҚШ доллары ресми бағам бойынша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7 714,8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9 247,6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ind w:left="-121"/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9 812,5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ind w:left="-121"/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9 812,5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9 121,7</w:t>
            </w:r>
          </w:p>
        </w:tc>
        <w:tc>
          <w:tcPr>
            <w:tcW w:w="283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ВВП на душу населения, долларов США по официальному курсу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105"/>
        </w:trPr>
        <w:tc>
          <w:tcPr>
            <w:tcW w:w="2410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Халықтың жан басына шаққандағы ЖІӨ-нің нақты көлем индексі, өткен жылға пайызбен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99,7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102,7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102,7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103,2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96</w:t>
            </w: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2</w:t>
            </w:r>
          </w:p>
        </w:tc>
        <w:tc>
          <w:tcPr>
            <w:tcW w:w="283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Индекс физического объема ВВП на душу населения, в процентах к предыдущему году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105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 xml:space="preserve">Доллар бағамы, теңге 1 АҚШ долларына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342,16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326,00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344,71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ru-MO"/>
              </w:rPr>
              <w:t>382,75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412</w:t>
            </w: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95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Курс доллара, тенге за 1 доллар США</w:t>
            </w:r>
          </w:p>
        </w:tc>
      </w:tr>
    </w:tbl>
    <w:p w:rsidR="00EF508E" w:rsidRPr="00A35E88" w:rsidRDefault="00EF508E" w:rsidP="00EF508E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lang w:val="kk-KZ"/>
        </w:rPr>
        <w:t>11</w:t>
      </w:r>
      <w:r w:rsidRPr="00A35E88">
        <w:rPr>
          <w:rFonts w:asciiTheme="minorHAnsi" w:hAnsiTheme="minorHAnsi" w:cs="Calibri"/>
        </w:rPr>
        <w:t>.</w:t>
      </w:r>
      <w:r w:rsidRPr="00A35E88">
        <w:rPr>
          <w:rFonts w:asciiTheme="minorHAnsi" w:hAnsiTheme="minorHAnsi" w:cs="Calibri"/>
          <w:lang w:val="kk-KZ"/>
        </w:rPr>
        <w:t>22</w:t>
      </w:r>
      <w:r w:rsidRPr="00A35E88">
        <w:rPr>
          <w:rFonts w:asciiTheme="minorHAnsi" w:hAnsiTheme="minorHAnsi" w:cs="Calibri"/>
        </w:rPr>
        <w:t xml:space="preserve"> Жалпы ішкі өнім қосылған құн сомасы ретінде</w:t>
      </w:r>
      <w:r w:rsidRPr="00A35E88">
        <w:rPr>
          <w:rFonts w:asciiTheme="minorHAnsi" w:hAnsiTheme="minorHAnsi" w:cs="Calibri"/>
        </w:rPr>
        <w:br/>
        <w:t>Валовой внутренний продукт как сумма добавленной стоимости</w:t>
      </w:r>
    </w:p>
    <w:p w:rsidR="00EF508E" w:rsidRPr="00A35E88" w:rsidRDefault="00EF508E" w:rsidP="00EF508E">
      <w:pPr>
        <w:pStyle w:val="a5"/>
        <w:spacing w:after="0"/>
        <w:ind w:right="-141"/>
        <w:jc w:val="both"/>
        <w:rPr>
          <w:rFonts w:asciiTheme="minorHAnsi" w:hAnsiTheme="minorHAnsi" w:cs="Calibri"/>
          <w:szCs w:val="16"/>
        </w:rPr>
      </w:pPr>
      <w:r w:rsidRPr="00A35E88">
        <w:rPr>
          <w:rFonts w:asciiTheme="minorHAnsi" w:hAnsiTheme="minorHAnsi" w:cs="Calibri"/>
          <w:szCs w:val="16"/>
          <w:lang w:val="kk-KZ"/>
        </w:rPr>
        <w:t>млн. теңге</w:t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</w:rPr>
        <w:t>млн. тенге</w:t>
      </w:r>
    </w:p>
    <w:tbl>
      <w:tblPr>
        <w:tblW w:w="10206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694"/>
        <w:gridCol w:w="992"/>
        <w:gridCol w:w="992"/>
        <w:gridCol w:w="992"/>
        <w:gridCol w:w="992"/>
        <w:gridCol w:w="992"/>
        <w:gridCol w:w="2552"/>
      </w:tblGrid>
      <w:tr w:rsidR="00EF508E" w:rsidRPr="00A35E88" w:rsidTr="00D95098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Негізгі бағаларда шығару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45 446 908,9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49 657 988,4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56 160 882,3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61 860 129,6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63 958 086,2</w:t>
            </w:r>
          </w:p>
        </w:tc>
        <w:tc>
          <w:tcPr>
            <w:tcW w:w="2552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Выпуск в основных ценах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Аралық тұтыну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19 705 034,1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21 129 898,3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23 264 281,3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25 208 557,4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25 174 185,8</w:t>
            </w:r>
          </w:p>
        </w:tc>
        <w:tc>
          <w:tcPr>
            <w:tcW w:w="2552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Промежуточное потребление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қосылған құн негізгі бағаларда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25 741 874,8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28 528 090,1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32 896 601,0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36 651 572,2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38 783 900,4</w:t>
            </w:r>
          </w:p>
        </w:tc>
        <w:tc>
          <w:tcPr>
            <w:tcW w:w="2552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Валовая добавленная стоимость в основных ценах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Өнімге салынатын салықтар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2 581 518,2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2 585 020,8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3 193 949,1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3 140 575,7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2 223 043,8</w:t>
            </w:r>
          </w:p>
        </w:tc>
        <w:tc>
          <w:tcPr>
            <w:tcW w:w="2552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Налоги на продукты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Өнімге арналған демеу қаржылар</w:t>
            </w:r>
            <w:r w:rsidRPr="00A35E88">
              <w:rPr>
                <w:rFonts w:asciiTheme="minorHAnsi" w:hAnsiTheme="minorHAnsi" w:cs="Calibri"/>
                <w:szCs w:val="16"/>
              </w:rPr>
              <w:t xml:space="preserve"> (-)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80 340,3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97 924,3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91 525,0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116 315,0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122 810,6</w:t>
            </w:r>
          </w:p>
        </w:tc>
        <w:tc>
          <w:tcPr>
            <w:tcW w:w="2552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Субсидии на продукты (-)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ішкі өнім нарықтық бағаларда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28 243 052,7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31 015 186,6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35 999 025,1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39 675 832,9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40 884 133,6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Валовой внутренний продукт в рыночных ценах</w:t>
            </w:r>
          </w:p>
        </w:tc>
      </w:tr>
    </w:tbl>
    <w:p w:rsidR="00EF508E" w:rsidRPr="00A35E88" w:rsidRDefault="00EF508E" w:rsidP="00EF508E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  <w:szCs w:val="16"/>
        </w:rPr>
      </w:pPr>
      <w:r w:rsidRPr="00A35E88">
        <w:rPr>
          <w:rFonts w:asciiTheme="minorHAnsi" w:hAnsiTheme="minorHAnsi" w:cs="Calibri"/>
          <w:b w:val="0"/>
          <w:sz w:val="16"/>
          <w:szCs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9922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694"/>
        <w:gridCol w:w="992"/>
        <w:gridCol w:w="992"/>
        <w:gridCol w:w="992"/>
        <w:gridCol w:w="992"/>
        <w:gridCol w:w="992"/>
        <w:gridCol w:w="2268"/>
      </w:tblGrid>
      <w:tr w:rsidR="00EF508E" w:rsidRPr="00A35E88" w:rsidTr="00D95098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Негізгі бағаларда шығару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74 731 304,6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95 418 867,6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102 753 424,6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111 674 103,0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109 694 845,8</w:t>
            </w:r>
          </w:p>
        </w:tc>
        <w:tc>
          <w:tcPr>
            <w:tcW w:w="2268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Выпуск в основных ценах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Аралық тұтыну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30 393 719,1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44 223 008,3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45 046 871,3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46 992 498,2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42 866 610,7</w:t>
            </w:r>
          </w:p>
        </w:tc>
        <w:tc>
          <w:tcPr>
            <w:tcW w:w="2268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Промежуточное потребление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қосылған құн негізгі бағаларда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44 337 585,5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51 195 859,3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57 706 553,3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64 681 604,8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66 828 235,1</w:t>
            </w:r>
          </w:p>
        </w:tc>
        <w:tc>
          <w:tcPr>
            <w:tcW w:w="2268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Валовая добавленная стоимость в основных ценах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Өнімге салынатын салықтар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2 777 016,3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3 371 983,4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4 277 352,3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5 057 371,0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4 069 079,9</w:t>
            </w:r>
          </w:p>
        </w:tc>
        <w:tc>
          <w:tcPr>
            <w:tcW w:w="2268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Налоги на продукты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Өнімге арналған демеу қаржылар</w:t>
            </w:r>
            <w:r w:rsidRPr="00A35E88">
              <w:rPr>
                <w:rFonts w:asciiTheme="minorHAnsi" w:hAnsiTheme="minorHAnsi" w:cs="Calibri"/>
                <w:szCs w:val="16"/>
              </w:rPr>
              <w:t xml:space="preserve"> (-)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143 451,8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188 984,9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164 369,2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206 349,3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248 281,8</w:t>
            </w:r>
          </w:p>
        </w:tc>
        <w:tc>
          <w:tcPr>
            <w:tcW w:w="2268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Субсидии на продукты (-)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ішкі өнім нарықтық бағаларда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46 971 150,0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54 378 857,8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61 819 536,4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69 532 626,5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70 649 033,2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Валовой внутренний продукт в рыночных ценах</w:t>
            </w:r>
          </w:p>
        </w:tc>
      </w:tr>
    </w:tbl>
    <w:p w:rsidR="00EF508E" w:rsidRPr="00A35E88" w:rsidRDefault="00EF508E" w:rsidP="00EF508E">
      <w:pPr>
        <w:pStyle w:val="a9"/>
        <w:pageBreakBefore/>
        <w:spacing w:before="0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lang w:val="kk-KZ"/>
        </w:rPr>
        <w:lastRenderedPageBreak/>
        <w:t>11</w:t>
      </w:r>
      <w:r w:rsidRPr="00A35E88">
        <w:rPr>
          <w:rFonts w:asciiTheme="minorHAnsi" w:hAnsiTheme="minorHAnsi" w:cs="Calibri"/>
        </w:rPr>
        <w:t>.</w:t>
      </w:r>
      <w:r w:rsidRPr="00A35E88">
        <w:rPr>
          <w:rFonts w:asciiTheme="minorHAnsi" w:hAnsiTheme="minorHAnsi" w:cs="Calibri"/>
          <w:lang w:val="kk-KZ"/>
        </w:rPr>
        <w:t>23</w:t>
      </w:r>
      <w:r w:rsidRPr="00A35E88">
        <w:rPr>
          <w:rFonts w:asciiTheme="minorHAnsi" w:hAnsiTheme="minorHAnsi" w:cs="Calibri"/>
        </w:rPr>
        <w:t xml:space="preserve"> Жалпы ішкі өнім табыс сомасы ретінде</w:t>
      </w:r>
      <w:r w:rsidRPr="00A35E88">
        <w:rPr>
          <w:rFonts w:asciiTheme="minorHAnsi" w:hAnsiTheme="minorHAnsi" w:cs="Calibri"/>
        </w:rPr>
        <w:br/>
        <w:t>Валовой внутренний продукт как сумма доходов</w:t>
      </w:r>
    </w:p>
    <w:p w:rsidR="00EF508E" w:rsidRPr="00A35E88" w:rsidRDefault="00EF508E" w:rsidP="00EF508E">
      <w:pPr>
        <w:pStyle w:val="a5"/>
        <w:spacing w:after="0"/>
        <w:jc w:val="both"/>
        <w:rPr>
          <w:rFonts w:asciiTheme="minorHAnsi" w:hAnsiTheme="minorHAnsi" w:cs="Calibri"/>
          <w:szCs w:val="16"/>
        </w:rPr>
      </w:pPr>
      <w:r w:rsidRPr="00A35E88">
        <w:rPr>
          <w:rFonts w:asciiTheme="minorHAnsi" w:hAnsiTheme="minorHAnsi" w:cs="Calibri"/>
          <w:szCs w:val="16"/>
        </w:rPr>
        <w:t>млн. теңге</w:t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  <w:t>млн. тенге</w:t>
      </w:r>
    </w:p>
    <w:tbl>
      <w:tblPr>
        <w:tblW w:w="10206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552"/>
        <w:gridCol w:w="992"/>
        <w:gridCol w:w="992"/>
        <w:gridCol w:w="992"/>
        <w:gridCol w:w="992"/>
        <w:gridCol w:w="992"/>
        <w:gridCol w:w="2694"/>
      </w:tblGrid>
      <w:tr w:rsidR="00EF508E" w:rsidRPr="00A35E88" w:rsidTr="00D95098">
        <w:trPr>
          <w:cantSplit/>
          <w:trHeight w:val="7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201</w:t>
            </w:r>
            <w:r w:rsidRPr="00A35E88">
              <w:rPr>
                <w:rFonts w:asciiTheme="minorHAnsi" w:hAnsiTheme="minorHAnsi" w:cs="Calibri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2552" w:type="dxa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Еңбекақы төлеу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9 225 682,3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10 133 606,</w:t>
            </w: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0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11 060 875,8</w:t>
            </w:r>
          </w:p>
        </w:tc>
        <w:tc>
          <w:tcPr>
            <w:tcW w:w="992" w:type="dxa"/>
          </w:tcPr>
          <w:p w:rsidR="00EF508E" w:rsidRPr="00A35E88" w:rsidRDefault="00EF508E" w:rsidP="00D95098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12 474 013,6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13 161 352,4</w:t>
            </w:r>
          </w:p>
        </w:tc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Оплата труда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Өндіріспенимпортқасалынатынсалықтар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2 867 947,3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2 912 355,6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3 608 059,9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3 598 131,8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2 685 592,6</w:t>
            </w:r>
          </w:p>
        </w:tc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Налоги на производство и импорт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 xml:space="preserve">Өндіріс пен импортқа демеу қаржылар </w:t>
            </w:r>
            <w:r w:rsidRPr="00A35E88">
              <w:rPr>
                <w:rFonts w:asciiTheme="minorHAnsi" w:hAnsiTheme="minorHAnsi" w:cs="Calibri"/>
                <w:szCs w:val="16"/>
              </w:rPr>
              <w:t>(-)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80 340,3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97 924,3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91 525,0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116 315,0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122 810,6</w:t>
            </w:r>
          </w:p>
        </w:tc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Субсидии на производство и импорт (-)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Негізгі капиталды тұтыну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3 588 238,5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3 732 517,</w:t>
            </w: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4 352 759,</w:t>
            </w: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4 869 370,7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5 199 146,5</w:t>
            </w:r>
          </w:p>
        </w:tc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Потребление основного капитала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Таза пайда және таза аралас табыстар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12 641 524,9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14 334 632,2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17 068 854,5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18 850 631,8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19 960 852,7</w:t>
            </w:r>
          </w:p>
        </w:tc>
        <w:tc>
          <w:tcPr>
            <w:tcW w:w="2694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Чистая прибыль и чистые смешанные доходы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  <w:tcBorders>
              <w:bottom w:val="single" w:sz="4" w:space="0" w:color="auto"/>
            </w:tcBorders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ішкі өнім нарықтық бағаларда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28 243 052,7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31 015 186,6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35 999 025,1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39 675 832,9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40 884 133,6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Валовой внутренний продукт в рыночных</w:t>
            </w:r>
            <w:r w:rsidRPr="00A35E88">
              <w:rPr>
                <w:rFonts w:asciiTheme="minorHAnsi" w:hAnsiTheme="minorHAnsi" w:cs="Calibri"/>
                <w:snapToGrid w:val="0"/>
                <w:szCs w:val="16"/>
              </w:rPr>
              <w:t xml:space="preserve"> ценах</w:t>
            </w:r>
          </w:p>
        </w:tc>
      </w:tr>
    </w:tbl>
    <w:p w:rsidR="00EF508E" w:rsidRPr="00A35E88" w:rsidRDefault="00EF508E" w:rsidP="00EF508E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  <w:szCs w:val="16"/>
        </w:rPr>
      </w:pPr>
      <w:r w:rsidRPr="00A35E88">
        <w:rPr>
          <w:rFonts w:asciiTheme="minorHAnsi" w:hAnsiTheme="minorHAnsi" w:cs="Calibri"/>
          <w:b w:val="0"/>
          <w:sz w:val="16"/>
          <w:szCs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  <w:t>Продолжение</w:t>
      </w:r>
    </w:p>
    <w:tbl>
      <w:tblPr>
        <w:tblW w:w="10210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552"/>
        <w:gridCol w:w="992"/>
        <w:gridCol w:w="992"/>
        <w:gridCol w:w="993"/>
        <w:gridCol w:w="992"/>
        <w:gridCol w:w="992"/>
        <w:gridCol w:w="2697"/>
      </w:tblGrid>
      <w:tr w:rsidR="00EF508E" w:rsidRPr="00A35E88" w:rsidTr="00D95098">
        <w:trPr>
          <w:cantSplit/>
          <w:trHeight w:val="84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2552" w:type="dxa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Еңбекақы төлеу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14 253 989,5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16 610 443,3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18 825 518,4</w:t>
            </w:r>
          </w:p>
        </w:tc>
        <w:tc>
          <w:tcPr>
            <w:tcW w:w="992" w:type="dxa"/>
          </w:tcPr>
          <w:p w:rsidR="00EF508E" w:rsidRPr="00A35E88" w:rsidRDefault="00EF508E" w:rsidP="00D95098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21 199 133,2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22 038 361,4</w:t>
            </w:r>
          </w:p>
        </w:tc>
        <w:tc>
          <w:tcPr>
            <w:tcW w:w="269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Оплата труда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Өндіріспенимпортқасалынатынсалықтар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3 465 723,7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3 973 441,9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4 890 902,8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5 </w:t>
            </w:r>
            <w:r w:rsidRPr="00A35E88">
              <w:rPr>
                <w:rFonts w:asciiTheme="minorHAnsi" w:hAnsiTheme="minorHAnsi" w:cs="Calibri"/>
                <w:sz w:val="16"/>
                <w:szCs w:val="16"/>
              </w:rPr>
              <w:t>778 55</w:t>
            </w: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2,</w:t>
            </w:r>
            <w:r w:rsidRPr="00A35E88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5 389 948,0</w:t>
            </w:r>
          </w:p>
        </w:tc>
        <w:tc>
          <w:tcPr>
            <w:tcW w:w="269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Налоги на производство и импорт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 xml:space="preserve">Өндіріс пен импортқа демеу қаржылар </w:t>
            </w:r>
            <w:r w:rsidRPr="00A35E88">
              <w:rPr>
                <w:rFonts w:asciiTheme="minorHAnsi" w:hAnsiTheme="minorHAnsi" w:cs="Calibri"/>
                <w:szCs w:val="16"/>
              </w:rPr>
              <w:t>(-)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143 451,8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188 984,9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164 369,2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206 349,3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248 281,8</w:t>
            </w:r>
          </w:p>
        </w:tc>
        <w:tc>
          <w:tcPr>
            <w:tcW w:w="269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Субсидии на производство и импорт (-)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Негізгі капиталды тұтыну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5 009 473,7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5 726 334,4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6 394 457,4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  <w:lang w:val="en-US"/>
              </w:rPr>
              <w:t>7 372 240,6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7 579 915,9</w:t>
            </w:r>
          </w:p>
        </w:tc>
        <w:tc>
          <w:tcPr>
            <w:tcW w:w="269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Потребление основного капитала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Таза пайда және таза аралас табыстар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24 385 414,9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28 257 623,1</w:t>
            </w:r>
          </w:p>
        </w:tc>
        <w:tc>
          <w:tcPr>
            <w:tcW w:w="993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31 873 027,0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35 389 049,9</w:t>
            </w:r>
          </w:p>
        </w:tc>
        <w:tc>
          <w:tcPr>
            <w:tcW w:w="992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35 889 089,7</w:t>
            </w:r>
          </w:p>
        </w:tc>
        <w:tc>
          <w:tcPr>
            <w:tcW w:w="269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Чистая прибыль и чистые смешанные доходы</w:t>
            </w:r>
          </w:p>
        </w:tc>
      </w:tr>
      <w:tr w:rsidR="00EF508E" w:rsidRPr="00A35E88" w:rsidTr="00D9509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  <w:tcBorders>
              <w:bottom w:val="single" w:sz="4" w:space="0" w:color="auto"/>
            </w:tcBorders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ішкі өнім нарықтық бағаларда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46 971 150,0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54 378 857,8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61 819 536,4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69 532 626,5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</w:rPr>
              <w:t>70 649 033,2</w:t>
            </w:r>
          </w:p>
        </w:tc>
        <w:tc>
          <w:tcPr>
            <w:tcW w:w="2697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Валовой внутренний продукт в рыночных</w:t>
            </w:r>
            <w:r w:rsidRPr="00A35E88">
              <w:rPr>
                <w:rFonts w:asciiTheme="minorHAnsi" w:hAnsiTheme="minorHAnsi" w:cs="Calibri"/>
                <w:snapToGrid w:val="0"/>
                <w:szCs w:val="16"/>
              </w:rPr>
              <w:t xml:space="preserve"> ценах</w:t>
            </w:r>
          </w:p>
        </w:tc>
      </w:tr>
    </w:tbl>
    <w:p w:rsidR="001A7349" w:rsidRPr="00A35E88" w:rsidRDefault="001A7349" w:rsidP="001A7349">
      <w:pPr>
        <w:pStyle w:val="a9"/>
        <w:spacing w:after="80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lang w:val="kk-KZ"/>
        </w:rPr>
        <w:t>11</w:t>
      </w:r>
      <w:r w:rsidRPr="00A35E88">
        <w:rPr>
          <w:rFonts w:asciiTheme="minorHAnsi" w:hAnsiTheme="minorHAnsi" w:cs="Calibri"/>
        </w:rPr>
        <w:t>.</w:t>
      </w:r>
      <w:r w:rsidRPr="00A35E88">
        <w:rPr>
          <w:rFonts w:asciiTheme="minorHAnsi" w:hAnsiTheme="minorHAnsi" w:cs="Calibri"/>
          <w:lang w:val="kk-KZ"/>
        </w:rPr>
        <w:t>24</w:t>
      </w:r>
      <w:r w:rsidRPr="00A35E88">
        <w:rPr>
          <w:rFonts w:asciiTheme="minorHAnsi" w:hAnsiTheme="minorHAnsi" w:cs="Calibri"/>
        </w:rPr>
        <w:t xml:space="preserve"> Жалпы ішкі өнім ағымдағы бағаларда</w:t>
      </w:r>
      <w:r w:rsidRPr="00A35E88">
        <w:rPr>
          <w:rFonts w:asciiTheme="minorHAnsi" w:hAnsiTheme="minorHAnsi" w:cs="Calibri"/>
        </w:rPr>
        <w:br/>
        <w:t>Валовой внутренний продукт в текущих ценах</w:t>
      </w:r>
    </w:p>
    <w:p w:rsidR="001A7349" w:rsidRPr="00A35E88" w:rsidRDefault="001A7349" w:rsidP="001A7349">
      <w:pPr>
        <w:pStyle w:val="a5"/>
        <w:spacing w:after="0"/>
        <w:jc w:val="left"/>
        <w:rPr>
          <w:rFonts w:asciiTheme="minorHAnsi" w:hAnsiTheme="minorHAnsi" w:cs="Calibri"/>
          <w:szCs w:val="16"/>
        </w:rPr>
      </w:pPr>
      <w:r w:rsidRPr="00A35E88">
        <w:rPr>
          <w:rFonts w:asciiTheme="minorHAnsi" w:hAnsiTheme="minorHAnsi" w:cs="Calibri"/>
          <w:szCs w:val="16"/>
        </w:rPr>
        <w:t>млн. теңге</w:t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  <w:t>млн. тенге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1A7349" w:rsidRPr="00A35E88" w:rsidTr="00DF1190">
        <w:tc>
          <w:tcPr>
            <w:tcW w:w="2268" w:type="dxa"/>
            <w:tcBorders>
              <w:left w:val="nil"/>
              <w:bottom w:val="single" w:sz="4" w:space="0" w:color="auto"/>
            </w:tcBorders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7349" w:rsidRPr="00A35E88" w:rsidRDefault="001A7349" w:rsidP="00DF1190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A7349" w:rsidRPr="00A35E88" w:rsidRDefault="001A7349" w:rsidP="00DF1190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2015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</w:tr>
      <w:tr w:rsidR="001A7349" w:rsidRPr="00A35E88" w:rsidTr="00DF1190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Тауарлар өндіру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11 934 119,5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12 589 431,3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13 752 477,6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14 893 902,3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14 540 579,0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fffff8"/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Производство товаров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Ауыл, орман және балық шаруашылығы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1 409 038,6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1 330 033,6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1 621 232,5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1 717 786,0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1 925 866,5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Сельское, лесное и рыбное хозяйство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Өнеркәсіп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8 708 469,4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9 343 705,5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9 985 996,6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10 818 122,5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10 166 976,4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Промышленность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 xml:space="preserve">Құрылыс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1 816 611,5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1 915 692,2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2 145 248,5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2 357 993,8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2 447 736,1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Строительство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Қызмет көрсету өндірісі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13 807 755,3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15 938 658,8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19 144 123,4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21 757 669,9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24 243 321,4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Bok"/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Производство услуг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Көтерме және бөлшек сауда; автомобильдерді және мотоциклдерді жөндеу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3 819 319,2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4 624 794,8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5 415 975,3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6 332 749,1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6 994 015,8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Оптовая и розничная торговля; ремонт автомобилей и мотоциклов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Көлік және қоймалау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1 937 037,6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2 294 128,9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2 736 538,1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3 144 595,2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3 520 545,5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Транспорт и складирование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Тұру және тамақтану бойынша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239 592,8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277 328,1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311 180,4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366 505,8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420 185,0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Услуги по проживанию и питанию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Ақпарат және байланыс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698 970,9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811 345,7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946 161,4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1 005 229,0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1 071 814,5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Информация и связь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Қаржы және сақтандыру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550 503,5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655 348,0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986 543,5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1 199 418,3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1 430 703,9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Финансовая и страховая деятельность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Жылжымайтын мүлікпен жасалатын операциялар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2 390 740,0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2 659 454,9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3 019 353,0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3 283 010,9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3 685 580,4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Операции с недвижимым имуществом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Кәсіби, ғылыми және техникалық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1 270 049,0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1 381 939,8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1 530 057,1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1 670 643,0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1 864 408,9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Профессиональная, научная и техническая деятельность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Әкімшілік және қосалқы қызмет көрсету саласындағы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491 047,4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553 813,5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637 108,6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752 924,9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846 480,3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Деятельность в области административного и вспомогательного обслуживания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Мемлекеттік басқару және қорғаныс; міндетті әлеуметтік қамтамасыз ету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551 535,2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608 373,1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711 439,5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773 223,0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809 408,7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Государственное управление и оборона; обязательное социальное обеспечение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Білім беру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886 288,7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949 217,2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1 029 843,4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1 125 456,2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1 197 316,9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Образование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Денсаулық сақтау және әлеуметтік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482 072,0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516 554,1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577 127,0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666 308,4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729 986,8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Здравоохранение и социальные услуги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Өнер, ойын-сауық және демалыс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176 073,9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197 730,7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243 360,9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289 131,1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329 278,5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Искусство, развлечения и отдых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Өзге де қызметтер түрлерін ұсыну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301 033,1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380 462,2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972 543,9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1 119 352,2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1 312 678,3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Предоставление прочих видов услуг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kk-KZ"/>
              </w:rPr>
              <w:t xml:space="preserve">Үй қызметшісін жалдайтын және өзі тұтыну үшін тауарлар мен қызметтер өндіретін үй </w:t>
            </w: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kk-KZ"/>
              </w:rPr>
              <w:lastRenderedPageBreak/>
              <w:t>шаруашылықтары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lastRenderedPageBreak/>
              <w:t>13 492,0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28 167,8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26 891,3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29 122,8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30 917,9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 xml:space="preserve">Деятельность домашних хозяйств, нанимающих домашнюю прислугу и </w:t>
            </w: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lastRenderedPageBreak/>
              <w:t>производящих товары и услуги для собственного потребления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lastRenderedPageBreak/>
              <w:t>Салалар бойынша барлығы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25 741 874,8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28 528 090,1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32 896 601,0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36 651 572,2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38 783 900,4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Всего по отраслям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КДЖӨҚ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КИУФП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қосылған құн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25 741 874,8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28 528 090,1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32 896 601,0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36 651 572,2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38 783 900,4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Валовая добавленная стоимость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Өнімге салынатын салықтар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2 581 518,2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2 585 020,8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3 193 949,1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3 140 575,7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2 223 043,8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Налоги на продукты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Өнімге демеу қаржылар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80 340,3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97 924,3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91 525,0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116 315,0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122 810,6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Субсидии на продукты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ішкі өнім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28 243 052,7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31 015 186,6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35 999 025,1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39 675 832,9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40 884 133,6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Валовый внутренний продукт</w:t>
            </w:r>
          </w:p>
        </w:tc>
      </w:tr>
    </w:tbl>
    <w:p w:rsidR="001A7349" w:rsidRPr="00A35E88" w:rsidRDefault="001A7349" w:rsidP="001A7349">
      <w:pPr>
        <w:pStyle w:val="Naimenovanie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b w:val="0"/>
          <w:sz w:val="16"/>
          <w:szCs w:val="16"/>
        </w:rPr>
        <w:t>Жал</w:t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>ғ</w:t>
      </w:r>
      <w:r w:rsidRPr="00A35E88">
        <w:rPr>
          <w:rFonts w:asciiTheme="minorHAnsi" w:hAnsiTheme="minorHAnsi" w:cs="Calibri"/>
          <w:b w:val="0"/>
          <w:sz w:val="16"/>
          <w:szCs w:val="16"/>
        </w:rPr>
        <w:t>асы</w:t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  <w:t xml:space="preserve">                П</w:t>
      </w:r>
      <w:r w:rsidRPr="00A35E88">
        <w:rPr>
          <w:rFonts w:asciiTheme="minorHAnsi" w:hAnsiTheme="minorHAnsi" w:cs="Calibri"/>
          <w:b w:val="0"/>
          <w:sz w:val="16"/>
          <w:szCs w:val="16"/>
        </w:rPr>
        <w:t>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1A7349" w:rsidRPr="00A35E88" w:rsidTr="00DF1190">
        <w:tc>
          <w:tcPr>
            <w:tcW w:w="2268" w:type="dxa"/>
            <w:tcBorders>
              <w:left w:val="nil"/>
              <w:bottom w:val="single" w:sz="4" w:space="0" w:color="auto"/>
            </w:tcBorders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2020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</w:tr>
      <w:tr w:rsidR="001A7349" w:rsidRPr="00A35E88" w:rsidTr="00DF1190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Тауарлар өндіру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17 161 282,9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20 034 372,9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fffff8"/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23 424 694,9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26 071 350,0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27 192 162,8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fffff8"/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Производство товаров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Ауыл, орман және балық шаруашылығы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2 140 007,6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2 456 284,6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2 717 499,1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3 105 560,7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3 808 889,1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Сельское, лесное и рыбное хозяйство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Өнеркәсіп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12 262 514,9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14 600 972,1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17 421 280,9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19 154 492,5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19 098 171,4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Промышленность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 xml:space="preserve">Құрылыс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2 758 760,4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2 977 116,2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3 285 914,9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3 811 296,8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4 285 102,3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Строительство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Қызмет көрсету өндірісі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27 176 302,6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31 161 486,4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Bok"/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34 281 858,4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38 610 254,8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39 636 072,3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Bok"/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Производство услуг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Көтерме және бөлшек сауда; автомобильдерді және мотоциклдерді жөндеу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7 898 849,7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9 141 161,9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10 366 506,1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11 788 364,0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12 166 037,6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Оптовая и розничная торговля; ремонт автомобилей и мотоциклов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Көлік және қоймалау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3 876 007,8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4 453 674,7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5 065 480,5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5 589 850,6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4 824 663,8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Транспорт и складирование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Тұру және тамақтану бойынша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528 771,4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645 467,1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703 857,5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793 329,6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722 736,0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Услуги по проживанию и питанию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Ақпарат және байланыс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978 417,4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1 089 261,8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1 182 681,6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1 349 561,9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1 670 561,0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Информация и связь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Қаржы және сақтандыру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1 668 758,4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2 020 521,6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2 048 002,8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2 233 384,2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2 376 245,1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Финансовая и страховая деятельность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Жылжымайтын мүлікпен жасалатын операциялар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4 101 176,8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4 515 363,5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4 793 647,7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5 222 690,9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5 147 649,0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Операции с недвижимым имуществом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Кәсіби, ғылыми және техникалық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2 335 967,1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2 457 398,9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2 742 926,9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3 062 749,9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2 919 937,4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Профессиональная, научная и техническая деятельность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Әкімшілік және қосалқы қызмет көрсету саласындағы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1 005 314,3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1 240 767,3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1 371 432,8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1 600 314,9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1 609 821,0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Деятельность в области административного и вспомогательного обслуживания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Мемлекеттік басқару және қорғаныс; міндетті әлеуметтік қамтамасыз ету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856 126,3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914 529,6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934 017,6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1 175 340,4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1 342 993,7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Государственное управление и оборона; обязательное социальное обеспечение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Білім беру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1 325 335,8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1 528 964,5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1 657 450,4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1 859 275,3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2 572 779,7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Образование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Денсаулық сақтау және әлеуметтік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888 829,7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1 075 843,5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1 172 754,3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1 326 324,9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1 804 796,2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Здравоохранение и социальные услуги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Өнер, ойын-сауық және демалыс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357 605,4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415 736,0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450 094,6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508 692,8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639 680,6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Искусство, развлечения и отдых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Өзге де қызметтер түрлерін ұсыну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1 323 043,5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1 621 966,9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1 749 064,9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2 053 934,9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1 788 578,2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Предоставление прочих видов услуг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kk-KZ"/>
              </w:rPr>
              <w:t>Үй қызметшісін жалдайтын және өзі тұтыну үшін тауарлар мен қызметтер өндіретін үй шаруашылықтары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32 099,0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40 829,1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43 940,7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46 440,5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49 593,0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Деятельность домашних хозяйств, нанимающих домашнюю прислугу и производящих товары и услуги для собственного потребления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Салалар бойынша барлығы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44 337 585,5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51 195 859,3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57 706 553,3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64 681 604,8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66 828 235,1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Всего по отраслям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КДЖӨҚ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КИУФП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қосылған құн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44 337 585,5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51 195 859,3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57 706 553,3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64 681 604,8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66 828 235,1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Валовая добавленная стоимость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Өнімге салынатын салықтар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2 777 016,3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3 371 983,4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4 277 352,3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5 057 371,0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4 069 079,9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Налоги на продукты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Өнімге демеу қаржылар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143 451,8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188 984,9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164 369,2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206 349,3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248 281,8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Субсидии на продукты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ішкі өнім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46 971 150,0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54 378 857,8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61 819 536,4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69 532 626,5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70 649 033,2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Валовый внутренний продукт</w:t>
            </w:r>
          </w:p>
        </w:tc>
      </w:tr>
    </w:tbl>
    <w:p w:rsidR="001A7349" w:rsidRPr="00A35E88" w:rsidRDefault="001A7349" w:rsidP="001A7349">
      <w:pPr>
        <w:pStyle w:val="a9"/>
        <w:spacing w:after="80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lang w:val="kk-KZ"/>
        </w:rPr>
        <w:t>11</w:t>
      </w:r>
      <w:r w:rsidRPr="00A35E88">
        <w:rPr>
          <w:rFonts w:asciiTheme="minorHAnsi" w:hAnsiTheme="minorHAnsi" w:cs="Calibri"/>
        </w:rPr>
        <w:t>.</w:t>
      </w:r>
      <w:r w:rsidRPr="00A35E88">
        <w:rPr>
          <w:rFonts w:asciiTheme="minorHAnsi" w:hAnsiTheme="minorHAnsi" w:cs="Calibri"/>
          <w:lang w:val="kk-KZ"/>
        </w:rPr>
        <w:t>24</w:t>
      </w:r>
      <w:r w:rsidRPr="00A35E88">
        <w:rPr>
          <w:rFonts w:asciiTheme="minorHAnsi" w:hAnsiTheme="minorHAnsi" w:cs="Calibri"/>
        </w:rPr>
        <w:t xml:space="preserve"> Жалпы ішкі өнім ағымдағы бағаларда</w:t>
      </w:r>
      <w:r w:rsidRPr="00A35E88">
        <w:rPr>
          <w:rFonts w:asciiTheme="minorHAnsi" w:hAnsiTheme="minorHAnsi" w:cs="Calibri"/>
        </w:rPr>
        <w:br/>
        <w:t>Валовой внутренний продукт в текущих ценах</w:t>
      </w:r>
    </w:p>
    <w:p w:rsidR="001A7349" w:rsidRPr="00A35E88" w:rsidRDefault="001A7349" w:rsidP="001A7349">
      <w:pPr>
        <w:pStyle w:val="a5"/>
        <w:spacing w:after="0"/>
        <w:jc w:val="left"/>
        <w:rPr>
          <w:rFonts w:asciiTheme="minorHAnsi" w:hAnsiTheme="minorHAnsi" w:cs="Calibri"/>
          <w:szCs w:val="16"/>
        </w:rPr>
      </w:pPr>
      <w:r w:rsidRPr="00A35E88">
        <w:rPr>
          <w:rFonts w:asciiTheme="minorHAnsi" w:hAnsiTheme="minorHAnsi" w:cs="Calibri"/>
          <w:szCs w:val="16"/>
        </w:rPr>
        <w:t>млн. теңге</w:t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  <w:t>млн. тенге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1A7349" w:rsidRPr="00A35E88" w:rsidTr="00DF1190">
        <w:tc>
          <w:tcPr>
            <w:tcW w:w="2268" w:type="dxa"/>
            <w:tcBorders>
              <w:left w:val="nil"/>
              <w:bottom w:val="single" w:sz="4" w:space="0" w:color="auto"/>
            </w:tcBorders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7349" w:rsidRPr="00A35E88" w:rsidRDefault="001A7349" w:rsidP="00DF1190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A7349" w:rsidRPr="00A35E88" w:rsidRDefault="001A7349" w:rsidP="00DF1190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2015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</w:tr>
      <w:tr w:rsidR="001A7349" w:rsidRPr="00A35E88" w:rsidTr="00DF1190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Тауарлар өндіру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11 934 119,5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12 589 431,3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13 752 477,6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14 893 902,3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14 540 579,0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fffff8"/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Производство товаров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Ауыл, орман және балық шаруашылығы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1 409 038,6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1 330 033,6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1 621 232,5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1 717 786,0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1 925 866,5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Сельское, лесное и рыбное хозяйство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Өнеркәсіп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8 708 469,4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9 343 705,5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9 985 996,6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10 818 122,5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10 166 976,4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Промышленность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 xml:space="preserve">Құрылыс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1 816 611,5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1 915 692,2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2 145 248,5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2 357 993,8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2 447 736,1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Строительство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Қызмет көрсету өндірісі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13 807 755,3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15 938 658,8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19 144 123,4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21 757 669,9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24 243 321,4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Bok"/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Производство услуг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 xml:space="preserve">Көтерме және бөлшек сауда; автомобильдерді және </w:t>
            </w:r>
            <w:r w:rsidRPr="00A35E88">
              <w:rPr>
                <w:rFonts w:asciiTheme="minorHAnsi" w:hAnsiTheme="minorHAnsi" w:cs="Calibri"/>
                <w:szCs w:val="16"/>
                <w:lang w:val="kk-KZ"/>
              </w:rPr>
              <w:lastRenderedPageBreak/>
              <w:t>мотоциклдерді жөндеу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lastRenderedPageBreak/>
              <w:t>3 819 319,2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4 624 794,8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5 415 975,3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6 332 749,1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6 994 015,8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 xml:space="preserve">Оптовая и розничная торговля; ремонт автомобилей и </w:t>
            </w: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lastRenderedPageBreak/>
              <w:t>мотоциклов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lastRenderedPageBreak/>
              <w:t>Көлік және қоймалау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1 937 037,6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2 294 128,9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2 736 538,1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3 144 595,2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3 520 545,5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Транспорт и складирование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Тұру және тамақтану бойынша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239 592,8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277 328,1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311 180,4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366 505,8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420 185,0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Услуги по проживанию и питанию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Ақпарат және байланыс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698 970,9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811 345,7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946 161,4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1 005 229,0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1 071 814,5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Информация и связь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Қаржы және сақтандыру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550 503,5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655 348,0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986 543,5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1 199 418,3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1 430 703,9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Финансовая и страховая деятельность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Жылжымайтын мүлікпен жасалатын операциялар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2 390 740,0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2 659 454,9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3 019 353,0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3 283 010,9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3 685 580,4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Операции с недвижимым имуществом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Кәсіби, ғылыми және техникалық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1 270 049,0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1 381 939,8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1 530 057,1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1 670 643,0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1 864 408,9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Профессиональная, научная и техническая деятельность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Әкімшілік және қосалқы қызмет көрсету саласындағы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491 047,4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553 813,5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637 108,6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752 924,9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846 480,3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Деятельность в области административного и вспомогательного обслуживания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Мемлекеттік басқару және қорғаныс; міндетті әлеуметтік қамтамасыз ету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551 535,2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608 373,1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711 439,5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773 223,0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809 408,7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Государственное управление и оборона; обязательное социальное обеспечение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Білім беру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886 288,7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949 217,2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1 029 843,4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1 125 456,2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1 197 316,9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Образование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Денсаулық сақтау және әлеуметтік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482 072,0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516 554,1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577 127,0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666 308,4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729 986,8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Здравоохранение и социальные услуги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Өнер, ойын-сауық және демалыс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176 073,9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197 730,7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243 360,9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289 131,1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329 278,5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Искусство, развлечения и отдых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Өзге де қызметтер түрлерін ұсыну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301 033,1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380 462,2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972 543,9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1 119 352,2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1 312 678,3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Предоставление прочих видов услуг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kk-KZ"/>
              </w:rPr>
              <w:t>Үй қызметшісін жалдайтын және өзі тұтыну үшін тауарлар мен қызметтер өндіретін үй шаруашылықтары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13 492,0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28 167,8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26 891,3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29 122,8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30 917,9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Деятельность домашних хозяйств, нанимающих домашнюю прислугу и производящих товары и услуги для собственного потребления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Салалар бойынша барлығы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25 741 874,8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28 528 090,1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32 896 601,0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36 651 572,2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38 783 900,4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Всего по отраслям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КДЖӨҚ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КИУФП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қосылған құн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25 741 874,8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28 528 090,1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32 896 601,0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36 651 572,2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38 783 900,4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Валовая добавленная стоимость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Өнімге салынатын салықтар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2 581 518,2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2 585 020,8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3 193 949,1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3 140 575,7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2 223 043,8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Налоги на продукты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Өнімге демеу қаржылар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80 340,3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97 924,3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91 525,0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116 315,0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122 810,6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Субсидии на продукты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ішкі өнім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28 243 052,7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31 015 186,6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35 999 025,1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39 675 832,9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40 884 133,6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Валовый внутренний продукт</w:t>
            </w:r>
          </w:p>
        </w:tc>
      </w:tr>
    </w:tbl>
    <w:p w:rsidR="001A7349" w:rsidRPr="00A35E88" w:rsidRDefault="001A7349" w:rsidP="001A7349">
      <w:pPr>
        <w:pStyle w:val="Naimenovanie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b w:val="0"/>
          <w:sz w:val="16"/>
          <w:szCs w:val="16"/>
        </w:rPr>
        <w:t>Жал</w:t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>ғ</w:t>
      </w:r>
      <w:r w:rsidRPr="00A35E88">
        <w:rPr>
          <w:rFonts w:asciiTheme="minorHAnsi" w:hAnsiTheme="minorHAnsi" w:cs="Calibri"/>
          <w:b w:val="0"/>
          <w:sz w:val="16"/>
          <w:szCs w:val="16"/>
        </w:rPr>
        <w:t>асы</w:t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  <w:t xml:space="preserve">                П</w:t>
      </w:r>
      <w:r w:rsidRPr="00A35E88">
        <w:rPr>
          <w:rFonts w:asciiTheme="minorHAnsi" w:hAnsiTheme="minorHAnsi" w:cs="Calibri"/>
          <w:b w:val="0"/>
          <w:sz w:val="16"/>
          <w:szCs w:val="16"/>
        </w:rPr>
        <w:t>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1A7349" w:rsidRPr="00A35E88" w:rsidTr="00DF1190">
        <w:tc>
          <w:tcPr>
            <w:tcW w:w="2268" w:type="dxa"/>
            <w:tcBorders>
              <w:left w:val="nil"/>
              <w:bottom w:val="single" w:sz="4" w:space="0" w:color="auto"/>
            </w:tcBorders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A7349" w:rsidRPr="00A35E88" w:rsidRDefault="001A7349" w:rsidP="00DF1190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2020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</w:tr>
      <w:tr w:rsidR="001A7349" w:rsidRPr="00A35E88" w:rsidTr="00DF1190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Тауарлар өндіру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17 161 282,9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20 034 372,9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fffff8"/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23 424 694,9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26 071 350,0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27 192 162,8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fffff8"/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Производство товаров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Ауыл, орман және балық шаруашылығы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2 140 007,6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2 456 284,6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2 717 499,1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3 105 560,7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3 808 889,1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Сельское, лесное и рыбное хозяйство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Өнеркәсіп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12 262 514,9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14 600 972,1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17 421 280,9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19 154 492,5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19 098 171,4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Промышленность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 xml:space="preserve">Құрылыс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2 758 760,4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2 977 116,2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3 285 914,9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3 811 296,8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4 285 102,3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Строительство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Қызмет көрсету өндірісі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27 176 302,6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31 161 486,4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Bok"/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34 281 858,4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38 610 254,8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39 636 072,3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Bok"/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Производство услуг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Көтерме және бөлшек сауда; автомобильдерді және мотоциклдерді жөндеу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7 898 849,7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9 141 161,9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10 366 506,1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11 788 364,0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12 166 037,6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Оптовая и розничная торговля; ремонт автомобилей и мотоциклов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Көлік және қоймалау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3 876 007,8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4 453 674,7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5 065 480,5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5 589 850,6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4 824 663,8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Транспорт и складирование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Тұру және тамақтану бойынша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528 771,4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645 467,1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703 857,5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793 329,6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722 736,0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Услуги по проживанию и питанию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Ақпарат және байланыс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978 417,4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1 089 261,8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1 182 681,6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1 349 561,9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1 670 561,0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Информация и связь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Қаржы және сақтандыру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1 668 758,4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2 020 521,6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2 048 002,8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2 233 384,2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2 376 245,1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Финансовая и страховая деятельность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Жылжымайтын мүлікпен жасалатын операциялар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4 101 176,8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4 515 363,5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4 793 647,7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5 222 690,9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5 147 649,0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Операции с недвижимым имуществом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Кәсіби, ғылыми және техникалық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2 335 967,1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2 457 398,9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2 742 926,9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3 062 749,9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2 919 937,4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Профессиональная, научная и техническая деятельность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Әкімшілік және қосалқы қызмет көрсету саласындағы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1 005 314,3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1 240 767,3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1 371 432,8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1 600 314,9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1 609 821,0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Деятельность в области административного и вспомогательного обслуживания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Мемлекеттік басқару және қорғаныс; міндетті әлеуметтік қамтамасыз ету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856 126,3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914 529,6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934 017,6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1 175 340,4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1 342 993,7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Государственное управление и оборона; обязательное социальное обеспечение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Білім беру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1 325 335,8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1 528 964,5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1 657 450,4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1 859 275,3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2 572 779,7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Образование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Денсаулық сақтау және әлеуметтік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888 829,7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1 075 843,5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1 172 754,3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1 326 324,9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1 804 796,2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Здравоохранение и социальные услуги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Өнер, ойын-сауық және демалыс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357 605,4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415 736,0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450 094,6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508 692,8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639 680,6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Искусство, развлечения и отдых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lastRenderedPageBreak/>
              <w:t>Өзге де қызметтер түрлерін ұсыну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1 323 043,5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1 621 966,9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1 749 064,9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2 053 934,9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1 788 578,2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Предоставление прочих видов услуг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kk-KZ"/>
              </w:rPr>
              <w:t>Үй қызметшісін жалдайтын және өзі тұтыну үшін тауарлар мен қызметтер өндіретін үй шаруашылықтары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32 099,0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40 829,1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43 940,7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46 440,5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49 593,0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Деятельность домашних хозяйств, нанимающих домашнюю прислугу и производящих товары и услуги для собственного потребления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Салалар бойынша барлығы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44 337 585,5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51 195 859,3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57 706 553,3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64 681 604,8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66 828 235,1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Всего по отраслям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КДЖӨҚ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КИУФП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қосылған құн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44 337 585,5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51 195 859,3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57 706 553,3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64 681 604,8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66 828 235,1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Валовая добавленная стоимость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Өнімге салынатын салықтар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2 777 016,3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3 371 983,4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4 277 352,3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5 057 371,0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4 069 079,9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Налоги на продукты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Өнімге демеу қаржылар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143 451,8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188 984,9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164 369,2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206 349,3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248 281,8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Субсидии на продукты</w:t>
            </w:r>
          </w:p>
        </w:tc>
      </w:tr>
      <w:tr w:rsidR="001A7349" w:rsidRPr="00A35E88" w:rsidTr="00DF1190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Жалпы ішкі өнім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ru-MO"/>
              </w:rPr>
              <w:t>46 971 150,0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54 378 857,8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61 819 536,4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69 532 626,5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70 649 033,2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349" w:rsidRPr="00A35E88" w:rsidRDefault="001A7349" w:rsidP="00DF1190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ru-MO"/>
              </w:rPr>
              <w:t>Валовый внутренний продукт</w:t>
            </w:r>
          </w:p>
        </w:tc>
      </w:tr>
    </w:tbl>
    <w:p w:rsidR="00EF508E" w:rsidRPr="00A35E88" w:rsidRDefault="00EF508E" w:rsidP="00EF508E">
      <w:pPr>
        <w:pStyle w:val="a9"/>
        <w:spacing w:before="0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lang w:val="kk-KZ"/>
        </w:rPr>
        <w:t>11</w:t>
      </w:r>
      <w:r w:rsidRPr="00A35E88">
        <w:rPr>
          <w:rFonts w:asciiTheme="minorHAnsi" w:hAnsiTheme="minorHAnsi" w:cs="Calibri"/>
        </w:rPr>
        <w:t>.</w:t>
      </w:r>
      <w:r w:rsidRPr="00A35E88">
        <w:rPr>
          <w:rFonts w:asciiTheme="minorHAnsi" w:hAnsiTheme="minorHAnsi" w:cs="Calibri"/>
          <w:lang w:val="kk-KZ"/>
        </w:rPr>
        <w:t>2</w:t>
      </w:r>
      <w:r w:rsidR="00DF1190" w:rsidRPr="00A35E88">
        <w:rPr>
          <w:rFonts w:asciiTheme="minorHAnsi" w:hAnsiTheme="minorHAnsi" w:cs="Calibri"/>
          <w:lang w:val="kk-KZ"/>
        </w:rPr>
        <w:t>5</w:t>
      </w:r>
      <w:r w:rsidRPr="00A35E88">
        <w:rPr>
          <w:rFonts w:asciiTheme="minorHAnsi" w:hAnsiTheme="minorHAnsi" w:cs="Calibri"/>
        </w:rPr>
        <w:t xml:space="preserve"> ЖІӨ-ні пайдалану элементтерінің нақты көлем индекстері</w:t>
      </w:r>
      <w:r w:rsidRPr="00A35E88">
        <w:rPr>
          <w:rFonts w:asciiTheme="minorHAnsi" w:hAnsiTheme="minorHAnsi" w:cs="Calibri"/>
        </w:rPr>
        <w:br/>
        <w:t>Индексы физического объема элементов использования ВВП</w:t>
      </w:r>
    </w:p>
    <w:p w:rsidR="00EF508E" w:rsidRPr="00A35E88" w:rsidRDefault="00EF508E" w:rsidP="00EF508E">
      <w:pPr>
        <w:pStyle w:val="a5"/>
        <w:spacing w:after="0"/>
        <w:ind w:right="-283"/>
        <w:jc w:val="both"/>
        <w:rPr>
          <w:rFonts w:asciiTheme="minorHAnsi" w:hAnsiTheme="minorHAnsi" w:cs="Calibri"/>
          <w:szCs w:val="16"/>
        </w:rPr>
      </w:pPr>
      <w:r w:rsidRPr="00A35E88">
        <w:rPr>
          <w:rFonts w:asciiTheme="minorHAnsi" w:hAnsiTheme="minorHAnsi" w:cs="Calibri"/>
          <w:szCs w:val="16"/>
        </w:rPr>
        <w:t>өткен жылға пайызбен</w:t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  <w:t>в процентах к предыдущему году</w:t>
      </w:r>
    </w:p>
    <w:tbl>
      <w:tblPr>
        <w:tblW w:w="10204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977"/>
        <w:gridCol w:w="850"/>
        <w:gridCol w:w="850"/>
        <w:gridCol w:w="850"/>
        <w:gridCol w:w="850"/>
        <w:gridCol w:w="850"/>
        <w:gridCol w:w="2977"/>
      </w:tblGrid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Түпкілікті тұтынуға жұмсалған шығыстар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111,9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110,8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108,9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102,8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101,9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Расходы на конечное потребление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үй шаруашылықтарының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112,0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110,1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110,6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101,1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101,8</w:t>
            </w:r>
          </w:p>
        </w:tc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домашних хозяйств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pacing w:val="-4"/>
                <w:szCs w:val="16"/>
              </w:rPr>
              <w:t>мемлекеттік басқарудың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111,9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113,5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101,7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109,8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102,4</w:t>
            </w:r>
          </w:p>
        </w:tc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органов государственного управления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ind w:left="113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жеке тауарлар менқызметтерге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113,9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111,0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101,8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104,5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на индивидуальные товары и услуги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ind w:left="113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ұжымдыққызметтерге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109,7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116,2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115,6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103,3</w:t>
            </w:r>
          </w:p>
        </w:tc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на коллективные услуги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ҰШҚКЕҰ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107,7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108,5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113,2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115,8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102,9</w:t>
            </w:r>
          </w:p>
        </w:tc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НКООДХ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Жалпы қорланым 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105,4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112,7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106,7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108,6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105,5</w:t>
            </w:r>
          </w:p>
        </w:tc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Валовое накопление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негізгі капиталдың жалпы қорланымы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103,4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109,9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105,5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104,4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104,2</w:t>
            </w:r>
          </w:p>
        </w:tc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валовое накопление основного капитала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Тауарлар мен қызметтер экспорты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100,4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104,8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102,7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97,5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95,9</w:t>
            </w:r>
          </w:p>
        </w:tc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Экспорт товаров и услуг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Тауарлар мен қызметтер импорты (-)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102,8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124,8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107,8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96,0</w:t>
            </w:r>
          </w:p>
        </w:tc>
        <w:tc>
          <w:tcPr>
            <w:tcW w:w="850" w:type="dxa"/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99,9</w:t>
            </w:r>
          </w:p>
        </w:tc>
        <w:tc>
          <w:tcPr>
            <w:tcW w:w="2977" w:type="dxa"/>
            <w:vAlign w:val="bottom"/>
          </w:tcPr>
          <w:p w:rsidR="00EF508E" w:rsidRPr="00A35E88" w:rsidRDefault="00EF508E" w:rsidP="00D95098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Импорт товаров и услуг (-)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Жалпы ішкі өнім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107,4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104,8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106,0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 w:val="16"/>
                <w:szCs w:val="16"/>
              </w:rPr>
              <w:t>104,2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101,2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Валовой внутренний продукт</w:t>
            </w:r>
          </w:p>
        </w:tc>
      </w:tr>
    </w:tbl>
    <w:p w:rsidR="00EF508E" w:rsidRPr="00A35E88" w:rsidRDefault="00EF508E" w:rsidP="00EF508E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  <w:szCs w:val="16"/>
        </w:rPr>
      </w:pPr>
      <w:r w:rsidRPr="00A35E88">
        <w:rPr>
          <w:rFonts w:asciiTheme="minorHAnsi" w:hAnsiTheme="minorHAnsi" w:cs="Calibri"/>
          <w:b w:val="0"/>
          <w:sz w:val="16"/>
          <w:szCs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  <w:t>Продолжение</w:t>
      </w:r>
    </w:p>
    <w:tbl>
      <w:tblPr>
        <w:tblW w:w="10208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2977"/>
        <w:gridCol w:w="851"/>
        <w:gridCol w:w="851"/>
        <w:gridCol w:w="851"/>
        <w:gridCol w:w="851"/>
        <w:gridCol w:w="851"/>
        <w:gridCol w:w="2976"/>
      </w:tblGrid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2020*</w:t>
            </w:r>
          </w:p>
        </w:tc>
        <w:tc>
          <w:tcPr>
            <w:tcW w:w="2976" w:type="dxa"/>
            <w:tcBorders>
              <w:bottom w:val="single" w:sz="4" w:space="0" w:color="auto"/>
              <w:right w:val="nil"/>
            </w:tcBorders>
          </w:tcPr>
          <w:p w:rsidR="00EF508E" w:rsidRPr="00A35E88" w:rsidRDefault="00EF508E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EF508E" w:rsidRPr="00A35E88" w:rsidTr="00D95098">
        <w:trPr>
          <w:cantSplit/>
          <w:trHeight w:val="85"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Түпкілікті тұтынуға жұмсалған шығыстар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bCs/>
                <w:sz w:val="16"/>
                <w:szCs w:val="16"/>
              </w:rPr>
              <w:t>101,6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bCs/>
                <w:sz w:val="16"/>
                <w:szCs w:val="16"/>
              </w:rPr>
              <w:t>102,7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bCs/>
                <w:sz w:val="16"/>
                <w:szCs w:val="16"/>
              </w:rPr>
              <w:t>107,4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bCs/>
                <w:sz w:val="16"/>
                <w:szCs w:val="16"/>
              </w:rPr>
              <w:t>99,0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Расходы на конечное потребление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үй шаруашылықтарының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96,2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домашних хозяйств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pacing w:val="-4"/>
                <w:szCs w:val="16"/>
              </w:rPr>
              <w:t>мемлекеттік басқарудың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85,9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115,5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112,8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органов государственного управления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жеке тауарлар менқызметтерге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71,3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117,8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на индивидуальные товары и услуги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ұжымдыққызметтерге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99,6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120,6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108,1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на коллективные услуги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ҰШҚКЕҰ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96,5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НКООДХ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Жалпы қорланым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bCs/>
                <w:sz w:val="16"/>
                <w:szCs w:val="16"/>
              </w:rPr>
              <w:t>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bCs/>
                <w:sz w:val="16"/>
                <w:szCs w:val="16"/>
              </w:rPr>
              <w:t>102,9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bCs/>
                <w:sz w:val="16"/>
                <w:szCs w:val="16"/>
              </w:rPr>
              <w:t>112,2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bCs/>
                <w:sz w:val="16"/>
                <w:szCs w:val="16"/>
              </w:rPr>
              <w:t>98,0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Валовое накопление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негізгі капиталдың жалпы қорланымы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113,8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99,7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валовое накопление основного капитала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Тауарлар мен қызметтер экспорты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87,9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Экспорт товаров и услуг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Тауарлар мен қызметтер импорты (-)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106,6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114,9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sz w:val="16"/>
                <w:szCs w:val="16"/>
              </w:rPr>
              <w:t>89,3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Импорт товаров и услуг (-)</w:t>
            </w:r>
          </w:p>
        </w:tc>
      </w:tr>
      <w:tr w:rsidR="00EF508E" w:rsidRPr="00A35E88" w:rsidTr="00D95098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Жалпы ішкі өнім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bCs/>
                <w:sz w:val="16"/>
                <w:szCs w:val="16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bCs/>
                <w:sz w:val="16"/>
                <w:szCs w:val="16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bCs/>
                <w:sz w:val="16"/>
                <w:szCs w:val="16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08E" w:rsidRPr="00A35E88" w:rsidRDefault="00EF508E" w:rsidP="00D95098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35E88">
              <w:rPr>
                <w:rFonts w:asciiTheme="minorHAnsi" w:hAnsiTheme="minorHAnsi" w:cs="Arial"/>
                <w:bCs/>
                <w:sz w:val="16"/>
                <w:szCs w:val="16"/>
              </w:rPr>
              <w:t>97,4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08E" w:rsidRPr="00A35E88" w:rsidRDefault="00EF508E" w:rsidP="00D95098">
            <w:pPr>
              <w:pStyle w:val="a7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Валовой внутренний продукт</w:t>
            </w:r>
          </w:p>
        </w:tc>
      </w:tr>
    </w:tbl>
    <w:p w:rsidR="00EF508E" w:rsidRPr="00A35E88" w:rsidRDefault="00EF508E" w:rsidP="00EF508E">
      <w:pPr>
        <w:pStyle w:val="a4"/>
        <w:spacing w:before="0"/>
        <w:ind w:left="284"/>
        <w:rPr>
          <w:rFonts w:asciiTheme="minorHAnsi" w:hAnsiTheme="minorHAnsi" w:cs="Calibri"/>
          <w:lang w:val="kk-KZ"/>
        </w:rPr>
      </w:pPr>
      <w:r w:rsidRPr="00A35E88">
        <w:rPr>
          <w:rFonts w:asciiTheme="minorHAnsi" w:hAnsiTheme="minorHAnsi" w:cs="Calibri"/>
          <w:lang w:val="kk-KZ"/>
        </w:rPr>
        <w:t>* Алдын ала деректер.</w:t>
      </w:r>
      <w:r w:rsidRPr="00A35E88">
        <w:rPr>
          <w:rFonts w:asciiTheme="minorHAnsi" w:hAnsiTheme="minorHAnsi" w:cs="Calibri"/>
        </w:rPr>
        <w:br/>
      </w:r>
      <w:r w:rsidRPr="00A35E88">
        <w:rPr>
          <w:rFonts w:asciiTheme="minorHAnsi" w:hAnsiTheme="minorHAnsi" w:cs="Calibri"/>
          <w:lang w:val="kk-KZ"/>
        </w:rPr>
        <w:t>Предварительные данные.</w:t>
      </w:r>
    </w:p>
    <w:p w:rsidR="00FB2763" w:rsidRPr="00A35E88" w:rsidRDefault="00FB2763" w:rsidP="00FB2763">
      <w:pPr>
        <w:pStyle w:val="21"/>
        <w:spacing w:before="120" w:after="0"/>
        <w:rPr>
          <w:rFonts w:asciiTheme="minorHAnsi" w:hAnsiTheme="minorHAnsi" w:cs="Calibri"/>
          <w:sz w:val="24"/>
        </w:rPr>
      </w:pPr>
      <w:r w:rsidRPr="00A35E88">
        <w:rPr>
          <w:rFonts w:asciiTheme="minorHAnsi" w:hAnsiTheme="minorHAnsi" w:cs="Calibri"/>
          <w:sz w:val="24"/>
          <w:lang w:val="kk-KZ"/>
        </w:rPr>
        <w:t>И</w:t>
      </w:r>
      <w:r w:rsidRPr="00A35E88">
        <w:rPr>
          <w:rFonts w:asciiTheme="minorHAnsi" w:hAnsiTheme="minorHAnsi" w:cs="Calibri"/>
          <w:sz w:val="24"/>
        </w:rPr>
        <w:t>нвестициял</w:t>
      </w:r>
      <w:r w:rsidRPr="00A35E88">
        <w:rPr>
          <w:rFonts w:asciiTheme="minorHAnsi" w:hAnsiTheme="minorHAnsi" w:cs="Calibri"/>
          <w:sz w:val="24"/>
          <w:lang w:val="kk-KZ"/>
        </w:rPr>
        <w:t>ар статистикасы</w:t>
      </w:r>
      <w:r w:rsidRPr="00A35E88">
        <w:rPr>
          <w:rFonts w:asciiTheme="minorHAnsi" w:hAnsiTheme="minorHAnsi" w:cs="Calibri"/>
          <w:sz w:val="24"/>
        </w:rPr>
        <w:br/>
      </w:r>
      <w:r w:rsidRPr="00A35E88">
        <w:rPr>
          <w:rFonts w:asciiTheme="minorHAnsi" w:hAnsiTheme="minorHAnsi" w:cs="Calibri"/>
          <w:sz w:val="24"/>
          <w:lang w:val="kk-KZ"/>
        </w:rPr>
        <w:t>Статистика и</w:t>
      </w:r>
      <w:r w:rsidRPr="00A35E88">
        <w:rPr>
          <w:rFonts w:asciiTheme="minorHAnsi" w:hAnsiTheme="minorHAnsi" w:cs="Calibri"/>
          <w:sz w:val="24"/>
        </w:rPr>
        <w:t>нвестици</w:t>
      </w:r>
      <w:r w:rsidRPr="00A35E88">
        <w:rPr>
          <w:rFonts w:asciiTheme="minorHAnsi" w:hAnsiTheme="minorHAnsi" w:cs="Calibri"/>
          <w:sz w:val="24"/>
          <w:lang w:val="kk-KZ"/>
        </w:rPr>
        <w:t>й</w:t>
      </w:r>
    </w:p>
    <w:p w:rsidR="00FB2763" w:rsidRPr="00A35E88" w:rsidRDefault="00FB2763" w:rsidP="00FB2763">
      <w:pPr>
        <w:pStyle w:val="a9"/>
        <w:spacing w:before="120" w:after="120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</w:t>
      </w:r>
      <w:r w:rsidRPr="00A35E88">
        <w:rPr>
          <w:rFonts w:asciiTheme="minorHAnsi" w:hAnsiTheme="minorHAnsi" w:cs="Calibri"/>
          <w:lang w:val="kk-KZ"/>
        </w:rPr>
        <w:t>2</w:t>
      </w:r>
      <w:r w:rsidR="00DF1190" w:rsidRPr="00A35E88">
        <w:rPr>
          <w:rFonts w:asciiTheme="minorHAnsi" w:hAnsiTheme="minorHAnsi" w:cs="Calibri"/>
          <w:lang w:val="kk-KZ"/>
        </w:rPr>
        <w:t>6</w:t>
      </w:r>
      <w:r w:rsidRPr="00A35E88">
        <w:rPr>
          <w:rFonts w:asciiTheme="minorHAnsi" w:hAnsiTheme="minorHAnsi" w:cs="Calibri"/>
        </w:rPr>
        <w:t xml:space="preserve"> Инвестициялық қызметтің негізгі көрсеткіштері</w:t>
      </w:r>
      <w:r w:rsidRPr="00A35E88">
        <w:rPr>
          <w:rFonts w:asciiTheme="minorHAnsi" w:hAnsiTheme="minorHAnsi" w:cs="Calibri"/>
          <w:vertAlign w:val="superscript"/>
        </w:rPr>
        <w:br/>
      </w:r>
      <w:r w:rsidRPr="00A35E88">
        <w:rPr>
          <w:rFonts w:asciiTheme="minorHAnsi" w:hAnsiTheme="minorHAnsi" w:cs="Calibri"/>
        </w:rPr>
        <w:t>Основные показатели инвестиционной деятельности</w:t>
      </w:r>
    </w:p>
    <w:p w:rsidR="00FB2763" w:rsidRPr="00A35E88" w:rsidRDefault="00FB2763" w:rsidP="00FB2763">
      <w:pPr>
        <w:pStyle w:val="a5"/>
        <w:spacing w:before="0" w:after="0"/>
        <w:jc w:val="left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млрд. теңге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млрд. тенге</w:t>
      </w:r>
    </w:p>
    <w:tbl>
      <w:tblPr>
        <w:tblW w:w="0" w:type="auto"/>
        <w:tblInd w:w="108" w:type="dxa"/>
        <w:tblLayout w:type="fixed"/>
        <w:tblLook w:val="01E0"/>
      </w:tblPr>
      <w:tblGrid>
        <w:gridCol w:w="567"/>
        <w:gridCol w:w="2552"/>
        <w:gridCol w:w="3402"/>
        <w:gridCol w:w="3669"/>
      </w:tblGrid>
      <w:tr w:rsidR="00FB2763" w:rsidRPr="00A35E88" w:rsidTr="00D9509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Негізгі капиталға салынған инвестициялар</w:t>
            </w:r>
          </w:p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Инвестиции в основной капитал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Негізгі құрал-жабдықтарды пайдалануға беру</w:t>
            </w:r>
          </w:p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Ввод в эксплуатацию основных средств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Тұрғын үй құрылысына салынған инвестициялар</w:t>
            </w:r>
          </w:p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Инвестиции в жилищное строительство</w:t>
            </w:r>
          </w:p>
        </w:tc>
      </w:tr>
      <w:tr w:rsidR="00FB2763" w:rsidRPr="00A35E88" w:rsidTr="00D9509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5 010,2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3 283,3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</w:rPr>
              <w:t>421,0</w:t>
            </w:r>
          </w:p>
        </w:tc>
      </w:tr>
      <w:tr w:rsidR="00FB2763" w:rsidRPr="00A35E88" w:rsidTr="00D9509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5 473</w:t>
            </w: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3 734,9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</w:rPr>
              <w:t>428,2</w:t>
            </w:r>
          </w:p>
        </w:tc>
      </w:tr>
      <w:tr w:rsidR="00FB2763" w:rsidRPr="00A35E88" w:rsidTr="00D9509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6 072,7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3 423,1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</w:rPr>
              <w:t>497,9</w:t>
            </w:r>
          </w:p>
        </w:tc>
      </w:tr>
      <w:tr w:rsidR="00FB2763" w:rsidRPr="00A35E88" w:rsidTr="00D9509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5"/>
              <w:spacing w:before="0" w:after="0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6 591,5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4 313,9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</w:rPr>
              <w:t>613,5</w:t>
            </w:r>
          </w:p>
        </w:tc>
      </w:tr>
      <w:tr w:rsidR="00FB2763" w:rsidRPr="00A35E88" w:rsidTr="00D9509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5"/>
              <w:spacing w:before="0" w:after="0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7 024,7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5 107,6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</w:rPr>
              <w:t>740,0</w:t>
            </w:r>
          </w:p>
        </w:tc>
      </w:tr>
      <w:tr w:rsidR="00FB2763" w:rsidRPr="00A35E88" w:rsidTr="00D9509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5"/>
              <w:spacing w:before="0" w:after="0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7 762,3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5 699,8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</w:rPr>
              <w:t>839,5</w:t>
            </w:r>
          </w:p>
        </w:tc>
      </w:tr>
      <w:tr w:rsidR="00FB2763" w:rsidRPr="00A35E88" w:rsidTr="00D9509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5"/>
              <w:spacing w:before="0" w:after="0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8 770,6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7 891,7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</w:rPr>
              <w:t>1 022,5</w:t>
            </w:r>
          </w:p>
        </w:tc>
      </w:tr>
      <w:tr w:rsidR="00FB2763" w:rsidRPr="00A35E88" w:rsidTr="00D9509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2018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5"/>
              <w:spacing w:before="0" w:after="0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11 179,0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21 798,3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  <w:lang w:val="en-US"/>
              </w:rPr>
              <w:t>1</w:t>
            </w:r>
            <w:r w:rsidRPr="00A35E88">
              <w:rPr>
                <w:rFonts w:asciiTheme="minorHAnsi" w:hAnsiTheme="minorHAnsi" w:cs="Calibri"/>
                <w:noProof w:val="0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noProof w:val="0"/>
                <w:sz w:val="16"/>
                <w:lang w:val="en-US"/>
              </w:rPr>
              <w:t>201,3</w:t>
            </w:r>
          </w:p>
        </w:tc>
      </w:tr>
      <w:tr w:rsidR="00FB2763" w:rsidRPr="00A35E88" w:rsidTr="00D9509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2019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5"/>
              <w:spacing w:before="0" w:after="0"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12 576,8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7 710,0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  <w:lang w:val="en-US"/>
              </w:rPr>
              <w:t>1 475,5</w:t>
            </w:r>
          </w:p>
        </w:tc>
      </w:tr>
      <w:tr w:rsidR="00FB2763" w:rsidRPr="00A35E88" w:rsidTr="00D95098">
        <w:trPr>
          <w:trHeight w:val="9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5"/>
              <w:spacing w:before="0" w:after="0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12 270,1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  <w:szCs w:val="16"/>
              </w:rPr>
              <w:t>7 966,2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1 989,3</w:t>
            </w:r>
          </w:p>
        </w:tc>
      </w:tr>
    </w:tbl>
    <w:p w:rsidR="00FB2763" w:rsidRPr="00A35E88" w:rsidRDefault="00FB2763" w:rsidP="00FB2763">
      <w:pPr>
        <w:pStyle w:val="a9"/>
        <w:spacing w:before="120" w:after="120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lastRenderedPageBreak/>
        <w:t>11.</w:t>
      </w:r>
      <w:r w:rsidRPr="00A35E88">
        <w:rPr>
          <w:rFonts w:asciiTheme="minorHAnsi" w:hAnsiTheme="minorHAnsi" w:cs="Calibri"/>
          <w:lang w:val="kk-KZ"/>
        </w:rPr>
        <w:t>2</w:t>
      </w:r>
      <w:r w:rsidR="00DF1190" w:rsidRPr="00A35E88">
        <w:rPr>
          <w:rFonts w:asciiTheme="minorHAnsi" w:hAnsiTheme="minorHAnsi" w:cs="Calibri"/>
          <w:lang w:val="kk-KZ"/>
        </w:rPr>
        <w:t>7</w:t>
      </w:r>
      <w:r w:rsidRPr="00A35E88">
        <w:rPr>
          <w:rFonts w:asciiTheme="minorHAnsi" w:hAnsiTheme="minorHAnsi" w:cs="Calibri"/>
        </w:rPr>
        <w:t xml:space="preserve"> Негізгі капиталға инвестициялардың қаржыландыру көздері</w:t>
      </w:r>
      <w:r w:rsidRPr="00A35E88">
        <w:rPr>
          <w:rFonts w:asciiTheme="minorHAnsi" w:hAnsiTheme="minorHAnsi" w:cs="Calibri"/>
        </w:rPr>
        <w:br/>
        <w:t>Источники финансирования инвестиций в основной капитал</w:t>
      </w:r>
    </w:p>
    <w:p w:rsidR="00FB2763" w:rsidRPr="00A35E88" w:rsidRDefault="00FB2763" w:rsidP="00FB2763">
      <w:pPr>
        <w:pStyle w:val="a0"/>
        <w:ind w:right="-141" w:firstLine="0"/>
        <w:rPr>
          <w:rFonts w:asciiTheme="minorHAnsi" w:hAnsiTheme="minorHAnsi" w:cs="Calibri"/>
          <w:sz w:val="16"/>
        </w:rPr>
      </w:pPr>
      <w:r w:rsidRPr="00A35E88">
        <w:rPr>
          <w:rFonts w:asciiTheme="minorHAnsi" w:hAnsiTheme="minorHAnsi" w:cs="Calibri"/>
          <w:sz w:val="16"/>
        </w:rPr>
        <w:t>жалпы көлемге пайызбен</w:t>
      </w:r>
      <w:r w:rsidRPr="00A35E88">
        <w:rPr>
          <w:rFonts w:asciiTheme="minorHAnsi" w:hAnsiTheme="minorHAnsi" w:cs="Calibri"/>
          <w:sz w:val="16"/>
        </w:rPr>
        <w:tab/>
      </w:r>
      <w:r w:rsidRPr="00A35E88">
        <w:rPr>
          <w:rFonts w:asciiTheme="minorHAnsi" w:hAnsiTheme="minorHAnsi" w:cs="Calibri"/>
          <w:sz w:val="16"/>
        </w:rPr>
        <w:tab/>
      </w:r>
      <w:r w:rsidRPr="00A35E88">
        <w:rPr>
          <w:rFonts w:asciiTheme="minorHAnsi" w:hAnsiTheme="minorHAnsi" w:cs="Calibri"/>
          <w:sz w:val="16"/>
        </w:rPr>
        <w:tab/>
      </w:r>
      <w:r w:rsidRPr="00A35E88">
        <w:rPr>
          <w:rFonts w:asciiTheme="minorHAnsi" w:hAnsiTheme="minorHAnsi" w:cs="Calibri"/>
          <w:sz w:val="16"/>
        </w:rPr>
        <w:tab/>
      </w:r>
      <w:r w:rsidRPr="00A35E88">
        <w:rPr>
          <w:rFonts w:asciiTheme="minorHAnsi" w:hAnsiTheme="minorHAnsi" w:cs="Calibri"/>
          <w:sz w:val="16"/>
        </w:rPr>
        <w:tab/>
      </w:r>
      <w:r w:rsidRPr="00A35E88">
        <w:rPr>
          <w:rFonts w:asciiTheme="minorHAnsi" w:hAnsiTheme="minorHAnsi" w:cs="Calibri"/>
          <w:sz w:val="16"/>
        </w:rPr>
        <w:tab/>
      </w:r>
      <w:r w:rsidRPr="00A35E88">
        <w:rPr>
          <w:rFonts w:asciiTheme="minorHAnsi" w:hAnsiTheme="minorHAnsi" w:cs="Calibri"/>
          <w:sz w:val="16"/>
        </w:rPr>
        <w:tab/>
      </w:r>
      <w:r w:rsidRPr="00A35E88">
        <w:rPr>
          <w:rFonts w:asciiTheme="minorHAnsi" w:hAnsiTheme="minorHAnsi" w:cs="Calibri"/>
          <w:sz w:val="16"/>
        </w:rPr>
        <w:tab/>
      </w:r>
      <w:r w:rsidRPr="00A35E88">
        <w:rPr>
          <w:rFonts w:asciiTheme="minorHAnsi" w:hAnsiTheme="minorHAnsi" w:cs="Calibri"/>
          <w:sz w:val="16"/>
        </w:rPr>
        <w:tab/>
        <w:t>в процентах к общему объему</w:t>
      </w:r>
    </w:p>
    <w:tbl>
      <w:tblPr>
        <w:tblW w:w="0" w:type="auto"/>
        <w:tblInd w:w="108" w:type="dxa"/>
        <w:tblLayout w:type="fixed"/>
        <w:tblLook w:val="01E0"/>
      </w:tblPr>
      <w:tblGrid>
        <w:gridCol w:w="567"/>
        <w:gridCol w:w="2410"/>
        <w:gridCol w:w="1418"/>
        <w:gridCol w:w="2551"/>
        <w:gridCol w:w="1453"/>
        <w:gridCol w:w="1807"/>
      </w:tblGrid>
      <w:tr w:rsidR="00FB2763" w:rsidRPr="00A35E88" w:rsidTr="00D95098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Негізгі капиталға салынған инвестициялар</w:t>
            </w:r>
          </w:p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Инвестиции в основной капитал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Оның ішінде</w:t>
            </w:r>
          </w:p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В том числе за счет</w:t>
            </w:r>
          </w:p>
        </w:tc>
      </w:tr>
      <w:tr w:rsidR="00FB2763" w:rsidRPr="00A35E88" w:rsidTr="00D95098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бюджеттік қаражат есебінен бюджетных средств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кәсіпорындар мен ұйымдардың меншікті қаражаты есебінен</w:t>
            </w:r>
          </w:p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собственных средств предприятий и организаций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қарыз қаражаты есебінен</w:t>
            </w:r>
          </w:p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заемных средств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шетелдік инвесторлар қаражаты есебінен</w:t>
            </w:r>
          </w:p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средств иностранных инвесторов</w:t>
            </w:r>
          </w:p>
        </w:tc>
      </w:tr>
      <w:tr w:rsidR="00FB2763" w:rsidRPr="00A35E88" w:rsidTr="00D95098"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2011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45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12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22</w:t>
            </w:r>
          </w:p>
        </w:tc>
      </w:tr>
      <w:tr w:rsidR="00FB2763" w:rsidRPr="00A35E88" w:rsidTr="00D95098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53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14</w:t>
            </w:r>
          </w:p>
        </w:tc>
      </w:tr>
    </w:tbl>
    <w:p w:rsidR="00FB2763" w:rsidRPr="00A35E88" w:rsidRDefault="00FB2763" w:rsidP="00FB2763">
      <w:pPr>
        <w:pStyle w:val="a9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 xml:space="preserve">Жалғасы </w:t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  <w:t>Продолжение</w:t>
      </w:r>
    </w:p>
    <w:tbl>
      <w:tblPr>
        <w:tblW w:w="10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53"/>
        <w:gridCol w:w="679"/>
        <w:gridCol w:w="679"/>
        <w:gridCol w:w="678"/>
        <w:gridCol w:w="679"/>
        <w:gridCol w:w="679"/>
        <w:gridCol w:w="679"/>
        <w:gridCol w:w="678"/>
        <w:gridCol w:w="679"/>
        <w:gridCol w:w="2173"/>
      </w:tblGrid>
      <w:tr w:rsidR="00FB2763" w:rsidRPr="00A35E88" w:rsidTr="008F6C57">
        <w:trPr>
          <w:cantSplit/>
          <w:trHeight w:val="288"/>
        </w:trPr>
        <w:tc>
          <w:tcPr>
            <w:tcW w:w="2853" w:type="dxa"/>
            <w:tcBorders>
              <w:left w:val="nil"/>
            </w:tcBorders>
            <w:shd w:val="clear" w:color="auto" w:fill="FFFFFF"/>
            <w:vAlign w:val="center"/>
          </w:tcPr>
          <w:p w:rsidR="00FB2763" w:rsidRPr="00A35E88" w:rsidRDefault="00FB2763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679" w:type="dxa"/>
            <w:shd w:val="clear" w:color="auto" w:fill="FFFFFF"/>
            <w:vAlign w:val="center"/>
          </w:tcPr>
          <w:p w:rsidR="00FB2763" w:rsidRPr="00A35E88" w:rsidRDefault="00FB2763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679" w:type="dxa"/>
            <w:shd w:val="clear" w:color="auto" w:fill="FFFFFF"/>
            <w:vAlign w:val="center"/>
          </w:tcPr>
          <w:p w:rsidR="00FB2763" w:rsidRPr="00A35E88" w:rsidRDefault="00FB2763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678" w:type="dxa"/>
            <w:shd w:val="clear" w:color="auto" w:fill="FFFFFF"/>
            <w:vAlign w:val="center"/>
          </w:tcPr>
          <w:p w:rsidR="00FB2763" w:rsidRPr="00A35E88" w:rsidRDefault="00FB2763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679" w:type="dxa"/>
            <w:shd w:val="clear" w:color="auto" w:fill="FFFFFF"/>
            <w:vAlign w:val="center"/>
          </w:tcPr>
          <w:p w:rsidR="00FB2763" w:rsidRPr="00A35E88" w:rsidRDefault="00FB2763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679" w:type="dxa"/>
            <w:shd w:val="clear" w:color="auto" w:fill="FFFFFF"/>
            <w:vAlign w:val="center"/>
          </w:tcPr>
          <w:p w:rsidR="00FB2763" w:rsidRPr="00A35E88" w:rsidRDefault="00FB2763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679" w:type="dxa"/>
            <w:shd w:val="clear" w:color="auto" w:fill="FFFFFF"/>
            <w:vAlign w:val="center"/>
          </w:tcPr>
          <w:p w:rsidR="00FB2763" w:rsidRPr="00A35E88" w:rsidRDefault="00FB2763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678" w:type="dxa"/>
            <w:shd w:val="clear" w:color="auto" w:fill="FFFFFF"/>
            <w:vAlign w:val="center"/>
          </w:tcPr>
          <w:p w:rsidR="00FB2763" w:rsidRPr="00A35E88" w:rsidRDefault="00FB2763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679" w:type="dxa"/>
            <w:shd w:val="clear" w:color="auto" w:fill="FFFFFF"/>
            <w:vAlign w:val="center"/>
          </w:tcPr>
          <w:p w:rsidR="00FB2763" w:rsidRPr="00A35E88" w:rsidRDefault="00FB2763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2173" w:type="dxa"/>
            <w:tcBorders>
              <w:right w:val="nil"/>
            </w:tcBorders>
            <w:shd w:val="clear" w:color="auto" w:fill="FFFFFF"/>
            <w:vAlign w:val="center"/>
          </w:tcPr>
          <w:p w:rsidR="00FB2763" w:rsidRPr="00A35E88" w:rsidRDefault="00FB2763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FB2763" w:rsidRPr="00A35E88" w:rsidTr="008F6C57">
        <w:trPr>
          <w:cantSplit/>
          <w:trHeight w:val="205"/>
        </w:trPr>
        <w:tc>
          <w:tcPr>
            <w:tcW w:w="2853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B2763" w:rsidRPr="00A35E88" w:rsidRDefault="00FB2763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Барлығы</w:t>
            </w:r>
          </w:p>
        </w:tc>
        <w:tc>
          <w:tcPr>
            <w:tcW w:w="679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100</w:t>
            </w:r>
          </w:p>
        </w:tc>
        <w:tc>
          <w:tcPr>
            <w:tcW w:w="679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100</w:t>
            </w:r>
          </w:p>
        </w:tc>
        <w:tc>
          <w:tcPr>
            <w:tcW w:w="67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100</w:t>
            </w:r>
          </w:p>
        </w:tc>
        <w:tc>
          <w:tcPr>
            <w:tcW w:w="679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100</w:t>
            </w:r>
          </w:p>
        </w:tc>
        <w:tc>
          <w:tcPr>
            <w:tcW w:w="679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B2763" w:rsidRPr="00A35E88" w:rsidRDefault="00FB2763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100</w:t>
            </w:r>
          </w:p>
        </w:tc>
        <w:tc>
          <w:tcPr>
            <w:tcW w:w="679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100</w:t>
            </w:r>
          </w:p>
        </w:tc>
        <w:tc>
          <w:tcPr>
            <w:tcW w:w="67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B2763" w:rsidRPr="00A35E88" w:rsidRDefault="00FB2763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100</w:t>
            </w:r>
          </w:p>
        </w:tc>
        <w:tc>
          <w:tcPr>
            <w:tcW w:w="679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B2763" w:rsidRPr="00A35E88" w:rsidRDefault="00FB2763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100</w:t>
            </w:r>
          </w:p>
        </w:tc>
        <w:tc>
          <w:tcPr>
            <w:tcW w:w="217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FB2763" w:rsidRPr="00A35E88" w:rsidRDefault="00FB2763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</w:rPr>
              <w:t>Всего</w:t>
            </w:r>
          </w:p>
        </w:tc>
      </w:tr>
      <w:tr w:rsidR="00FB2763" w:rsidRPr="00A35E88" w:rsidTr="008F6C57">
        <w:trPr>
          <w:cantSplit/>
          <w:trHeight w:val="138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 қаражаттар есебінен: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</w:rPr>
              <w:t>в том числе за счет средств:</w:t>
            </w:r>
          </w:p>
        </w:tc>
      </w:tr>
      <w:tr w:rsidR="00FB2763" w:rsidRPr="00A35E88" w:rsidTr="008F6C57">
        <w:trPr>
          <w:cantSplit/>
          <w:trHeight w:val="213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мемлекеттік бюджет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17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20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18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17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f0"/>
              <w:ind w:left="113" w:firstLine="0"/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12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f0"/>
              <w:ind w:left="113" w:firstLine="0"/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19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f0"/>
              <w:ind w:left="113" w:firstLine="0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государственного бюджета</w:t>
            </w:r>
          </w:p>
        </w:tc>
      </w:tr>
      <w:tr w:rsidR="00FB2763" w:rsidRPr="00A35E88" w:rsidTr="008F6C57">
        <w:trPr>
          <w:cantSplit/>
          <w:trHeight w:val="213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f0"/>
              <w:ind w:left="113" w:firstLine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 xml:space="preserve">меншікті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52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57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58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59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68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73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f0"/>
              <w:ind w:left="113" w:firstLine="0"/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78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f0"/>
              <w:ind w:left="113" w:firstLine="0"/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69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f0"/>
              <w:ind w:left="113" w:firstLine="0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собственных</w:t>
            </w:r>
          </w:p>
        </w:tc>
      </w:tr>
      <w:tr w:rsidR="00FB2763" w:rsidRPr="00A35E88" w:rsidTr="008F6C57">
        <w:trPr>
          <w:cantSplit/>
          <w:trHeight w:val="205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f0"/>
              <w:ind w:left="113" w:firstLine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банктердің кредиттері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6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кредитов банков</w:t>
            </w:r>
          </w:p>
        </w:tc>
      </w:tr>
      <w:tr w:rsidR="00FB2763" w:rsidRPr="00A35E88" w:rsidTr="008F6C57">
        <w:trPr>
          <w:cantSplit/>
          <w:trHeight w:val="205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олардан: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FB2763" w:rsidRPr="00A35E88" w:rsidTr="008F6C57">
        <w:trPr>
          <w:cantSplit/>
          <w:trHeight w:val="418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шетелдік банктердің кредиттері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11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lang w:val="en-US"/>
              </w:rPr>
              <w:t>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lang w:val="en-US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кредитов иностранных банков</w:t>
            </w:r>
          </w:p>
        </w:tc>
      </w:tr>
      <w:tr w:rsidR="00FB2763" w:rsidRPr="00A35E88" w:rsidTr="008F6C57">
        <w:trPr>
          <w:cantSplit/>
          <w:trHeight w:val="213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басқа да қарыз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15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17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18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18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7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</w:rPr>
              <w:t>других заемных</w:t>
            </w:r>
          </w:p>
        </w:tc>
      </w:tr>
      <w:tr w:rsidR="00FB2763" w:rsidRPr="00A35E88" w:rsidTr="008F6C57">
        <w:trPr>
          <w:cantSplit/>
          <w:trHeight w:val="205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олардан: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</w:t>
            </w:r>
            <w:r w:rsidRPr="00A35E88">
              <w:rPr>
                <w:rFonts w:asciiTheme="minorHAnsi" w:hAnsiTheme="minorHAnsi" w:cs="Calibri"/>
                <w:snapToGrid w:val="0"/>
              </w:rPr>
              <w:t>:</w:t>
            </w:r>
          </w:p>
        </w:tc>
      </w:tr>
      <w:tr w:rsidR="00FB2763" w:rsidRPr="00A35E88" w:rsidTr="008F6C57">
        <w:trPr>
          <w:cantSplit/>
          <w:trHeight w:val="154"/>
        </w:trPr>
        <w:tc>
          <w:tcPr>
            <w:tcW w:w="2853" w:type="dxa"/>
            <w:tcBorders>
              <w:top w:val="nil"/>
              <w:left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резидент еместердің қарыз қаражаты</w:t>
            </w:r>
          </w:p>
        </w:tc>
        <w:tc>
          <w:tcPr>
            <w:tcW w:w="679" w:type="dxa"/>
            <w:tcBorders>
              <w:top w:val="nil"/>
              <w:left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</w:t>
            </w:r>
          </w:p>
        </w:tc>
        <w:tc>
          <w:tcPr>
            <w:tcW w:w="679" w:type="dxa"/>
            <w:tcBorders>
              <w:top w:val="nil"/>
              <w:left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12</w:t>
            </w:r>
          </w:p>
        </w:tc>
        <w:tc>
          <w:tcPr>
            <w:tcW w:w="678" w:type="dxa"/>
            <w:tcBorders>
              <w:top w:val="nil"/>
              <w:left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14</w:t>
            </w:r>
          </w:p>
        </w:tc>
        <w:tc>
          <w:tcPr>
            <w:tcW w:w="679" w:type="dxa"/>
            <w:tcBorders>
              <w:top w:val="nil"/>
              <w:left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8</w:t>
            </w:r>
          </w:p>
        </w:tc>
        <w:tc>
          <w:tcPr>
            <w:tcW w:w="679" w:type="dxa"/>
            <w:tcBorders>
              <w:top w:val="nil"/>
              <w:left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679" w:type="dxa"/>
            <w:tcBorders>
              <w:top w:val="nil"/>
              <w:left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678" w:type="dxa"/>
            <w:tcBorders>
              <w:top w:val="nil"/>
              <w:left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lang w:val="en-US"/>
              </w:rPr>
              <w:t>3</w:t>
            </w:r>
          </w:p>
        </w:tc>
        <w:tc>
          <w:tcPr>
            <w:tcW w:w="679" w:type="dxa"/>
            <w:tcBorders>
              <w:top w:val="nil"/>
              <w:left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right w:val="nil"/>
            </w:tcBorders>
          </w:tcPr>
          <w:p w:rsidR="00FB2763" w:rsidRPr="00A35E88" w:rsidRDefault="00FB2763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заемных средств нерезидентов</w:t>
            </w:r>
          </w:p>
        </w:tc>
      </w:tr>
    </w:tbl>
    <w:p w:rsidR="00FB2763" w:rsidRPr="00A35E88" w:rsidRDefault="00FB2763" w:rsidP="00FB2763">
      <w:pPr>
        <w:pStyle w:val="afffff6"/>
        <w:spacing w:before="240"/>
        <w:jc w:val="center"/>
        <w:rPr>
          <w:rFonts w:asciiTheme="minorHAnsi" w:hAnsiTheme="minorHAnsi" w:cs="Calibri"/>
          <w:b/>
        </w:rPr>
      </w:pPr>
      <w:r w:rsidRPr="00A35E88">
        <w:rPr>
          <w:rFonts w:asciiTheme="minorHAnsi" w:hAnsiTheme="minorHAnsi" w:cs="Calibri"/>
          <w:b/>
        </w:rPr>
        <w:t>11.2</w:t>
      </w:r>
      <w:r w:rsidR="00DF1190" w:rsidRPr="00A35E88">
        <w:rPr>
          <w:rFonts w:asciiTheme="minorHAnsi" w:hAnsiTheme="minorHAnsi" w:cs="Calibri"/>
          <w:b/>
        </w:rPr>
        <w:t>8</w:t>
      </w:r>
      <w:r w:rsidRPr="00A35E88">
        <w:rPr>
          <w:rFonts w:asciiTheme="minorHAnsi" w:hAnsiTheme="minorHAnsi" w:cs="Calibri"/>
          <w:b/>
        </w:rPr>
        <w:t xml:space="preserve"> Негізгі</w:t>
      </w:r>
      <w:r w:rsidR="003C43C6" w:rsidRPr="00A35E88">
        <w:rPr>
          <w:rFonts w:asciiTheme="minorHAnsi" w:hAnsiTheme="minorHAnsi" w:cs="Calibri"/>
          <w:b/>
        </w:rPr>
        <w:t xml:space="preserve"> </w:t>
      </w:r>
      <w:r w:rsidRPr="00A35E88">
        <w:rPr>
          <w:rFonts w:asciiTheme="minorHAnsi" w:hAnsiTheme="minorHAnsi" w:cs="Calibri"/>
          <w:b/>
        </w:rPr>
        <w:t>капиталға</w:t>
      </w:r>
      <w:r w:rsidR="003C43C6" w:rsidRPr="00A35E88">
        <w:rPr>
          <w:rFonts w:asciiTheme="minorHAnsi" w:hAnsiTheme="minorHAnsi" w:cs="Calibri"/>
          <w:b/>
        </w:rPr>
        <w:t xml:space="preserve"> </w:t>
      </w:r>
      <w:r w:rsidRPr="00A35E88">
        <w:rPr>
          <w:rFonts w:asciiTheme="minorHAnsi" w:hAnsiTheme="minorHAnsi" w:cs="Calibri"/>
          <w:b/>
        </w:rPr>
        <w:t>салынған</w:t>
      </w:r>
      <w:r w:rsidR="003C43C6" w:rsidRPr="00A35E88">
        <w:rPr>
          <w:rFonts w:asciiTheme="minorHAnsi" w:hAnsiTheme="minorHAnsi" w:cs="Calibri"/>
          <w:b/>
        </w:rPr>
        <w:t xml:space="preserve"> </w:t>
      </w:r>
      <w:r w:rsidRPr="00A35E88">
        <w:rPr>
          <w:rFonts w:asciiTheme="minorHAnsi" w:hAnsiTheme="minorHAnsi" w:cs="Calibri"/>
          <w:b/>
        </w:rPr>
        <w:t>инвестициялардың</w:t>
      </w:r>
      <w:r w:rsidR="003C43C6" w:rsidRPr="00A35E88">
        <w:rPr>
          <w:rFonts w:asciiTheme="minorHAnsi" w:hAnsiTheme="minorHAnsi" w:cs="Calibri"/>
          <w:b/>
        </w:rPr>
        <w:t xml:space="preserve"> </w:t>
      </w:r>
      <w:r w:rsidRPr="00A35E88">
        <w:rPr>
          <w:rFonts w:asciiTheme="minorHAnsi" w:hAnsiTheme="minorHAnsi" w:cs="Calibri"/>
          <w:b/>
        </w:rPr>
        <w:t>технологиялық</w:t>
      </w:r>
      <w:r w:rsidR="003C43C6" w:rsidRPr="00A35E88">
        <w:rPr>
          <w:rFonts w:asciiTheme="minorHAnsi" w:hAnsiTheme="minorHAnsi" w:cs="Calibri"/>
          <w:b/>
        </w:rPr>
        <w:t xml:space="preserve"> </w:t>
      </w:r>
      <w:r w:rsidRPr="00A35E88">
        <w:rPr>
          <w:rFonts w:asciiTheme="minorHAnsi" w:hAnsiTheme="minorHAnsi" w:cs="Calibri"/>
          <w:b/>
        </w:rPr>
        <w:t>құрылымы</w:t>
      </w:r>
      <w:r w:rsidRPr="00A35E88">
        <w:rPr>
          <w:rFonts w:asciiTheme="minorHAnsi" w:hAnsiTheme="minorHAnsi" w:cs="Calibri"/>
          <w:b/>
        </w:rPr>
        <w:br/>
        <w:t>Технологическая структура инвестиций в основной капитал</w:t>
      </w:r>
    </w:p>
    <w:p w:rsidR="00FB2763" w:rsidRPr="00A35E88" w:rsidRDefault="00FB2763" w:rsidP="00FB2763">
      <w:pPr>
        <w:pStyle w:val="a5"/>
        <w:spacing w:before="0" w:after="0"/>
        <w:jc w:val="left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жалпы көлемге пайызбен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в процентах к общему объему</w:t>
      </w:r>
    </w:p>
    <w:tbl>
      <w:tblPr>
        <w:tblW w:w="0" w:type="auto"/>
        <w:tblInd w:w="108" w:type="dxa"/>
        <w:tblLayout w:type="fixed"/>
        <w:tblLook w:val="01E0"/>
      </w:tblPr>
      <w:tblGrid>
        <w:gridCol w:w="709"/>
        <w:gridCol w:w="1701"/>
        <w:gridCol w:w="2977"/>
        <w:gridCol w:w="2268"/>
        <w:gridCol w:w="2551"/>
      </w:tblGrid>
      <w:tr w:rsidR="00FB2763" w:rsidRPr="00A35E88" w:rsidTr="00D95098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left="34" w:hanging="34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Негізгі капиталға салынған инвестициялар</w:t>
            </w:r>
          </w:p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Инвестиции в основной капитал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Оның ішінде</w:t>
            </w:r>
          </w:p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В том числе</w:t>
            </w:r>
          </w:p>
        </w:tc>
      </w:tr>
      <w:tr w:rsidR="00FB2763" w:rsidRPr="00A35E88" w:rsidTr="00D95098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ғимараттар мен имараттарды салу және күрделі жөндеу жұмыстары</w:t>
            </w:r>
          </w:p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работы по строительству и капитальному ремонту зданий и сооружений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машиналар, жабдықтар, құрал-саймандар</w:t>
            </w:r>
          </w:p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машины, оборудование, инструмент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негізгі капиталға салынған инвестициялардың көлеміндегі өзге де шығындар</w:t>
            </w:r>
          </w:p>
          <w:p w:rsidR="00FB2763" w:rsidRPr="00A35E88" w:rsidRDefault="00FB2763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прочие затраты в объеме инвестиций в основной капитал</w:t>
            </w:r>
          </w:p>
        </w:tc>
      </w:tr>
      <w:tr w:rsidR="00FB2763" w:rsidRPr="00A35E88" w:rsidTr="00D950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17</w:t>
            </w:r>
          </w:p>
        </w:tc>
      </w:tr>
      <w:tr w:rsidR="00FB2763" w:rsidRPr="00A35E88" w:rsidTr="00D950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17</w:t>
            </w:r>
          </w:p>
        </w:tc>
      </w:tr>
      <w:tr w:rsidR="00FB2763" w:rsidRPr="00A35E88" w:rsidTr="00D950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15</w:t>
            </w:r>
          </w:p>
        </w:tc>
      </w:tr>
      <w:tr w:rsidR="00FB2763" w:rsidRPr="00A35E88" w:rsidTr="00D950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15</w:t>
            </w:r>
          </w:p>
        </w:tc>
      </w:tr>
      <w:tr w:rsidR="00FB2763" w:rsidRPr="00A35E88" w:rsidTr="00D950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17</w:t>
            </w:r>
          </w:p>
        </w:tc>
      </w:tr>
      <w:tr w:rsidR="00FB2763" w:rsidRPr="00A35E88" w:rsidTr="00D950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15</w:t>
            </w:r>
          </w:p>
        </w:tc>
      </w:tr>
      <w:tr w:rsidR="00FB2763" w:rsidRPr="00A35E88" w:rsidTr="00D950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2017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14</w:t>
            </w:r>
          </w:p>
        </w:tc>
      </w:tr>
      <w:tr w:rsidR="00FB2763" w:rsidRPr="00A35E88" w:rsidTr="00D950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21</w:t>
            </w:r>
          </w:p>
        </w:tc>
      </w:tr>
      <w:tr w:rsidR="00FB2763" w:rsidRPr="00A35E88" w:rsidTr="00D950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22</w:t>
            </w:r>
          </w:p>
        </w:tc>
      </w:tr>
      <w:tr w:rsidR="00FB2763" w:rsidRPr="00A35E88" w:rsidTr="00D95098"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2763" w:rsidRPr="00A35E88" w:rsidRDefault="00FB2763" w:rsidP="00D9509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763" w:rsidRPr="00A35E88" w:rsidRDefault="00FB2763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17</w:t>
            </w:r>
          </w:p>
        </w:tc>
      </w:tr>
    </w:tbl>
    <w:p w:rsidR="00B2614C" w:rsidRPr="00A35E88" w:rsidRDefault="00B2614C" w:rsidP="00B2614C">
      <w:pPr>
        <w:pStyle w:val="21"/>
        <w:spacing w:after="0"/>
        <w:rPr>
          <w:rFonts w:asciiTheme="minorHAnsi" w:hAnsiTheme="minorHAnsi" w:cs="Calibri"/>
          <w:sz w:val="24"/>
          <w:lang w:val="kk-KZ"/>
        </w:rPr>
      </w:pPr>
      <w:r w:rsidRPr="00A35E88">
        <w:rPr>
          <w:rFonts w:asciiTheme="minorHAnsi" w:hAnsiTheme="minorHAnsi" w:cs="Calibri"/>
          <w:sz w:val="24"/>
          <w:lang w:val="kk-KZ"/>
        </w:rPr>
        <w:t>Ғылым</w:t>
      </w:r>
      <w:r w:rsidR="00E33138" w:rsidRPr="00A35E88">
        <w:rPr>
          <w:rFonts w:asciiTheme="minorHAnsi" w:hAnsiTheme="minorHAnsi" w:cs="Calibri"/>
          <w:sz w:val="24"/>
          <w:lang w:val="kk-KZ"/>
        </w:rPr>
        <w:t xml:space="preserve"> статистикасы</w:t>
      </w:r>
      <w:r w:rsidRPr="00A35E88">
        <w:rPr>
          <w:rFonts w:asciiTheme="minorHAnsi" w:hAnsiTheme="minorHAnsi" w:cs="Calibri"/>
          <w:sz w:val="24"/>
        </w:rPr>
        <w:br/>
      </w:r>
      <w:r w:rsidR="00E33138" w:rsidRPr="00A35E88">
        <w:rPr>
          <w:rFonts w:asciiTheme="minorHAnsi" w:hAnsiTheme="minorHAnsi" w:cs="Calibri"/>
          <w:sz w:val="24"/>
          <w:lang w:val="kk-KZ"/>
        </w:rPr>
        <w:t>Статистика н</w:t>
      </w:r>
      <w:r w:rsidRPr="00A35E88">
        <w:rPr>
          <w:rFonts w:asciiTheme="minorHAnsi" w:hAnsiTheme="minorHAnsi" w:cs="Calibri"/>
          <w:sz w:val="24"/>
          <w:lang w:val="kk-KZ"/>
        </w:rPr>
        <w:t>аук</w:t>
      </w:r>
      <w:r w:rsidR="00E33138" w:rsidRPr="00A35E88">
        <w:rPr>
          <w:rFonts w:asciiTheme="minorHAnsi" w:hAnsiTheme="minorHAnsi" w:cs="Calibri"/>
          <w:sz w:val="24"/>
          <w:lang w:val="kk-KZ"/>
        </w:rPr>
        <w:t>и</w:t>
      </w:r>
    </w:p>
    <w:p w:rsidR="005C5B1F" w:rsidRPr="00A35E88" w:rsidRDefault="005C5B1F" w:rsidP="005C5B1F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</w:t>
      </w:r>
      <w:r w:rsidR="005E7BF5" w:rsidRPr="00A35E88">
        <w:rPr>
          <w:rFonts w:asciiTheme="minorHAnsi" w:hAnsiTheme="minorHAnsi" w:cs="Calibri"/>
        </w:rPr>
        <w:t>29</w:t>
      </w:r>
      <w:r w:rsidRPr="00A35E88">
        <w:rPr>
          <w:rFonts w:asciiTheme="minorHAnsi" w:hAnsiTheme="minorHAnsi" w:cs="Calibri"/>
        </w:rPr>
        <w:t xml:space="preserve"> Ғылыми әлеует</w:t>
      </w:r>
      <w:r w:rsidRPr="00A35E88">
        <w:rPr>
          <w:rFonts w:asciiTheme="minorHAnsi" w:hAnsiTheme="minorHAnsi" w:cs="Calibri"/>
        </w:rPr>
        <w:br/>
        <w:t>Научный потенциал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709"/>
        <w:gridCol w:w="709"/>
        <w:gridCol w:w="709"/>
        <w:gridCol w:w="709"/>
        <w:gridCol w:w="709"/>
        <w:gridCol w:w="3542"/>
      </w:tblGrid>
      <w:tr w:rsidR="005C5B1F" w:rsidRPr="00A35E88" w:rsidTr="00D95098">
        <w:trPr>
          <w:cantSplit/>
        </w:trPr>
        <w:tc>
          <w:tcPr>
            <w:tcW w:w="3119" w:type="dxa"/>
            <w:tcBorders>
              <w:left w:val="nil"/>
            </w:tcBorders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vAlign w:val="center"/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709" w:type="dxa"/>
            <w:vAlign w:val="center"/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709" w:type="dxa"/>
            <w:vAlign w:val="center"/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709" w:type="dxa"/>
            <w:vAlign w:val="center"/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709" w:type="dxa"/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3542" w:type="dxa"/>
            <w:tcBorders>
              <w:right w:val="nil"/>
            </w:tcBorders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ҒЗТКЖ-мен айналысқан ұйымдар (кәсіпорындар)саны, бірлік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412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tabs>
                <w:tab w:val="left" w:pos="488"/>
              </w:tabs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345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tabs>
                <w:tab w:val="left" w:pos="488"/>
              </w:tabs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341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392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390</w:t>
            </w:r>
          </w:p>
        </w:tc>
        <w:tc>
          <w:tcPr>
            <w:tcW w:w="3542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Количество организаций (предприятий) осуществлявших НИОКР, единиц 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Ғылыми зерттеулер мен әзірлемелер орындаған мамандар саны,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18 003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20 404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23 712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25 793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24 735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специалистов, выполнявших научные исследования и разработки, человек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 білімі барлар: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 имеют образование: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жоғары кәсіптік 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14 619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17 572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20 658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22 779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21 889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высшее профессиональное, человек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орта кәсіптік,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1 715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1 387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1 817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1 655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среднее профессиональное, человек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зертеуші-мамандардың ішінен, адам: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числа специалистов-исследователей, человек: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бейіні бойынша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1 486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549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доктор по профилю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ғылым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1 065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1 688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1 821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доктора наук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философияның PhD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431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доктора философии PhD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ғылым кандидаты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3 286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3 629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4 915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5 254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5 119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кандидата наук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магистр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1 288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2 436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3 709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магистра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Зерттеулер мен әзірлемелерге жұмсалған шығындар жалпы ішкі өнімге шаққанда, пайызбен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0,17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0,17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0,17</w:t>
            </w:r>
          </w:p>
        </w:tc>
        <w:tc>
          <w:tcPr>
            <w:tcW w:w="3542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Внутренние затраты на исследования и разработки по отношению к валовому внутреннему продукту, в процентах</w:t>
            </w:r>
          </w:p>
        </w:tc>
      </w:tr>
    </w:tbl>
    <w:p w:rsidR="005C5B1F" w:rsidRPr="00A35E88" w:rsidRDefault="005C5B1F" w:rsidP="005C5B1F">
      <w:pPr>
        <w:pStyle w:val="Naimenovanie"/>
        <w:spacing w:before="0" w:after="0"/>
        <w:ind w:left="-426" w:firstLine="426"/>
        <w:jc w:val="left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709"/>
        <w:gridCol w:w="709"/>
        <w:gridCol w:w="709"/>
        <w:gridCol w:w="709"/>
        <w:gridCol w:w="709"/>
        <w:gridCol w:w="3542"/>
      </w:tblGrid>
      <w:tr w:rsidR="005C5B1F" w:rsidRPr="00A35E88" w:rsidTr="00D95098">
        <w:trPr>
          <w:cantSplit/>
        </w:trPr>
        <w:tc>
          <w:tcPr>
            <w:tcW w:w="3119" w:type="dxa"/>
            <w:tcBorders>
              <w:left w:val="nil"/>
            </w:tcBorders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709" w:type="dxa"/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709" w:type="dxa"/>
            <w:vAlign w:val="center"/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709" w:type="dxa"/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3542" w:type="dxa"/>
            <w:tcBorders>
              <w:right w:val="nil"/>
            </w:tcBorders>
          </w:tcPr>
          <w:p w:rsidR="005C5B1F" w:rsidRPr="00A35E88" w:rsidRDefault="005C5B1F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ҒЗТКЖ-мен айналысқан ұйымдар (кәсіпорындар)</w:t>
            </w:r>
            <w:r w:rsidR="003C43C6" w:rsidRPr="00A35E88">
              <w:rPr>
                <w:rFonts w:asciiTheme="minorHAnsi" w:hAnsiTheme="minorHAnsi" w:cs="Calibri"/>
              </w:rPr>
              <w:t xml:space="preserve"> </w:t>
            </w:r>
            <w:r w:rsidRPr="00A35E88">
              <w:rPr>
                <w:rFonts w:asciiTheme="minorHAnsi" w:hAnsiTheme="minorHAnsi" w:cs="Calibri"/>
              </w:rPr>
              <w:t>саны, бірлік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383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386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384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386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396</w:t>
            </w:r>
          </w:p>
        </w:tc>
        <w:tc>
          <w:tcPr>
            <w:tcW w:w="3542" w:type="dxa"/>
            <w:tcBorders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Количество организаций (предприятий) осуществлявших НИОКР, единиц 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Ғылыми зерттеулер мен әзірлемелер орындаған қызметкерлер саны,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22 985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22 081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22 378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21843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22 665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работников, выполнявших научные исследования и разработки, человек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 білімі барлар: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 имеют образование:</w:t>
            </w:r>
          </w:p>
        </w:tc>
      </w:tr>
      <w:tr w:rsidR="005C5B1F" w:rsidRPr="00A35E88" w:rsidTr="00D95098">
        <w:trPr>
          <w:cantSplit/>
          <w:trHeight w:val="1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жоғары кәсіптік 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20 447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19 896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20 272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19 818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20 778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высшее профессиональное, человек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орта кәсіптік,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1 676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1 212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1 192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1 041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1 105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среднее профессиональное, человек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3C43C6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зертеуші-мамандардың ішінен,</w:t>
            </w:r>
            <w:r w:rsidR="003C43C6" w:rsidRPr="00A35E88">
              <w:rPr>
                <w:rFonts w:asciiTheme="minorHAnsi" w:hAnsiTheme="minorHAnsi" w:cs="Calibri"/>
              </w:rPr>
              <w:t xml:space="preserve"> </w:t>
            </w:r>
            <w:r w:rsidRPr="00A35E88">
              <w:rPr>
                <w:rFonts w:asciiTheme="minorHAnsi" w:hAnsiTheme="minorHAnsi" w:cs="Calibri"/>
              </w:rPr>
              <w:t>адам: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3C43C6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числа специалистов-исследователей,</w:t>
            </w:r>
            <w:r w:rsidR="003C43C6" w:rsidRPr="00A35E88">
              <w:rPr>
                <w:rFonts w:asciiTheme="minorHAnsi" w:hAnsiTheme="minorHAnsi" w:cs="Calibri"/>
              </w:rPr>
              <w:t xml:space="preserve"> </w:t>
            </w:r>
            <w:r w:rsidRPr="00A35E88">
              <w:rPr>
                <w:rFonts w:asciiTheme="minorHAnsi" w:hAnsiTheme="minorHAnsi" w:cs="Calibri"/>
              </w:rPr>
              <w:t>человек: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бейіні бойынша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62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доктор по профилю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ғылым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1 828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1 818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1 703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1 883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доктора наук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философияның PhD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1 045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1 757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доктора философии PhD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ғылым кандидаты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4 726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4 511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4 240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4 329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кандидата наук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магистр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3 773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3 988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4 472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4 712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5 158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магистра</w:t>
            </w:r>
          </w:p>
        </w:tc>
      </w:tr>
      <w:tr w:rsidR="005C5B1F" w:rsidRPr="00A35E88" w:rsidTr="00D95098">
        <w:trPr>
          <w:cantSplit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Зерттеулер мен әзірлемелерге жұмсалған шығындар жалпы ішкі өнімге шаққанда, пайызбен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0,14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0,13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0,13</w:t>
            </w:r>
          </w:p>
        </w:tc>
        <w:tc>
          <w:tcPr>
            <w:tcW w:w="3542" w:type="dxa"/>
            <w:tcBorders>
              <w:top w:val="nil"/>
              <w:left w:val="nil"/>
              <w:right w:val="nil"/>
            </w:tcBorders>
            <w:vAlign w:val="bottom"/>
          </w:tcPr>
          <w:p w:rsidR="005C5B1F" w:rsidRPr="00A35E88" w:rsidRDefault="005C5B1F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Внутренние затраты на исследования и разработки по отношению к валовому внутреннему продукту, в процентах</w:t>
            </w:r>
          </w:p>
        </w:tc>
      </w:tr>
    </w:tbl>
    <w:p w:rsidR="006725DB" w:rsidRPr="00A35E88" w:rsidRDefault="006725DB" w:rsidP="006725DB">
      <w:pPr>
        <w:pStyle w:val="afffff6"/>
        <w:jc w:val="center"/>
        <w:rPr>
          <w:rFonts w:asciiTheme="minorHAnsi" w:hAnsiTheme="minorHAnsi" w:cs="Calibri"/>
          <w:b/>
        </w:rPr>
      </w:pPr>
      <w:r w:rsidRPr="00A35E88">
        <w:rPr>
          <w:rFonts w:asciiTheme="minorHAnsi" w:hAnsiTheme="minorHAnsi" w:cs="Calibri"/>
          <w:b/>
        </w:rPr>
        <w:t>11.3</w:t>
      </w:r>
      <w:r w:rsidR="005E7BF5" w:rsidRPr="00A35E88">
        <w:rPr>
          <w:rFonts w:asciiTheme="minorHAnsi" w:hAnsiTheme="minorHAnsi" w:cs="Calibri"/>
          <w:b/>
          <w:lang w:val="kk-KZ"/>
        </w:rPr>
        <w:t>0</w:t>
      </w:r>
      <w:r w:rsidRPr="00A35E88">
        <w:rPr>
          <w:rFonts w:asciiTheme="minorHAnsi" w:hAnsiTheme="minorHAnsi" w:cs="Calibri"/>
          <w:b/>
          <w:lang w:val="kk-KZ"/>
        </w:rPr>
        <w:t xml:space="preserve"> </w:t>
      </w:r>
      <w:r w:rsidRPr="00A35E88">
        <w:rPr>
          <w:rFonts w:asciiTheme="minorHAnsi" w:hAnsiTheme="minorHAnsi" w:cs="Calibri"/>
          <w:b/>
        </w:rPr>
        <w:t>Ғылыми</w:t>
      </w:r>
      <w:r w:rsidR="005E7BF5" w:rsidRPr="00A35E88">
        <w:rPr>
          <w:rFonts w:asciiTheme="minorHAnsi" w:hAnsiTheme="minorHAnsi" w:cs="Calibri"/>
          <w:b/>
        </w:rPr>
        <w:t xml:space="preserve"> </w:t>
      </w:r>
      <w:r w:rsidRPr="00A35E88">
        <w:rPr>
          <w:rFonts w:asciiTheme="minorHAnsi" w:hAnsiTheme="minorHAnsi" w:cs="Calibri"/>
          <w:b/>
        </w:rPr>
        <w:t>кадрларды</w:t>
      </w:r>
      <w:r w:rsidR="005E7BF5" w:rsidRPr="00A35E88">
        <w:rPr>
          <w:rFonts w:asciiTheme="minorHAnsi" w:hAnsiTheme="minorHAnsi" w:cs="Calibri"/>
          <w:b/>
        </w:rPr>
        <w:t xml:space="preserve"> </w:t>
      </w:r>
      <w:r w:rsidRPr="00A35E88">
        <w:rPr>
          <w:rFonts w:asciiTheme="minorHAnsi" w:hAnsiTheme="minorHAnsi" w:cs="Calibri"/>
          <w:b/>
        </w:rPr>
        <w:t>дайындау</w:t>
      </w:r>
      <w:r w:rsidRPr="00A35E88">
        <w:rPr>
          <w:rFonts w:asciiTheme="minorHAnsi" w:hAnsiTheme="minorHAnsi" w:cs="Calibri"/>
          <w:b/>
          <w:vertAlign w:val="superscript"/>
        </w:rPr>
        <w:br/>
      </w:r>
      <w:r w:rsidRPr="00A35E88">
        <w:rPr>
          <w:rFonts w:asciiTheme="minorHAnsi" w:hAnsiTheme="minorHAnsi" w:cs="Calibri"/>
          <w:b/>
        </w:rPr>
        <w:t>Подготовка научных кадров</w:t>
      </w:r>
    </w:p>
    <w:p w:rsidR="006725DB" w:rsidRPr="00A35E88" w:rsidRDefault="006725DB" w:rsidP="006725DB">
      <w:pPr>
        <w:pStyle w:val="a5"/>
        <w:spacing w:after="0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адам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человек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992"/>
        <w:gridCol w:w="992"/>
        <w:gridCol w:w="3970"/>
      </w:tblGrid>
      <w:tr w:rsidR="006725DB" w:rsidRPr="00A35E88" w:rsidTr="00D95098">
        <w:tc>
          <w:tcPr>
            <w:tcW w:w="4111" w:type="dxa"/>
            <w:tcBorders>
              <w:left w:val="nil"/>
            </w:tcBorders>
          </w:tcPr>
          <w:p w:rsidR="006725DB" w:rsidRPr="00A35E88" w:rsidRDefault="006725DB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725DB" w:rsidRPr="00A35E88" w:rsidRDefault="006725DB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725DB" w:rsidRPr="00A35E88" w:rsidRDefault="006725DB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3970" w:type="dxa"/>
            <w:tcBorders>
              <w:right w:val="nil"/>
            </w:tcBorders>
          </w:tcPr>
          <w:p w:rsidR="006725DB" w:rsidRPr="00A35E88" w:rsidRDefault="006725DB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725DB" w:rsidRPr="00A35E88" w:rsidTr="00D95098"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Аспирантурасы бар ғылыми ұйымдар мен ЖОО-ның саны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3970" w:type="dxa"/>
            <w:tcBorders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научных организаций и вузов, имеющих аспирантуру</w:t>
            </w:r>
          </w:p>
        </w:tc>
      </w:tr>
      <w:tr w:rsidR="006725DB" w:rsidRPr="00A35E88" w:rsidTr="00D95098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Аспирантураға қабылданғандар,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Принято в аспирантуру, всего</w:t>
            </w:r>
          </w:p>
        </w:tc>
      </w:tr>
      <w:tr w:rsidR="006725DB" w:rsidRPr="00A35E88" w:rsidTr="00D95098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Жыл соңына аспиранттар саны,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аспирантов на конец года, всего</w:t>
            </w:r>
          </w:p>
        </w:tc>
      </w:tr>
      <w:tr w:rsidR="006725DB" w:rsidRPr="00A35E88" w:rsidTr="00D95098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 өндірістен қол үзіп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 с отрывом от производства</w:t>
            </w:r>
          </w:p>
        </w:tc>
      </w:tr>
      <w:tr w:rsidR="006725DB" w:rsidRPr="00A35E88" w:rsidTr="00D95098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Аспирантураны бітіргендер,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Выпуск из аспирантуры, всего</w:t>
            </w:r>
          </w:p>
        </w:tc>
      </w:tr>
      <w:tr w:rsidR="006725DB" w:rsidRPr="00A35E88" w:rsidTr="00D95098">
        <w:trPr>
          <w:trHeight w:val="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 кандидаттық диссертация қорғаумен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 с защитой диссертации</w:t>
            </w:r>
          </w:p>
        </w:tc>
      </w:tr>
      <w:tr w:rsidR="006725DB" w:rsidRPr="00A35E88" w:rsidTr="00D95098">
        <w:trPr>
          <w:trHeight w:val="2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Жыл соңына ғылым кандидаты ғылыми дәрежесіндегі ізденушілер саны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соискателей ученой степени кандидата наук на конец года</w:t>
            </w:r>
          </w:p>
        </w:tc>
      </w:tr>
      <w:tr w:rsidR="006725DB" w:rsidRPr="00A35E88" w:rsidTr="00D95098">
        <w:trPr>
          <w:trHeight w:val="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Ізденушілердің диссертациялық кеңесінде қорғалған кандидаттық диссертациялар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Защищено кандидатских диссертаций на диссертационном совете соискателями</w:t>
            </w:r>
          </w:p>
        </w:tc>
      </w:tr>
      <w:tr w:rsidR="006725DB" w:rsidRPr="00A35E88" w:rsidTr="00D95098">
        <w:trPr>
          <w:trHeight w:val="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Докторантурасы бар ғылыми ұйымдар мен ЖОО-ның саны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46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научных организаций и вузов, имеющих докторантуру</w:t>
            </w:r>
          </w:p>
        </w:tc>
      </w:tr>
      <w:tr w:rsidR="006725DB" w:rsidRPr="00A35E88" w:rsidTr="00D95098">
        <w:trPr>
          <w:trHeight w:val="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Докторантураға қабылданғандар,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609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565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Принято в докторантуру, всего</w:t>
            </w:r>
          </w:p>
        </w:tc>
      </w:tr>
      <w:tr w:rsidR="006725DB" w:rsidRPr="00A35E88" w:rsidTr="00D95098">
        <w:trPr>
          <w:trHeight w:val="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Жыл соңына докторанттар саны,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1337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1 588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докторантов на конец года, всего</w:t>
            </w:r>
          </w:p>
        </w:tc>
      </w:tr>
      <w:tr w:rsidR="006725DB" w:rsidRPr="00A35E88" w:rsidTr="00D95098">
        <w:trPr>
          <w:trHeight w:val="8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Докторантураны бітіргендер,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257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Выпуск из докторантуры, всего </w:t>
            </w:r>
          </w:p>
        </w:tc>
      </w:tr>
      <w:tr w:rsidR="006725DB" w:rsidRPr="00A35E88" w:rsidTr="00D95098">
        <w:trPr>
          <w:trHeight w:val="63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 диссертация қорғаумен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110</w:t>
            </w:r>
          </w:p>
        </w:tc>
        <w:tc>
          <w:tcPr>
            <w:tcW w:w="3970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 с защитой диссертации</w:t>
            </w:r>
          </w:p>
        </w:tc>
      </w:tr>
    </w:tbl>
    <w:p w:rsidR="006725DB" w:rsidRPr="00A35E88" w:rsidRDefault="006725DB" w:rsidP="006725DB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  <w:t>Продолжение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851"/>
        <w:gridCol w:w="709"/>
        <w:gridCol w:w="708"/>
        <w:gridCol w:w="709"/>
        <w:gridCol w:w="709"/>
        <w:gridCol w:w="709"/>
        <w:gridCol w:w="708"/>
        <w:gridCol w:w="709"/>
        <w:gridCol w:w="1985"/>
      </w:tblGrid>
      <w:tr w:rsidR="006725DB" w:rsidRPr="00A35E88" w:rsidTr="00D95098">
        <w:trPr>
          <w:cantSplit/>
        </w:trPr>
        <w:tc>
          <w:tcPr>
            <w:tcW w:w="2268" w:type="dxa"/>
            <w:tcBorders>
              <w:left w:val="nil"/>
            </w:tcBorders>
          </w:tcPr>
          <w:p w:rsidR="006725DB" w:rsidRPr="00A35E88" w:rsidRDefault="006725DB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center"/>
          </w:tcPr>
          <w:p w:rsidR="006725DB" w:rsidRPr="00A35E88" w:rsidRDefault="006725DB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709" w:type="dxa"/>
            <w:vAlign w:val="center"/>
          </w:tcPr>
          <w:p w:rsidR="006725DB" w:rsidRPr="00A35E88" w:rsidRDefault="006725DB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708" w:type="dxa"/>
          </w:tcPr>
          <w:p w:rsidR="006725DB" w:rsidRPr="00A35E88" w:rsidRDefault="006725DB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709" w:type="dxa"/>
            <w:vAlign w:val="center"/>
          </w:tcPr>
          <w:p w:rsidR="006725DB" w:rsidRPr="00A35E88" w:rsidRDefault="006725DB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709" w:type="dxa"/>
            <w:vAlign w:val="center"/>
          </w:tcPr>
          <w:p w:rsidR="006725DB" w:rsidRPr="00A35E88" w:rsidRDefault="006725DB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</w:tcPr>
          <w:p w:rsidR="006725DB" w:rsidRPr="00A35E88" w:rsidRDefault="006725DB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708" w:type="dxa"/>
          </w:tcPr>
          <w:p w:rsidR="006725DB" w:rsidRPr="00A35E88" w:rsidRDefault="006725DB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709" w:type="dxa"/>
          </w:tcPr>
          <w:p w:rsidR="006725DB" w:rsidRPr="00A35E88" w:rsidRDefault="006725DB" w:rsidP="00D95098">
            <w:pPr>
              <w:pStyle w:val="a6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1985" w:type="dxa"/>
            <w:tcBorders>
              <w:right w:val="nil"/>
            </w:tcBorders>
          </w:tcPr>
          <w:p w:rsidR="006725DB" w:rsidRPr="00A35E88" w:rsidRDefault="006725DB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725DB" w:rsidRPr="00A35E88" w:rsidTr="00D95098">
        <w:trPr>
          <w:cantSplit/>
          <w:trHeight w:val="1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Докторантурасы бар ғылыми ұйымдар мен ЖОО-ның саны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49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54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56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63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научных организаций и вузов, имеющих докторантуру</w:t>
            </w:r>
          </w:p>
        </w:tc>
      </w:tr>
      <w:tr w:rsidR="006725DB" w:rsidRPr="00A35E88" w:rsidTr="00D95098">
        <w:trPr>
          <w:cantSplit/>
          <w:trHeight w:val="6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Докторантураға қабылданғандар, барлығы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794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1 086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1 671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2776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1 775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2 094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Принято в докторантуру, всего</w:t>
            </w:r>
          </w:p>
        </w:tc>
      </w:tr>
      <w:tr w:rsidR="006725DB" w:rsidRPr="00A35E88" w:rsidTr="00D95098">
        <w:trPr>
          <w:cantSplit/>
          <w:trHeight w:val="38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Жыл соңына докторанттар саны, барлығы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2 063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</w:t>
            </w:r>
            <w:r w:rsidRPr="00A35E88">
              <w:rPr>
                <w:rFonts w:asciiTheme="minorHAnsi" w:hAnsiTheme="minorHAnsi" w:cs="Calibri"/>
                <w:noProof w:val="0"/>
              </w:rPr>
              <w:t xml:space="preserve"> 288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2 710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3 603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5 609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6 363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6 914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Численность докторантов на конец года, всего</w:t>
            </w:r>
          </w:p>
        </w:tc>
      </w:tr>
      <w:tr w:rsidR="006725DB" w:rsidRPr="00A35E88" w:rsidTr="00D95098">
        <w:trPr>
          <w:cantSplit/>
          <w:trHeight w:val="25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Докторантураны бітіргендер, барлығы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619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1 446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Выпуск из докторантуры, всего</w:t>
            </w:r>
          </w:p>
        </w:tc>
      </w:tr>
      <w:tr w:rsidR="006725DB" w:rsidRPr="00A35E88" w:rsidTr="00D95098">
        <w:trPr>
          <w:cantSplit/>
          <w:trHeight w:val="63"/>
        </w:trPr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 диссертация қорғаумен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125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185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483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6725DB" w:rsidRPr="00A35E88" w:rsidRDefault="006725DB" w:rsidP="00D9509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 с защитой диссертации</w:t>
            </w:r>
          </w:p>
        </w:tc>
      </w:tr>
    </w:tbl>
    <w:p w:rsidR="0063333D" w:rsidRPr="00A35E88" w:rsidRDefault="0063333D" w:rsidP="0063333D">
      <w:pPr>
        <w:pStyle w:val="21"/>
        <w:rPr>
          <w:rFonts w:asciiTheme="minorHAnsi" w:hAnsiTheme="minorHAnsi" w:cs="Calibri"/>
          <w:sz w:val="24"/>
          <w:lang w:val="kk-KZ"/>
        </w:rPr>
      </w:pPr>
      <w:r w:rsidRPr="00A35E88">
        <w:rPr>
          <w:rFonts w:asciiTheme="minorHAnsi" w:hAnsiTheme="minorHAnsi" w:cs="Calibri"/>
          <w:sz w:val="24"/>
        </w:rPr>
        <w:lastRenderedPageBreak/>
        <w:t>Ауыл</w:t>
      </w:r>
      <w:r w:rsidRPr="00A35E88">
        <w:rPr>
          <w:rFonts w:asciiTheme="minorHAnsi" w:hAnsiTheme="minorHAnsi" w:cs="Calibri"/>
          <w:sz w:val="24"/>
          <w:lang w:val="kk-KZ"/>
        </w:rPr>
        <w:t>, орман, аңшылық және балық</w:t>
      </w:r>
      <w:r w:rsidR="001A0C0A" w:rsidRPr="00A35E88">
        <w:rPr>
          <w:rFonts w:asciiTheme="minorHAnsi" w:hAnsiTheme="minorHAnsi" w:cs="Calibri"/>
          <w:sz w:val="24"/>
          <w:lang w:val="kk-KZ"/>
        </w:rPr>
        <w:t xml:space="preserve"> </w:t>
      </w:r>
      <w:r w:rsidRPr="00A35E88">
        <w:rPr>
          <w:rFonts w:asciiTheme="minorHAnsi" w:hAnsiTheme="minorHAnsi" w:cs="Calibri"/>
          <w:sz w:val="24"/>
        </w:rPr>
        <w:t>шаруашылығы</w:t>
      </w:r>
      <w:r w:rsidRPr="00A35E88">
        <w:rPr>
          <w:rFonts w:asciiTheme="minorHAnsi" w:hAnsiTheme="minorHAnsi" w:cs="Calibri"/>
          <w:sz w:val="24"/>
          <w:lang w:val="kk-KZ"/>
        </w:rPr>
        <w:t xml:space="preserve"> статистикасы</w:t>
      </w:r>
      <w:r w:rsidRPr="00A35E88">
        <w:rPr>
          <w:rFonts w:asciiTheme="minorHAnsi" w:hAnsiTheme="minorHAnsi" w:cs="Calibri"/>
          <w:sz w:val="24"/>
        </w:rPr>
        <w:br/>
        <w:t>С</w:t>
      </w:r>
      <w:r w:rsidRPr="00A35E88">
        <w:rPr>
          <w:rFonts w:asciiTheme="minorHAnsi" w:hAnsiTheme="minorHAnsi" w:cs="Calibri"/>
          <w:sz w:val="24"/>
          <w:lang w:val="kk-KZ"/>
        </w:rPr>
        <w:t>татистика с</w:t>
      </w:r>
      <w:r w:rsidRPr="00A35E88">
        <w:rPr>
          <w:rFonts w:asciiTheme="minorHAnsi" w:hAnsiTheme="minorHAnsi" w:cs="Calibri"/>
          <w:sz w:val="24"/>
        </w:rPr>
        <w:t>ельско</w:t>
      </w:r>
      <w:r w:rsidRPr="00A35E88">
        <w:rPr>
          <w:rFonts w:asciiTheme="minorHAnsi" w:hAnsiTheme="minorHAnsi" w:cs="Calibri"/>
          <w:sz w:val="24"/>
          <w:lang w:val="kk-KZ"/>
        </w:rPr>
        <w:t>го, лесного, охотничьего и рыбного</w:t>
      </w:r>
      <w:r w:rsidRPr="00A35E88">
        <w:rPr>
          <w:rFonts w:asciiTheme="minorHAnsi" w:hAnsiTheme="minorHAnsi" w:cs="Calibri"/>
          <w:sz w:val="24"/>
        </w:rPr>
        <w:t xml:space="preserve"> хозяйств</w:t>
      </w:r>
      <w:r w:rsidRPr="00A35E88">
        <w:rPr>
          <w:rFonts w:asciiTheme="minorHAnsi" w:hAnsiTheme="minorHAnsi" w:cs="Calibri"/>
          <w:sz w:val="24"/>
          <w:lang w:val="kk-KZ"/>
        </w:rPr>
        <w:t>а</w:t>
      </w:r>
    </w:p>
    <w:p w:rsidR="0063333D" w:rsidRPr="00A35E88" w:rsidRDefault="0063333D" w:rsidP="0063333D">
      <w:pPr>
        <w:autoSpaceDE w:val="0"/>
        <w:autoSpaceDN w:val="0"/>
        <w:adjustRightInd w:val="0"/>
        <w:jc w:val="center"/>
        <w:rPr>
          <w:rFonts w:asciiTheme="minorHAnsi" w:hAnsiTheme="minorHAnsi" w:cs="Calibri"/>
          <w:b/>
          <w:bCs/>
          <w:lang w:val="kk-KZ"/>
        </w:rPr>
      </w:pPr>
      <w:r w:rsidRPr="00A35E88">
        <w:rPr>
          <w:rFonts w:asciiTheme="minorHAnsi" w:hAnsiTheme="minorHAnsi" w:cs="Calibri"/>
          <w:b/>
          <w:bCs/>
          <w:lang w:val="kk-KZ"/>
        </w:rPr>
        <w:t>11.3</w:t>
      </w:r>
      <w:r w:rsidR="005E7BF5" w:rsidRPr="00A35E88">
        <w:rPr>
          <w:rFonts w:asciiTheme="minorHAnsi" w:hAnsiTheme="minorHAnsi" w:cs="Calibri"/>
          <w:b/>
          <w:bCs/>
          <w:lang w:val="kk-KZ"/>
        </w:rPr>
        <w:t>1</w:t>
      </w:r>
      <w:r w:rsidRPr="00A35E88">
        <w:rPr>
          <w:rFonts w:asciiTheme="minorHAnsi" w:hAnsiTheme="minorHAnsi" w:cs="Calibri"/>
          <w:b/>
          <w:bCs/>
          <w:lang w:val="kk-KZ"/>
        </w:rPr>
        <w:t xml:space="preserve"> Ауыл шаруашылығы өндірісімен айналысатын жер пайдаланушылар пайдаланатын жерлер алаңы</w:t>
      </w:r>
    </w:p>
    <w:p w:rsidR="0063333D" w:rsidRPr="00A35E88" w:rsidRDefault="0063333D" w:rsidP="0063333D">
      <w:pPr>
        <w:autoSpaceDE w:val="0"/>
        <w:autoSpaceDN w:val="0"/>
        <w:adjustRightInd w:val="0"/>
        <w:jc w:val="center"/>
        <w:rPr>
          <w:rFonts w:asciiTheme="minorHAnsi" w:hAnsiTheme="minorHAnsi" w:cs="Calibri"/>
          <w:b/>
          <w:bCs/>
        </w:rPr>
      </w:pPr>
      <w:r w:rsidRPr="00A35E88">
        <w:rPr>
          <w:rFonts w:asciiTheme="minorHAnsi" w:hAnsiTheme="minorHAnsi" w:cs="Calibri"/>
          <w:b/>
          <w:bCs/>
        </w:rPr>
        <w:t>Площадь земель, используемых землепользователями, занимающимися сельскохозяйственным производством</w:t>
      </w:r>
    </w:p>
    <w:p w:rsidR="0063333D" w:rsidRPr="00A35E88" w:rsidRDefault="0063333D" w:rsidP="0063333D">
      <w:pPr>
        <w:pStyle w:val="a5"/>
        <w:spacing w:after="0"/>
        <w:rPr>
          <w:rFonts w:asciiTheme="minorHAnsi" w:hAnsiTheme="minorHAnsi" w:cs="Calibri"/>
          <w:lang w:val="kk-KZ"/>
        </w:rPr>
      </w:pPr>
      <w:r w:rsidRPr="00A35E88">
        <w:rPr>
          <w:rFonts w:asciiTheme="minorHAnsi" w:hAnsiTheme="minorHAnsi" w:cs="Calibri"/>
        </w:rPr>
        <w:t xml:space="preserve">млн. </w:t>
      </w:r>
      <w:r w:rsidRPr="00A35E88">
        <w:rPr>
          <w:rFonts w:asciiTheme="minorHAnsi" w:hAnsiTheme="minorHAnsi" w:cs="Calibri"/>
          <w:lang w:val="kk-KZ"/>
        </w:rPr>
        <w:t>га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850"/>
        <w:gridCol w:w="850"/>
        <w:gridCol w:w="850"/>
        <w:gridCol w:w="850"/>
        <w:gridCol w:w="850"/>
        <w:gridCol w:w="2695"/>
      </w:tblGrid>
      <w:tr w:rsidR="0063333D" w:rsidRPr="00A35E88" w:rsidTr="00D95098">
        <w:trPr>
          <w:trHeight w:hRule="exact" w:val="24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cantSplit/>
          <w:trHeight w:val="128"/>
        </w:trPr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Ауыл шаруашылығы жерлерінің алаңы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90,2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90,3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92,9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95,2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97,3</w:t>
            </w:r>
          </w:p>
        </w:tc>
        <w:tc>
          <w:tcPr>
            <w:tcW w:w="2695" w:type="dxa"/>
            <w:tcBorders>
              <w:bottom w:val="nil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Площадь сельскохозяйственных угодий </w:t>
            </w:r>
          </w:p>
        </w:tc>
      </w:tr>
      <w:tr w:rsidR="0063333D" w:rsidRPr="00A35E88" w:rsidTr="00D95098">
        <w:trPr>
          <w:trHeight w:hRule="exact" w:val="200"/>
        </w:trPr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ind w:left="101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695" w:type="dxa"/>
            <w:vAlign w:val="bottom"/>
          </w:tcPr>
          <w:p w:rsidR="0063333D" w:rsidRPr="00A35E88" w:rsidRDefault="0063333D" w:rsidP="00D95098">
            <w:pPr>
              <w:pStyle w:val="a7"/>
              <w:ind w:left="10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них:</w:t>
            </w:r>
          </w:p>
        </w:tc>
      </w:tr>
      <w:tr w:rsidR="0063333D" w:rsidRPr="00A35E88" w:rsidTr="00D95098">
        <w:trPr>
          <w:trHeight w:hRule="exact" w:val="200"/>
        </w:trPr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егістік жерлер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24,0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24,4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24,2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ind w:left="101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24,3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24,3</w:t>
            </w:r>
          </w:p>
        </w:tc>
        <w:tc>
          <w:tcPr>
            <w:tcW w:w="2695" w:type="dxa"/>
            <w:vAlign w:val="bottom"/>
          </w:tcPr>
          <w:p w:rsidR="0063333D" w:rsidRPr="00A35E88" w:rsidRDefault="0063333D" w:rsidP="00D95098">
            <w:pPr>
              <w:pStyle w:val="a7"/>
              <w:ind w:left="10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пашня</w:t>
            </w:r>
          </w:p>
        </w:tc>
      </w:tr>
      <w:tr w:rsidR="0063333D" w:rsidRPr="00A35E88" w:rsidTr="00D95098">
        <w:trPr>
          <w:trHeight w:hRule="exact" w:val="239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шабындықтар және жайылымдар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63</w:t>
            </w:r>
            <w:r w:rsidRPr="00A35E88">
              <w:rPr>
                <w:rFonts w:asciiTheme="minorHAnsi" w:hAnsiTheme="minorHAnsi" w:cs="Calibri"/>
                <w:noProof w:val="0"/>
              </w:rPr>
              <w:t>,</w:t>
            </w:r>
            <w:r w:rsidRPr="00A35E88">
              <w:rPr>
                <w:rFonts w:asciiTheme="minorHAnsi" w:hAnsiTheme="minorHAnsi" w:cs="Calibri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63,2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101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68,3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70,4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10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сенокосы и пастбища</w:t>
            </w:r>
          </w:p>
        </w:tc>
      </w:tr>
    </w:tbl>
    <w:p w:rsidR="0063333D" w:rsidRPr="00A35E88" w:rsidRDefault="0063333D" w:rsidP="0063333D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850"/>
        <w:gridCol w:w="851"/>
        <w:gridCol w:w="848"/>
        <w:gridCol w:w="853"/>
        <w:gridCol w:w="850"/>
        <w:gridCol w:w="2693"/>
      </w:tblGrid>
      <w:tr w:rsidR="0063333D" w:rsidRPr="00A35E88" w:rsidTr="00D95098">
        <w:trPr>
          <w:cantSplit/>
          <w:trHeight w:hRule="exact" w:val="24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1A0C0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  <w:r w:rsidR="001A0C0A" w:rsidRPr="00A35E88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cantSplit/>
          <w:trHeight w:val="152"/>
        </w:trPr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Ауыл шаруашылығы жерлерінің алаңы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99,1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104,1</w:t>
            </w:r>
          </w:p>
        </w:tc>
        <w:tc>
          <w:tcPr>
            <w:tcW w:w="848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105,3</w:t>
            </w:r>
          </w:p>
        </w:tc>
        <w:tc>
          <w:tcPr>
            <w:tcW w:w="853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106,4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108,6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Площадь сельскохозяйственных угодий</w:t>
            </w:r>
          </w:p>
        </w:tc>
      </w:tr>
      <w:tr w:rsidR="0063333D" w:rsidRPr="00A35E88" w:rsidTr="00D95098">
        <w:trPr>
          <w:cantSplit/>
          <w:trHeight w:hRule="exact" w:val="200"/>
        </w:trPr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ind w:left="244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48" w:type="dxa"/>
            <w:vAlign w:val="bottom"/>
          </w:tcPr>
          <w:p w:rsidR="0063333D" w:rsidRPr="00A35E88" w:rsidRDefault="0063333D" w:rsidP="00D95098">
            <w:pPr>
              <w:pStyle w:val="a7"/>
              <w:ind w:left="101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3" w:type="dxa"/>
            <w:vAlign w:val="bottom"/>
          </w:tcPr>
          <w:p w:rsidR="0063333D" w:rsidRPr="00A35E88" w:rsidRDefault="0063333D" w:rsidP="00D95098">
            <w:pPr>
              <w:pStyle w:val="a7"/>
              <w:ind w:left="101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ind w:left="101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2693" w:type="dxa"/>
            <w:vAlign w:val="bottom"/>
          </w:tcPr>
          <w:p w:rsidR="0063333D" w:rsidRPr="00A35E88" w:rsidRDefault="0063333D" w:rsidP="00D95098">
            <w:pPr>
              <w:pStyle w:val="a7"/>
              <w:ind w:left="101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них:</w:t>
            </w:r>
          </w:p>
        </w:tc>
      </w:tr>
      <w:tr w:rsidR="0063333D" w:rsidRPr="00A35E88" w:rsidTr="00D95098">
        <w:trPr>
          <w:cantSplit/>
          <w:trHeight w:hRule="exact" w:val="200"/>
        </w:trPr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ind w:left="244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егістік жерлер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24,3</w:t>
            </w:r>
          </w:p>
        </w:tc>
        <w:tc>
          <w:tcPr>
            <w:tcW w:w="851" w:type="dxa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24,8</w:t>
            </w:r>
          </w:p>
        </w:tc>
        <w:tc>
          <w:tcPr>
            <w:tcW w:w="848" w:type="dxa"/>
            <w:vAlign w:val="bottom"/>
          </w:tcPr>
          <w:p w:rsidR="0063333D" w:rsidRPr="00A35E88" w:rsidRDefault="0063333D" w:rsidP="00D95098">
            <w:pPr>
              <w:pStyle w:val="a7"/>
              <w:ind w:left="101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25,3</w:t>
            </w:r>
          </w:p>
        </w:tc>
        <w:tc>
          <w:tcPr>
            <w:tcW w:w="853" w:type="dxa"/>
            <w:vAlign w:val="bottom"/>
          </w:tcPr>
          <w:p w:rsidR="0063333D" w:rsidRPr="00A35E88" w:rsidRDefault="0063333D" w:rsidP="00D95098">
            <w:pPr>
              <w:pStyle w:val="a7"/>
              <w:ind w:left="101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25,5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ind w:left="101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25,8</w:t>
            </w:r>
          </w:p>
        </w:tc>
        <w:tc>
          <w:tcPr>
            <w:tcW w:w="2693" w:type="dxa"/>
            <w:vAlign w:val="bottom"/>
          </w:tcPr>
          <w:p w:rsidR="0063333D" w:rsidRPr="00A35E88" w:rsidRDefault="0063333D" w:rsidP="00D95098">
            <w:pPr>
              <w:pStyle w:val="a7"/>
              <w:ind w:left="101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пашня</w:t>
            </w:r>
          </w:p>
        </w:tc>
      </w:tr>
      <w:tr w:rsidR="0063333D" w:rsidRPr="00A35E88" w:rsidTr="00D95098">
        <w:trPr>
          <w:cantSplit/>
          <w:trHeight w:hRule="exact" w:val="185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244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шабындықтар және жайылымдар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72,1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73,3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101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74,5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101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75</w:t>
            </w:r>
            <w:r w:rsidRPr="00A35E88">
              <w:rPr>
                <w:rFonts w:asciiTheme="minorHAnsi" w:hAnsiTheme="minorHAnsi" w:cs="Calibri"/>
                <w:lang w:val="en-US"/>
              </w:rPr>
              <w:t>,</w:t>
            </w:r>
            <w:r w:rsidRPr="00A35E88">
              <w:rPr>
                <w:rFonts w:asciiTheme="minorHAnsi" w:hAnsiTheme="minorHAnsi" w:cs="Calibri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101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77,8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101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сенокосы и пастбища</w:t>
            </w:r>
          </w:p>
        </w:tc>
      </w:tr>
    </w:tbl>
    <w:p w:rsidR="0063333D" w:rsidRPr="00A35E88" w:rsidRDefault="0063333D" w:rsidP="0063333D">
      <w:pPr>
        <w:pStyle w:val="a7"/>
        <w:ind w:left="244"/>
        <w:rPr>
          <w:rFonts w:asciiTheme="minorHAnsi" w:hAnsiTheme="minorHAnsi" w:cs="Calibri"/>
          <w:i/>
          <w:szCs w:val="24"/>
        </w:rPr>
      </w:pPr>
      <w:r w:rsidRPr="00A35E88">
        <w:rPr>
          <w:rFonts w:asciiTheme="minorHAnsi" w:hAnsiTheme="minorHAnsi" w:cs="Calibri"/>
          <w:i/>
        </w:rPr>
        <w:t>*</w:t>
      </w:r>
      <w:r w:rsidR="008F6C57" w:rsidRPr="00A35E88">
        <w:rPr>
          <w:rFonts w:asciiTheme="minorHAnsi" w:hAnsiTheme="minorHAnsi" w:cs="Calibri"/>
          <w:i/>
        </w:rPr>
        <w:t xml:space="preserve"> </w:t>
      </w:r>
      <w:r w:rsidRPr="00A35E88">
        <w:rPr>
          <w:rFonts w:asciiTheme="minorHAnsi" w:hAnsiTheme="minorHAnsi" w:cs="Calibri"/>
          <w:i/>
        </w:rPr>
        <w:t>Қазақстан Республикасы Ауыл шаруашылы</w:t>
      </w:r>
      <w:r w:rsidRPr="00A35E88">
        <w:rPr>
          <w:rFonts w:asciiTheme="minorHAnsi" w:hAnsiTheme="minorHAnsi" w:cs="Calibri"/>
          <w:i/>
          <w:lang w:val="kk-KZ"/>
        </w:rPr>
        <w:t>ғы министрлігі Ж</w:t>
      </w:r>
      <w:r w:rsidRPr="00A35E88">
        <w:rPr>
          <w:rFonts w:asciiTheme="minorHAnsi" w:hAnsiTheme="minorHAnsi" w:cs="Calibri"/>
          <w:i/>
        </w:rPr>
        <w:t>ер ресурстарын басқару комитетінің</w:t>
      </w:r>
      <w:r w:rsidRPr="00A35E88">
        <w:rPr>
          <w:rFonts w:asciiTheme="minorHAnsi" w:hAnsiTheme="minorHAnsi" w:cs="Calibri"/>
          <w:i/>
          <w:lang w:val="kk-KZ"/>
        </w:rPr>
        <w:t xml:space="preserve"> 20</w:t>
      </w:r>
      <w:r w:rsidR="001A0C0A" w:rsidRPr="00A35E88">
        <w:rPr>
          <w:rFonts w:asciiTheme="minorHAnsi" w:hAnsiTheme="minorHAnsi" w:cs="Calibri"/>
          <w:i/>
          <w:lang w:val="kk-KZ"/>
        </w:rPr>
        <w:t>20</w:t>
      </w:r>
      <w:r w:rsidRPr="00A35E88">
        <w:rPr>
          <w:rFonts w:asciiTheme="minorHAnsi" w:hAnsiTheme="minorHAnsi" w:cs="Calibri"/>
          <w:i/>
          <w:lang w:val="kk-KZ"/>
        </w:rPr>
        <w:t xml:space="preserve"> жылғы 1 қарашадағы</w:t>
      </w:r>
      <w:r w:rsidRPr="00A35E88">
        <w:rPr>
          <w:rFonts w:asciiTheme="minorHAnsi" w:hAnsiTheme="minorHAnsi" w:cs="Calibri"/>
          <w:i/>
        </w:rPr>
        <w:t xml:space="preserve"> деректері бойынша.</w:t>
      </w:r>
      <w:r w:rsidRPr="00A35E88">
        <w:rPr>
          <w:rFonts w:asciiTheme="minorHAnsi" w:hAnsiTheme="minorHAnsi" w:cs="Calibri"/>
          <w:i/>
        </w:rPr>
        <w:br/>
        <w:t>По данным Комитета по управлению земельными ресурсами Министерства сельского хозяйства Республики Казахстан</w:t>
      </w:r>
      <w:r w:rsidRPr="00A35E88">
        <w:rPr>
          <w:rFonts w:asciiTheme="minorHAnsi" w:hAnsiTheme="minorHAnsi" w:cs="Calibri"/>
          <w:i/>
          <w:lang w:val="kk-KZ"/>
        </w:rPr>
        <w:t xml:space="preserve"> на 1 ноября 20</w:t>
      </w:r>
      <w:r w:rsidR="001A0C0A" w:rsidRPr="00A35E88">
        <w:rPr>
          <w:rFonts w:asciiTheme="minorHAnsi" w:hAnsiTheme="minorHAnsi" w:cs="Calibri"/>
          <w:i/>
          <w:lang w:val="kk-KZ"/>
        </w:rPr>
        <w:t>20</w:t>
      </w:r>
      <w:r w:rsidRPr="00A35E88">
        <w:rPr>
          <w:rFonts w:asciiTheme="minorHAnsi" w:hAnsiTheme="minorHAnsi" w:cs="Calibri"/>
          <w:i/>
          <w:lang w:val="kk-KZ"/>
        </w:rPr>
        <w:t>г</w:t>
      </w:r>
      <w:r w:rsidRPr="00A35E88">
        <w:rPr>
          <w:rFonts w:asciiTheme="minorHAnsi" w:hAnsiTheme="minorHAnsi" w:cs="Calibri"/>
          <w:i/>
        </w:rPr>
        <w:t>.</w:t>
      </w:r>
    </w:p>
    <w:p w:rsidR="0063333D" w:rsidRPr="00A35E88" w:rsidRDefault="0063333D" w:rsidP="0063333D">
      <w:pPr>
        <w:pStyle w:val="a9"/>
        <w:ind w:firstLine="0"/>
        <w:rPr>
          <w:rFonts w:asciiTheme="minorHAnsi" w:hAnsiTheme="minorHAnsi" w:cs="Calibri"/>
          <w:lang w:val="kk-KZ"/>
        </w:rPr>
      </w:pPr>
      <w:r w:rsidRPr="00A35E88">
        <w:rPr>
          <w:rFonts w:asciiTheme="minorHAnsi" w:hAnsiTheme="minorHAnsi" w:cs="Calibri"/>
          <w:lang w:val="kk-KZ"/>
        </w:rPr>
        <w:t>11.3</w:t>
      </w:r>
      <w:r w:rsidR="005E7BF5" w:rsidRPr="00A35E88">
        <w:rPr>
          <w:rFonts w:asciiTheme="minorHAnsi" w:hAnsiTheme="minorHAnsi" w:cs="Calibri"/>
          <w:lang w:val="kk-KZ"/>
        </w:rPr>
        <w:t>2</w:t>
      </w:r>
      <w:r w:rsidRPr="00A35E88">
        <w:rPr>
          <w:rFonts w:asciiTheme="minorHAnsi" w:hAnsiTheme="minorHAnsi" w:cs="Calibri"/>
          <w:lang w:val="kk-KZ"/>
        </w:rPr>
        <w:t xml:space="preserve"> Өндіріс салалары бойынша ауыл, орман және балық шаруашылығы өнімдерінің (көрсетілетін қызметтерінің) жалпы шығарылымының құрылымы</w:t>
      </w:r>
      <w:r w:rsidRPr="00A35E88">
        <w:rPr>
          <w:rFonts w:asciiTheme="minorHAnsi" w:hAnsiTheme="minorHAnsi" w:cs="Calibri"/>
          <w:lang w:val="kk-KZ"/>
        </w:rPr>
        <w:br/>
        <w:t>Структура валового выпуска продукции (услуг) сельского, лесного и рыбного хозяйства по отраслям производства</w:t>
      </w:r>
    </w:p>
    <w:p w:rsidR="0063333D" w:rsidRPr="00A35E88" w:rsidRDefault="0063333D" w:rsidP="0063333D">
      <w:pPr>
        <w:pStyle w:val="a5"/>
        <w:spacing w:after="0"/>
        <w:ind w:right="-141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қорытындыға пайызбен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в процентах к итогу</w:t>
      </w:r>
    </w:p>
    <w:tbl>
      <w:tblPr>
        <w:tblW w:w="10206" w:type="dxa"/>
        <w:tblInd w:w="108" w:type="dxa"/>
        <w:tblLayout w:type="fixed"/>
        <w:tblLook w:val="0000"/>
      </w:tblPr>
      <w:tblGrid>
        <w:gridCol w:w="3436"/>
        <w:gridCol w:w="708"/>
        <w:gridCol w:w="708"/>
        <w:gridCol w:w="708"/>
        <w:gridCol w:w="708"/>
        <w:gridCol w:w="708"/>
        <w:gridCol w:w="3230"/>
      </w:tblGrid>
      <w:tr w:rsidR="0063333D" w:rsidRPr="00A35E88" w:rsidTr="00D95098">
        <w:trPr>
          <w:trHeight w:hRule="exact" w:val="220"/>
        </w:trPr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trHeight w:val="50"/>
        </w:trPr>
        <w:tc>
          <w:tcPr>
            <w:tcW w:w="3436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Ауыл шаруашылығы өнімдерінің (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көрсетілетін </w:t>
            </w:r>
            <w:r w:rsidRPr="00A35E88">
              <w:rPr>
                <w:rFonts w:asciiTheme="minorHAnsi" w:hAnsiTheme="minorHAnsi" w:cs="Calibri"/>
              </w:rPr>
              <w:t>қызметтерінің) жалпы шығарылымы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3230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Валов</w:t>
            </w:r>
            <w:r w:rsidRPr="00A35E88">
              <w:rPr>
                <w:rFonts w:asciiTheme="minorHAnsi" w:hAnsiTheme="minorHAnsi" w:cs="Calibri"/>
                <w:lang w:val="kk-KZ"/>
              </w:rPr>
              <w:t>ый</w:t>
            </w:r>
            <w:r w:rsidRPr="00A35E88">
              <w:rPr>
                <w:rFonts w:asciiTheme="minorHAnsi" w:hAnsiTheme="minorHAnsi" w:cs="Calibri"/>
              </w:rPr>
              <w:t xml:space="preserve"> выпуск продукции (услуг) сельского</w:t>
            </w:r>
            <w:r w:rsidRPr="00A35E88">
              <w:rPr>
                <w:rFonts w:asciiTheme="minorHAnsi" w:hAnsiTheme="minorHAnsi" w:cs="Calibri"/>
                <w:lang w:val="kk-KZ"/>
              </w:rPr>
              <w:t>, лесного и рыбного</w:t>
            </w:r>
            <w:r w:rsidRPr="00A35E88">
              <w:rPr>
                <w:rFonts w:asciiTheme="minorHAnsi" w:hAnsiTheme="minorHAnsi" w:cs="Calibri"/>
              </w:rPr>
              <w:t xml:space="preserve"> хозяйства</w:t>
            </w:r>
          </w:p>
        </w:tc>
      </w:tr>
      <w:tr w:rsidR="0063333D" w:rsidRPr="00A35E88" w:rsidTr="00D95098">
        <w:trPr>
          <w:trHeight w:hRule="exact" w:val="200"/>
        </w:trPr>
        <w:tc>
          <w:tcPr>
            <w:tcW w:w="3436" w:type="dxa"/>
            <w:vAlign w:val="bottom"/>
          </w:tcPr>
          <w:p w:rsidR="0063333D" w:rsidRPr="00A35E88" w:rsidRDefault="0063333D" w:rsidP="00D95098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3230" w:type="dxa"/>
            <w:vAlign w:val="bottom"/>
          </w:tcPr>
          <w:p w:rsidR="0063333D" w:rsidRPr="00A35E88" w:rsidRDefault="0063333D" w:rsidP="00D95098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</w:t>
            </w:r>
            <w:r w:rsidRPr="00A35E88">
              <w:rPr>
                <w:rFonts w:asciiTheme="minorHAnsi" w:hAnsiTheme="minorHAnsi" w:cs="Calibri"/>
                <w:lang w:val="kk-KZ"/>
              </w:rPr>
              <w:t>их</w:t>
            </w:r>
            <w:r w:rsidRPr="00A35E88">
              <w:rPr>
                <w:rFonts w:asciiTheme="minorHAnsi" w:hAnsiTheme="minorHAnsi" w:cs="Calibri"/>
              </w:rPr>
              <w:t>:</w:t>
            </w:r>
          </w:p>
        </w:tc>
      </w:tr>
      <w:tr w:rsidR="0063333D" w:rsidRPr="00A35E88" w:rsidTr="00D95098">
        <w:trPr>
          <w:trHeight w:hRule="exact" w:val="299"/>
        </w:trPr>
        <w:tc>
          <w:tcPr>
            <w:tcW w:w="3436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өсімдік шаруашылығының жалпы өнімі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60,5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51,6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5</w:t>
            </w:r>
            <w:r w:rsidRPr="00A35E88">
              <w:rPr>
                <w:rFonts w:asciiTheme="minorHAnsi" w:hAnsiTheme="minorHAnsi" w:cs="Calibri"/>
                <w:lang w:val="kk-KZ"/>
              </w:rPr>
              <w:t>6,8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55,1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54,9</w:t>
            </w:r>
          </w:p>
        </w:tc>
        <w:tc>
          <w:tcPr>
            <w:tcW w:w="3230" w:type="dxa"/>
            <w:vAlign w:val="bottom"/>
          </w:tcPr>
          <w:p w:rsidR="0063333D" w:rsidRPr="00A35E88" w:rsidRDefault="0063333D" w:rsidP="00D95098">
            <w:pPr>
              <w:pStyle w:val="a7"/>
              <w:ind w:left="232" w:firstLine="5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валовой продукции растениеводства</w:t>
            </w:r>
          </w:p>
        </w:tc>
      </w:tr>
      <w:tr w:rsidR="0063333D" w:rsidRPr="00A35E88" w:rsidTr="00D95098">
        <w:trPr>
          <w:trHeight w:hRule="exact" w:val="258"/>
        </w:trPr>
        <w:tc>
          <w:tcPr>
            <w:tcW w:w="3436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мал шаруашылығының жалпы өнімі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38,8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47,6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42,4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44,1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44,3</w:t>
            </w:r>
          </w:p>
        </w:tc>
        <w:tc>
          <w:tcPr>
            <w:tcW w:w="3230" w:type="dxa"/>
            <w:vAlign w:val="bottom"/>
          </w:tcPr>
          <w:p w:rsidR="0063333D" w:rsidRPr="00A35E88" w:rsidRDefault="0063333D" w:rsidP="00D95098">
            <w:pPr>
              <w:pStyle w:val="a7"/>
              <w:ind w:left="232" w:firstLine="5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валовой продукции животноводства</w:t>
            </w:r>
          </w:p>
        </w:tc>
      </w:tr>
      <w:tr w:rsidR="0063333D" w:rsidRPr="00A35E88" w:rsidTr="00D95098">
        <w:trPr>
          <w:trHeight w:hRule="exact" w:val="258"/>
        </w:trPr>
        <w:tc>
          <w:tcPr>
            <w:tcW w:w="3436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ауыл шаруашылығы салаларындағы қызметтер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0,2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0,3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0,</w:t>
            </w:r>
            <w:r w:rsidRPr="00A35E88">
              <w:rPr>
                <w:rFonts w:asciiTheme="minorHAnsi" w:hAnsiTheme="minorHAnsi" w:cs="Calibri"/>
                <w:lang w:val="kk-KZ"/>
              </w:rPr>
              <w:t>3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0,3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0,4</w:t>
            </w:r>
          </w:p>
        </w:tc>
        <w:tc>
          <w:tcPr>
            <w:tcW w:w="3230" w:type="dxa"/>
            <w:vAlign w:val="bottom"/>
          </w:tcPr>
          <w:p w:rsidR="0063333D" w:rsidRPr="00A35E88" w:rsidRDefault="0063333D" w:rsidP="00D95098">
            <w:pPr>
              <w:pStyle w:val="a7"/>
              <w:ind w:left="232" w:firstLine="5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у</w:t>
            </w:r>
            <w:r w:rsidRPr="00A35E88">
              <w:rPr>
                <w:rFonts w:asciiTheme="minorHAnsi" w:hAnsiTheme="minorHAnsi" w:cs="Calibri"/>
              </w:rPr>
              <w:t>слугв области сельского хозяйства</w:t>
            </w:r>
          </w:p>
        </w:tc>
      </w:tr>
      <w:tr w:rsidR="0063333D" w:rsidRPr="00A35E88" w:rsidTr="00D95098">
        <w:trPr>
          <w:trHeight w:hRule="exact" w:val="409"/>
        </w:trPr>
        <w:tc>
          <w:tcPr>
            <w:tcW w:w="3436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аңшылық шаруашылығындағы өнімдердің (көрсетілетін қызметтердің) көлемі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0,04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0,05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0,04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0,03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0,03</w:t>
            </w:r>
          </w:p>
        </w:tc>
        <w:tc>
          <w:tcPr>
            <w:tcW w:w="3230" w:type="dxa"/>
            <w:vAlign w:val="bottom"/>
          </w:tcPr>
          <w:p w:rsidR="0063333D" w:rsidRPr="00A35E88" w:rsidRDefault="0063333D" w:rsidP="00D95098">
            <w:pPr>
              <w:pStyle w:val="a7"/>
              <w:ind w:left="28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объема продукции (услуг) в охотничьем хозяйстве</w:t>
            </w:r>
          </w:p>
        </w:tc>
      </w:tr>
      <w:tr w:rsidR="0063333D" w:rsidRPr="00A35E88" w:rsidTr="00D95098">
        <w:trPr>
          <w:trHeight w:hRule="exact" w:val="430"/>
        </w:trPr>
        <w:tc>
          <w:tcPr>
            <w:tcW w:w="3436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орман шаруашылығындағы өнім (көрсетілетін қызметтер) көлемі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0,3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0,4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0,3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0,3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0,2</w:t>
            </w:r>
          </w:p>
        </w:tc>
        <w:tc>
          <w:tcPr>
            <w:tcW w:w="3230" w:type="dxa"/>
            <w:vAlign w:val="bottom"/>
          </w:tcPr>
          <w:p w:rsidR="0063333D" w:rsidRPr="00A35E88" w:rsidRDefault="0063333D" w:rsidP="00D95098">
            <w:pPr>
              <w:pStyle w:val="a7"/>
              <w:ind w:left="28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объема продукции (услуг) в лесном хозяйстве</w:t>
            </w:r>
          </w:p>
        </w:tc>
      </w:tr>
      <w:tr w:rsidR="0063333D" w:rsidRPr="00A35E88" w:rsidTr="00D95098">
        <w:trPr>
          <w:trHeight w:hRule="exact" w:val="435"/>
        </w:trPr>
        <w:tc>
          <w:tcPr>
            <w:tcW w:w="3436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балық аулау және акваөсірудегі өнімдер (көрсетілетін қызметтер) көлемі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0,2</w:t>
            </w:r>
          </w:p>
        </w:tc>
        <w:tc>
          <w:tcPr>
            <w:tcW w:w="323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28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объема продукции (услуг) в рыболовстве и аквакультуре</w:t>
            </w:r>
          </w:p>
        </w:tc>
      </w:tr>
    </w:tbl>
    <w:p w:rsidR="0063333D" w:rsidRPr="00A35E88" w:rsidRDefault="0063333D" w:rsidP="0063333D">
      <w:pPr>
        <w:pStyle w:val="Naimenovanie"/>
        <w:spacing w:before="0" w:after="0"/>
        <w:ind w:right="-141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Layout w:type="fixed"/>
        <w:tblLook w:val="0000"/>
      </w:tblPr>
      <w:tblGrid>
        <w:gridCol w:w="3461"/>
        <w:gridCol w:w="714"/>
        <w:gridCol w:w="714"/>
        <w:gridCol w:w="714"/>
        <w:gridCol w:w="714"/>
        <w:gridCol w:w="714"/>
        <w:gridCol w:w="3175"/>
      </w:tblGrid>
      <w:tr w:rsidR="0063333D" w:rsidRPr="00A35E88" w:rsidTr="00D95098">
        <w:trPr>
          <w:trHeight w:hRule="exact" w:val="214"/>
        </w:trPr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trHeight w:val="85"/>
        </w:trPr>
        <w:tc>
          <w:tcPr>
            <w:tcW w:w="3461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Ауыл шаруашылығы өнімдерінің (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көрсетілетін </w:t>
            </w:r>
            <w:r w:rsidRPr="00A35E88">
              <w:rPr>
                <w:rFonts w:asciiTheme="minorHAnsi" w:hAnsiTheme="minorHAnsi" w:cs="Calibri"/>
              </w:rPr>
              <w:t>қызметтерінің) жалпы шығарылымы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3175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Валовый выпуск продукции (услуг) сельского</w:t>
            </w:r>
            <w:r w:rsidRPr="00A35E88">
              <w:rPr>
                <w:rFonts w:asciiTheme="minorHAnsi" w:hAnsiTheme="minorHAnsi" w:cs="Calibri"/>
                <w:lang w:val="kk-KZ"/>
              </w:rPr>
              <w:t>, лесного и рыбного</w:t>
            </w:r>
            <w:r w:rsidRPr="00A35E88">
              <w:rPr>
                <w:rFonts w:asciiTheme="minorHAnsi" w:hAnsiTheme="minorHAnsi" w:cs="Calibri"/>
              </w:rPr>
              <w:t xml:space="preserve"> хозяйства</w:t>
            </w:r>
          </w:p>
        </w:tc>
      </w:tr>
      <w:tr w:rsidR="0063333D" w:rsidRPr="00A35E88" w:rsidTr="00D95098">
        <w:trPr>
          <w:trHeight w:hRule="exact" w:val="243"/>
        </w:trPr>
        <w:tc>
          <w:tcPr>
            <w:tcW w:w="3461" w:type="dxa"/>
            <w:vAlign w:val="bottom"/>
          </w:tcPr>
          <w:p w:rsidR="0063333D" w:rsidRPr="00A35E88" w:rsidRDefault="0063333D" w:rsidP="00D95098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7"/>
              <w:ind w:left="102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3175" w:type="dxa"/>
            <w:vAlign w:val="bottom"/>
          </w:tcPr>
          <w:p w:rsidR="0063333D" w:rsidRPr="00A35E88" w:rsidRDefault="0063333D" w:rsidP="00D95098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</w:t>
            </w:r>
            <w:r w:rsidRPr="00A35E88">
              <w:rPr>
                <w:rFonts w:asciiTheme="minorHAnsi" w:hAnsiTheme="minorHAnsi" w:cs="Calibri"/>
                <w:lang w:val="kk-KZ"/>
              </w:rPr>
              <w:t>их</w:t>
            </w:r>
            <w:r w:rsidRPr="00A35E88">
              <w:rPr>
                <w:rFonts w:asciiTheme="minorHAnsi" w:hAnsiTheme="minorHAnsi" w:cs="Calibri"/>
              </w:rPr>
              <w:t>:</w:t>
            </w:r>
          </w:p>
        </w:tc>
      </w:tr>
      <w:tr w:rsidR="0063333D" w:rsidRPr="00A35E88" w:rsidTr="00D95098">
        <w:trPr>
          <w:trHeight w:hRule="exact" w:val="296"/>
        </w:trPr>
        <w:tc>
          <w:tcPr>
            <w:tcW w:w="3461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өсімдік шаруашылығының жалпы өнімі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55,3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55,0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53,6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54,4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57,9</w:t>
            </w:r>
          </w:p>
        </w:tc>
        <w:tc>
          <w:tcPr>
            <w:tcW w:w="3175" w:type="dxa"/>
            <w:vAlign w:val="bottom"/>
          </w:tcPr>
          <w:p w:rsidR="0063333D" w:rsidRPr="00A35E88" w:rsidRDefault="0063333D" w:rsidP="00D95098">
            <w:pPr>
              <w:pStyle w:val="a7"/>
              <w:ind w:left="23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валовой продукции растениеводства</w:t>
            </w:r>
          </w:p>
        </w:tc>
      </w:tr>
      <w:tr w:rsidR="0063333D" w:rsidRPr="00A35E88" w:rsidTr="00D95098">
        <w:trPr>
          <w:trHeight w:hRule="exact" w:val="316"/>
        </w:trPr>
        <w:tc>
          <w:tcPr>
            <w:tcW w:w="3461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мал шаруашылығының жалпы өнімі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43,8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44,3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45,6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44,8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41,6</w:t>
            </w:r>
          </w:p>
        </w:tc>
        <w:tc>
          <w:tcPr>
            <w:tcW w:w="3175" w:type="dxa"/>
            <w:vAlign w:val="bottom"/>
          </w:tcPr>
          <w:p w:rsidR="0063333D" w:rsidRPr="00A35E88" w:rsidRDefault="0063333D" w:rsidP="00D95098">
            <w:pPr>
              <w:pStyle w:val="a7"/>
              <w:ind w:left="23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валовой продукции животноводства</w:t>
            </w:r>
          </w:p>
        </w:tc>
      </w:tr>
      <w:tr w:rsidR="0063333D" w:rsidRPr="00A35E88" w:rsidTr="00D95098">
        <w:trPr>
          <w:trHeight w:hRule="exact" w:val="488"/>
        </w:trPr>
        <w:tc>
          <w:tcPr>
            <w:tcW w:w="3461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ауыл шаруашылығы салаларындағы қызметтер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0,4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0,3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0,3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0,3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0,2</w:t>
            </w:r>
          </w:p>
        </w:tc>
        <w:tc>
          <w:tcPr>
            <w:tcW w:w="3175" w:type="dxa"/>
            <w:vAlign w:val="bottom"/>
          </w:tcPr>
          <w:p w:rsidR="0063333D" w:rsidRPr="00A35E88" w:rsidRDefault="0063333D" w:rsidP="00D95098">
            <w:pPr>
              <w:pStyle w:val="a7"/>
              <w:ind w:left="23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услуг в области сельского хозяйства</w:t>
            </w:r>
          </w:p>
        </w:tc>
      </w:tr>
      <w:tr w:rsidR="0063333D" w:rsidRPr="00A35E88" w:rsidTr="00D95098">
        <w:trPr>
          <w:trHeight w:hRule="exact" w:val="479"/>
        </w:trPr>
        <w:tc>
          <w:tcPr>
            <w:tcW w:w="3461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аңшылық шаруашылығындағы өнімдердің (көрсетілетін қызметтердің) көлемі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0,03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0,02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0,02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</w:t>
            </w:r>
            <w:r w:rsidRPr="00A35E88">
              <w:rPr>
                <w:rFonts w:asciiTheme="minorHAnsi" w:hAnsiTheme="minorHAnsi" w:cs="Calibri"/>
                <w:lang w:val="en-US"/>
              </w:rPr>
              <w:t>,03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0,02</w:t>
            </w:r>
          </w:p>
        </w:tc>
        <w:tc>
          <w:tcPr>
            <w:tcW w:w="3175" w:type="dxa"/>
            <w:vAlign w:val="bottom"/>
          </w:tcPr>
          <w:p w:rsidR="0063333D" w:rsidRPr="00A35E88" w:rsidRDefault="0063333D" w:rsidP="00D95098">
            <w:pPr>
              <w:pStyle w:val="a7"/>
              <w:ind w:left="232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объема продукции (услуг) в охотничьем хозяйстве</w:t>
            </w:r>
          </w:p>
        </w:tc>
      </w:tr>
      <w:tr w:rsidR="0063333D" w:rsidRPr="00A35E88" w:rsidTr="00D95098">
        <w:trPr>
          <w:trHeight w:hRule="exact" w:val="430"/>
        </w:trPr>
        <w:tc>
          <w:tcPr>
            <w:tcW w:w="3461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орман шаруашылығындағы өнім (көрсетілетін қызметтер) көлемі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0,2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0,3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0,3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0,3</w:t>
            </w:r>
          </w:p>
        </w:tc>
        <w:tc>
          <w:tcPr>
            <w:tcW w:w="71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0,2</w:t>
            </w:r>
          </w:p>
        </w:tc>
        <w:tc>
          <w:tcPr>
            <w:tcW w:w="3175" w:type="dxa"/>
            <w:vAlign w:val="bottom"/>
          </w:tcPr>
          <w:p w:rsidR="0063333D" w:rsidRPr="00A35E88" w:rsidRDefault="0063333D" w:rsidP="00D95098">
            <w:pPr>
              <w:pStyle w:val="a7"/>
              <w:ind w:left="232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объема продукции (услуг) в лесном хозяйстве</w:t>
            </w:r>
          </w:p>
        </w:tc>
      </w:tr>
      <w:tr w:rsidR="0063333D" w:rsidRPr="00A35E88" w:rsidTr="00D95098">
        <w:trPr>
          <w:trHeight w:hRule="exact" w:val="422"/>
        </w:trPr>
        <w:tc>
          <w:tcPr>
            <w:tcW w:w="3461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балық аулау және акваөсірудегі өнімдер (көрсетілетін қызметтер) көлемі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0,2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0,2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0,2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0,2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0,2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232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объема продукции (услуг) в рыболовстве и аквакультуре</w:t>
            </w:r>
          </w:p>
        </w:tc>
      </w:tr>
    </w:tbl>
    <w:p w:rsidR="0063333D" w:rsidRPr="00A35E88" w:rsidRDefault="0063333D" w:rsidP="0063333D">
      <w:pPr>
        <w:pStyle w:val="a9"/>
        <w:ind w:firstLine="0"/>
        <w:rPr>
          <w:rFonts w:asciiTheme="minorHAnsi" w:hAnsiTheme="minorHAnsi" w:cs="Calibri"/>
          <w:lang w:val="kk-KZ"/>
        </w:rPr>
      </w:pPr>
      <w:r w:rsidRPr="00A35E88">
        <w:rPr>
          <w:rFonts w:asciiTheme="minorHAnsi" w:hAnsiTheme="minorHAnsi" w:cs="Calibri"/>
          <w:lang w:val="kk-KZ"/>
        </w:rPr>
        <w:t>11.3</w:t>
      </w:r>
      <w:r w:rsidR="005E7BF5" w:rsidRPr="00A35E88">
        <w:rPr>
          <w:rFonts w:asciiTheme="minorHAnsi" w:hAnsiTheme="minorHAnsi" w:cs="Calibri"/>
          <w:lang w:val="kk-KZ"/>
        </w:rPr>
        <w:t>3</w:t>
      </w:r>
      <w:r w:rsidRPr="00A35E88">
        <w:rPr>
          <w:rFonts w:asciiTheme="minorHAnsi" w:hAnsiTheme="minorHAnsi" w:cs="Calibri"/>
          <w:lang w:val="kk-KZ"/>
        </w:rPr>
        <w:t xml:space="preserve"> Шаруашылық санаттары бойынша ауыл, орман және балық шаруашылығы өнімдерінің (көрсетілетін қызметтерінің) жалпы шығарылымының құрылымы</w:t>
      </w:r>
      <w:r w:rsidRPr="00A35E88">
        <w:rPr>
          <w:rFonts w:asciiTheme="minorHAnsi" w:hAnsiTheme="minorHAnsi" w:cs="Calibri"/>
          <w:lang w:val="kk-KZ"/>
        </w:rPr>
        <w:br/>
        <w:t>Структура валового выпуска продукции (услуг) сельского, лесного и рыбного хозяйства по категориям хозяйств</w:t>
      </w:r>
    </w:p>
    <w:p w:rsidR="0063333D" w:rsidRPr="00A35E88" w:rsidRDefault="0063333D" w:rsidP="0063333D">
      <w:pPr>
        <w:pStyle w:val="a5"/>
        <w:spacing w:after="0"/>
        <w:ind w:right="-141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lastRenderedPageBreak/>
        <w:t>қорытындыға пайызбен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в процентах к итогу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879"/>
        <w:gridCol w:w="879"/>
        <w:gridCol w:w="879"/>
        <w:gridCol w:w="879"/>
        <w:gridCol w:w="879"/>
        <w:gridCol w:w="2834"/>
      </w:tblGrid>
      <w:tr w:rsidR="0063333D" w:rsidRPr="00A35E88" w:rsidTr="00D95098">
        <w:trPr>
          <w:trHeight w:hRule="exact" w:val="20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trHeight w:val="149"/>
        </w:trPr>
        <w:tc>
          <w:tcPr>
            <w:tcW w:w="2977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Шаруашылықтың барлық санаттары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2834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Все категории хозяйств</w:t>
            </w:r>
          </w:p>
        </w:tc>
      </w:tr>
      <w:tr w:rsidR="0063333D" w:rsidRPr="00A35E88" w:rsidTr="00D95098">
        <w:tc>
          <w:tcPr>
            <w:tcW w:w="2977" w:type="dxa"/>
            <w:vAlign w:val="bottom"/>
          </w:tcPr>
          <w:p w:rsidR="0063333D" w:rsidRPr="00A35E88" w:rsidRDefault="0063333D" w:rsidP="00D95098">
            <w:pPr>
              <w:pStyle w:val="a7"/>
              <w:ind w:left="244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7"/>
              <w:ind w:left="272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834" w:type="dxa"/>
            <w:vAlign w:val="bottom"/>
          </w:tcPr>
          <w:p w:rsidR="0063333D" w:rsidRPr="00A35E88" w:rsidRDefault="0063333D" w:rsidP="00D95098">
            <w:pPr>
              <w:pStyle w:val="a7"/>
              <w:ind w:left="24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числе:</w:t>
            </w:r>
          </w:p>
        </w:tc>
      </w:tr>
      <w:tr w:rsidR="0063333D" w:rsidRPr="00A35E88" w:rsidTr="00D95098">
        <w:trPr>
          <w:cantSplit/>
          <w:trHeight w:val="235"/>
        </w:trPr>
        <w:tc>
          <w:tcPr>
            <w:tcW w:w="2977" w:type="dxa"/>
            <w:vAlign w:val="bottom"/>
          </w:tcPr>
          <w:p w:rsidR="0063333D" w:rsidRPr="00A35E88" w:rsidRDefault="0063333D" w:rsidP="00D95098">
            <w:pPr>
              <w:pStyle w:val="a7"/>
              <w:ind w:left="244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ауыл шаруашылығы кәсіпорындары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</w:t>
            </w:r>
            <w:r w:rsidRPr="00A35E88">
              <w:rPr>
                <w:rFonts w:asciiTheme="minorHAnsi" w:hAnsiTheme="minorHAnsi" w:cs="Calibri"/>
                <w:lang w:val="kk-KZ"/>
              </w:rPr>
              <w:t>5,5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17,0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19,8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7"/>
              <w:ind w:left="272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19,1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20,</w:t>
            </w:r>
            <w:r w:rsidRPr="00A35E88">
              <w:rPr>
                <w:rFonts w:asciiTheme="minorHAnsi" w:hAnsiTheme="minorHAnsi" w:cs="Calibri"/>
                <w:lang w:val="kk-KZ"/>
              </w:rPr>
              <w:t>9</w:t>
            </w:r>
          </w:p>
        </w:tc>
        <w:tc>
          <w:tcPr>
            <w:tcW w:w="2834" w:type="dxa"/>
            <w:vAlign w:val="bottom"/>
          </w:tcPr>
          <w:p w:rsidR="0063333D" w:rsidRPr="00A35E88" w:rsidRDefault="0063333D" w:rsidP="00D95098">
            <w:pPr>
              <w:pStyle w:val="a7"/>
              <w:ind w:left="24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сельскохозяйственные предприятия</w:t>
            </w:r>
          </w:p>
        </w:tc>
      </w:tr>
      <w:tr w:rsidR="0063333D" w:rsidRPr="00A35E88" w:rsidTr="00D95098">
        <w:trPr>
          <w:cantSplit/>
          <w:trHeight w:val="425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244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жұртшылық шаруашылықтары және 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дара кәсіпкерлер және </w:t>
            </w:r>
            <w:r w:rsidRPr="00A35E88">
              <w:rPr>
                <w:rFonts w:asciiTheme="minorHAnsi" w:hAnsiTheme="minorHAnsi" w:cs="Calibri"/>
              </w:rPr>
              <w:t>шаруа немесе фермер қожалықтары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7</w:t>
            </w:r>
            <w:r w:rsidRPr="00A35E88">
              <w:rPr>
                <w:rFonts w:asciiTheme="minorHAnsi" w:hAnsiTheme="minorHAnsi" w:cs="Calibri"/>
                <w:lang w:val="kk-KZ"/>
              </w:rPr>
              <w:t>4,5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8</w:t>
            </w:r>
            <w:r w:rsidRPr="00A35E88">
              <w:rPr>
                <w:rFonts w:asciiTheme="minorHAnsi" w:hAnsiTheme="minorHAnsi" w:cs="Calibri"/>
                <w:lang w:val="kk-KZ"/>
              </w:rPr>
              <w:t>3,0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80,2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272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80,9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79,</w:t>
            </w:r>
            <w:r w:rsidRPr="00A35E88">
              <w:rPr>
                <w:rFonts w:asciiTheme="minorHAnsi" w:hAnsiTheme="minorHAnsi" w:cs="Calibri"/>
                <w:lang w:val="kk-KZ"/>
              </w:rPr>
              <w:t>1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24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хозяйства населения и 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индивидуальные предприниматели и </w:t>
            </w:r>
            <w:r w:rsidRPr="00A35E88">
              <w:rPr>
                <w:rFonts w:asciiTheme="minorHAnsi" w:hAnsiTheme="minorHAnsi" w:cs="Calibri"/>
              </w:rPr>
              <w:t>крестьянские или фермерские хозяйства</w:t>
            </w:r>
          </w:p>
        </w:tc>
      </w:tr>
    </w:tbl>
    <w:p w:rsidR="0063333D" w:rsidRPr="00A35E88" w:rsidRDefault="0063333D" w:rsidP="0063333D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851"/>
        <w:gridCol w:w="851"/>
        <w:gridCol w:w="851"/>
        <w:gridCol w:w="851"/>
        <w:gridCol w:w="990"/>
        <w:gridCol w:w="2835"/>
      </w:tblGrid>
      <w:tr w:rsidR="0063333D" w:rsidRPr="00A35E88" w:rsidTr="00D95098">
        <w:trPr>
          <w:cantSplit/>
          <w:trHeight w:hRule="exact" w:val="20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cantSplit/>
          <w:trHeight w:val="187"/>
        </w:trPr>
        <w:tc>
          <w:tcPr>
            <w:tcW w:w="2977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Шаруашылықтың барлық санаттары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100,0</w:t>
            </w:r>
          </w:p>
        </w:tc>
        <w:tc>
          <w:tcPr>
            <w:tcW w:w="99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2835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Все категории хозяйств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  <w:vAlign w:val="bottom"/>
          </w:tcPr>
          <w:p w:rsidR="0063333D" w:rsidRPr="00A35E88" w:rsidRDefault="0063333D" w:rsidP="00D95098">
            <w:pPr>
              <w:pStyle w:val="a7"/>
              <w:ind w:left="244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ind w:left="272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0" w:type="dxa"/>
            <w:vAlign w:val="bottom"/>
          </w:tcPr>
          <w:p w:rsidR="0063333D" w:rsidRPr="00A35E88" w:rsidRDefault="0063333D" w:rsidP="00D95098">
            <w:pPr>
              <w:pStyle w:val="a7"/>
              <w:ind w:left="272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2835" w:type="dxa"/>
            <w:vAlign w:val="bottom"/>
          </w:tcPr>
          <w:p w:rsidR="0063333D" w:rsidRPr="00A35E88" w:rsidRDefault="0063333D" w:rsidP="00D95098">
            <w:pPr>
              <w:pStyle w:val="a7"/>
              <w:ind w:left="27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числе:</w:t>
            </w:r>
          </w:p>
        </w:tc>
      </w:tr>
      <w:tr w:rsidR="0063333D" w:rsidRPr="00A35E88" w:rsidTr="00D95098">
        <w:trPr>
          <w:cantSplit/>
          <w:trHeight w:val="141"/>
        </w:trPr>
        <w:tc>
          <w:tcPr>
            <w:tcW w:w="2977" w:type="dxa"/>
            <w:vAlign w:val="bottom"/>
          </w:tcPr>
          <w:p w:rsidR="0063333D" w:rsidRPr="00A35E88" w:rsidRDefault="0063333D" w:rsidP="00D95098">
            <w:pPr>
              <w:pStyle w:val="a7"/>
              <w:ind w:left="244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ауыл шаруашылығы кәсіпорындары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23,</w:t>
            </w:r>
            <w:r w:rsidRPr="00A35E88">
              <w:rPr>
                <w:rFonts w:asciiTheme="minorHAnsi" w:hAnsiTheme="minorHAnsi" w:cs="Calibri"/>
                <w:lang w:val="kk-KZ"/>
              </w:rPr>
              <w:t>6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24,</w:t>
            </w:r>
            <w:r w:rsidRPr="00A35E88">
              <w:rPr>
                <w:rFonts w:asciiTheme="minorHAnsi" w:hAnsiTheme="minorHAnsi" w:cs="Calibri"/>
                <w:lang w:val="kk-KZ"/>
              </w:rPr>
              <w:t>4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</w:t>
            </w:r>
            <w:r w:rsidRPr="00A35E88">
              <w:rPr>
                <w:rFonts w:asciiTheme="minorHAnsi" w:hAnsiTheme="minorHAnsi" w:cs="Calibri"/>
                <w:lang w:val="kk-KZ"/>
              </w:rPr>
              <w:t>4,3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ind w:left="272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25,0</w:t>
            </w:r>
          </w:p>
        </w:tc>
        <w:tc>
          <w:tcPr>
            <w:tcW w:w="990" w:type="dxa"/>
            <w:vAlign w:val="bottom"/>
          </w:tcPr>
          <w:p w:rsidR="0063333D" w:rsidRPr="00A35E88" w:rsidRDefault="0063333D" w:rsidP="00D95098">
            <w:pPr>
              <w:pStyle w:val="a7"/>
              <w:ind w:left="272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26,7</w:t>
            </w:r>
          </w:p>
        </w:tc>
        <w:tc>
          <w:tcPr>
            <w:tcW w:w="2835" w:type="dxa"/>
            <w:vAlign w:val="bottom"/>
          </w:tcPr>
          <w:p w:rsidR="0063333D" w:rsidRPr="00A35E88" w:rsidRDefault="0063333D" w:rsidP="00D95098">
            <w:pPr>
              <w:pStyle w:val="a7"/>
              <w:ind w:left="27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сельскохозяйственные предприятия</w:t>
            </w:r>
          </w:p>
        </w:tc>
      </w:tr>
      <w:tr w:rsidR="0063333D" w:rsidRPr="00A35E88" w:rsidTr="00D95098">
        <w:trPr>
          <w:cantSplit/>
          <w:trHeight w:val="283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244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жұртшылық шаруашылықтары және 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дара кәсіпкерлер және </w:t>
            </w:r>
            <w:r w:rsidRPr="00A35E88">
              <w:rPr>
                <w:rFonts w:asciiTheme="minorHAnsi" w:hAnsiTheme="minorHAnsi" w:cs="Calibri"/>
              </w:rPr>
              <w:t>шаруа немесе фермер қожалықтары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76,</w:t>
            </w:r>
            <w:r w:rsidRPr="00A35E88">
              <w:rPr>
                <w:rFonts w:asciiTheme="minorHAnsi" w:hAnsiTheme="minorHAnsi" w:cs="Calibri"/>
                <w:lang w:val="kk-KZ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7</w:t>
            </w:r>
            <w:r w:rsidRPr="00A35E88">
              <w:rPr>
                <w:rFonts w:asciiTheme="minorHAnsi" w:hAnsiTheme="minorHAnsi" w:cs="Calibri"/>
                <w:lang w:val="kk-KZ"/>
              </w:rPr>
              <w:t>5,6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7</w:t>
            </w:r>
            <w:r w:rsidRPr="00A35E88">
              <w:rPr>
                <w:rFonts w:asciiTheme="minorHAnsi" w:hAnsiTheme="minorHAnsi" w:cs="Calibri"/>
                <w:lang w:val="kk-KZ"/>
              </w:rPr>
              <w:t>5,7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272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75,0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272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73,3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ind w:left="27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хозяйства населения и 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индивидуальные предприниматели и </w:t>
            </w:r>
            <w:r w:rsidRPr="00A35E88">
              <w:rPr>
                <w:rFonts w:asciiTheme="minorHAnsi" w:hAnsiTheme="minorHAnsi" w:cs="Calibri"/>
              </w:rPr>
              <w:t>крестьянские или фермерские хозяйства</w:t>
            </w:r>
          </w:p>
        </w:tc>
      </w:tr>
    </w:tbl>
    <w:p w:rsidR="0063333D" w:rsidRPr="00A35E88" w:rsidRDefault="0063333D" w:rsidP="0063333D">
      <w:pPr>
        <w:autoSpaceDE w:val="0"/>
        <w:autoSpaceDN w:val="0"/>
        <w:adjustRightInd w:val="0"/>
        <w:spacing w:before="240" w:after="240"/>
        <w:jc w:val="center"/>
        <w:rPr>
          <w:rFonts w:asciiTheme="minorHAnsi" w:hAnsiTheme="minorHAnsi" w:cs="Calibri"/>
          <w:b/>
        </w:rPr>
      </w:pPr>
      <w:r w:rsidRPr="00A35E88">
        <w:rPr>
          <w:rFonts w:asciiTheme="minorHAnsi" w:hAnsiTheme="minorHAnsi" w:cs="Calibri"/>
          <w:b/>
          <w:bCs/>
        </w:rPr>
        <w:t>11.3</w:t>
      </w:r>
      <w:r w:rsidR="005E7BF5" w:rsidRPr="00A35E88">
        <w:rPr>
          <w:rFonts w:asciiTheme="minorHAnsi" w:hAnsiTheme="minorHAnsi" w:cs="Calibri"/>
          <w:b/>
          <w:bCs/>
          <w:lang w:val="kk-KZ"/>
        </w:rPr>
        <w:t>4</w:t>
      </w:r>
      <w:r w:rsidRPr="00A35E88">
        <w:rPr>
          <w:rFonts w:asciiTheme="minorHAnsi" w:hAnsiTheme="minorHAnsi" w:cs="Calibri"/>
          <w:b/>
          <w:bCs/>
          <w:lang w:val="kk-KZ"/>
        </w:rPr>
        <w:t xml:space="preserve"> </w:t>
      </w:r>
      <w:r w:rsidRPr="00A35E88">
        <w:rPr>
          <w:rFonts w:asciiTheme="minorHAnsi" w:hAnsiTheme="minorHAnsi" w:cs="Calibri"/>
          <w:b/>
          <w:bCs/>
        </w:rPr>
        <w:t>Жекелеген</w:t>
      </w:r>
      <w:r w:rsidR="003C43C6" w:rsidRPr="00A35E88">
        <w:rPr>
          <w:rFonts w:asciiTheme="minorHAnsi" w:hAnsiTheme="minorHAnsi" w:cs="Calibri"/>
          <w:b/>
          <w:bCs/>
        </w:rPr>
        <w:t xml:space="preserve"> </w:t>
      </w:r>
      <w:r w:rsidRPr="00A35E88">
        <w:rPr>
          <w:rFonts w:asciiTheme="minorHAnsi" w:hAnsiTheme="minorHAnsi" w:cs="Calibri"/>
          <w:b/>
          <w:bCs/>
        </w:rPr>
        <w:t>ауыл</w:t>
      </w:r>
      <w:r w:rsidR="003C43C6" w:rsidRPr="00A35E88">
        <w:rPr>
          <w:rFonts w:asciiTheme="minorHAnsi" w:hAnsiTheme="minorHAnsi" w:cs="Calibri"/>
          <w:b/>
          <w:bCs/>
        </w:rPr>
        <w:t xml:space="preserve"> </w:t>
      </w:r>
      <w:r w:rsidRPr="00A35E88">
        <w:rPr>
          <w:rFonts w:asciiTheme="minorHAnsi" w:hAnsiTheme="minorHAnsi" w:cs="Calibri"/>
          <w:b/>
          <w:bCs/>
        </w:rPr>
        <w:t>шаруашылығы</w:t>
      </w:r>
      <w:r w:rsidR="003C43C6" w:rsidRPr="00A35E88">
        <w:rPr>
          <w:rFonts w:asciiTheme="minorHAnsi" w:hAnsiTheme="minorHAnsi" w:cs="Calibri"/>
          <w:b/>
          <w:bCs/>
        </w:rPr>
        <w:t xml:space="preserve"> </w:t>
      </w:r>
      <w:r w:rsidRPr="00A35E88">
        <w:rPr>
          <w:rFonts w:asciiTheme="minorHAnsi" w:hAnsiTheme="minorHAnsi" w:cs="Calibri"/>
          <w:b/>
          <w:bCs/>
        </w:rPr>
        <w:t>дақылдарын</w:t>
      </w:r>
      <w:r w:rsidR="003C43C6" w:rsidRPr="00A35E88">
        <w:rPr>
          <w:rFonts w:asciiTheme="minorHAnsi" w:hAnsiTheme="minorHAnsi" w:cs="Calibri"/>
          <w:b/>
          <w:bCs/>
        </w:rPr>
        <w:t xml:space="preserve"> </w:t>
      </w:r>
      <w:r w:rsidRPr="00A35E88">
        <w:rPr>
          <w:rFonts w:asciiTheme="minorHAnsi" w:hAnsiTheme="minorHAnsi" w:cs="Calibri"/>
          <w:b/>
          <w:bCs/>
        </w:rPr>
        <w:t>жалпы</w:t>
      </w:r>
      <w:r w:rsidR="003C43C6" w:rsidRPr="00A35E88">
        <w:rPr>
          <w:rFonts w:asciiTheme="minorHAnsi" w:hAnsiTheme="minorHAnsi" w:cs="Calibri"/>
          <w:b/>
          <w:bCs/>
        </w:rPr>
        <w:t xml:space="preserve"> </w:t>
      </w:r>
      <w:r w:rsidRPr="00A35E88">
        <w:rPr>
          <w:rFonts w:asciiTheme="minorHAnsi" w:hAnsiTheme="minorHAnsi" w:cs="Calibri"/>
          <w:b/>
          <w:bCs/>
        </w:rPr>
        <w:t>жинау</w:t>
      </w:r>
      <w:r w:rsidR="003C43C6" w:rsidRPr="00A35E88">
        <w:rPr>
          <w:rFonts w:asciiTheme="minorHAnsi" w:hAnsiTheme="minorHAnsi" w:cs="Calibri"/>
          <w:b/>
          <w:bCs/>
        </w:rPr>
        <w:t xml:space="preserve"> </w:t>
      </w:r>
      <w:r w:rsidRPr="00A35E88">
        <w:rPr>
          <w:rFonts w:asciiTheme="minorHAnsi" w:hAnsiTheme="minorHAnsi" w:cs="Calibri"/>
          <w:b/>
          <w:bCs/>
        </w:rPr>
        <w:t>және</w:t>
      </w:r>
      <w:r w:rsidR="003C43C6" w:rsidRPr="00A35E88">
        <w:rPr>
          <w:rFonts w:asciiTheme="minorHAnsi" w:hAnsiTheme="minorHAnsi" w:cs="Calibri"/>
          <w:b/>
          <w:bCs/>
        </w:rPr>
        <w:t xml:space="preserve"> </w:t>
      </w:r>
      <w:r w:rsidRPr="00A35E88">
        <w:rPr>
          <w:rFonts w:asciiTheme="minorHAnsi" w:hAnsiTheme="minorHAnsi" w:cs="Calibri"/>
          <w:b/>
          <w:bCs/>
        </w:rPr>
        <w:t>олардың</w:t>
      </w:r>
      <w:r w:rsidR="003C43C6" w:rsidRPr="00A35E88">
        <w:rPr>
          <w:rFonts w:asciiTheme="minorHAnsi" w:hAnsiTheme="minorHAnsi" w:cs="Calibri"/>
          <w:b/>
          <w:bCs/>
        </w:rPr>
        <w:t xml:space="preserve"> </w:t>
      </w:r>
      <w:r w:rsidRPr="00A35E88">
        <w:rPr>
          <w:rFonts w:asciiTheme="minorHAnsi" w:hAnsiTheme="minorHAnsi" w:cs="Calibri"/>
          <w:b/>
          <w:bCs/>
        </w:rPr>
        <w:t>түсімі</w:t>
      </w:r>
      <w:r w:rsidRPr="00A35E88">
        <w:rPr>
          <w:rFonts w:asciiTheme="minorHAnsi" w:hAnsiTheme="minorHAnsi" w:cs="Calibri"/>
          <w:b/>
          <w:bCs/>
        </w:rPr>
        <w:br/>
        <w:t>Валовой сбор и урожайность отдельных сельскохозяйственных культур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822"/>
        <w:gridCol w:w="822"/>
        <w:gridCol w:w="822"/>
        <w:gridCol w:w="822"/>
        <w:gridCol w:w="822"/>
        <w:gridCol w:w="2694"/>
      </w:tblGrid>
      <w:tr w:rsidR="0063333D" w:rsidRPr="00A35E88" w:rsidTr="00D95098">
        <w:trPr>
          <w:cantSplit/>
          <w:trHeight w:hRule="exact" w:val="262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</w:tcBorders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Ж</w:t>
            </w:r>
            <w:r w:rsidRPr="00A35E88">
              <w:rPr>
                <w:rFonts w:asciiTheme="minorHAnsi" w:hAnsiTheme="minorHAnsi" w:cs="Calibri"/>
                <w:sz w:val="16"/>
              </w:rPr>
              <w:t>алпы</w:t>
            </w:r>
            <w:r w:rsidR="003C43C6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жинау, мың тонна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</w:t>
            </w:r>
            <w:r w:rsidRPr="00A35E88">
              <w:rPr>
                <w:rFonts w:asciiTheme="minorHAnsi" w:hAnsiTheme="minorHAnsi" w:cs="Calibri"/>
                <w:sz w:val="16"/>
              </w:rPr>
              <w:t>аловой сбор, тыс. тонн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26 961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12 865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ind w:left="-183"/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18 231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17 162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18 673</w:t>
            </w:r>
          </w:p>
        </w:tc>
        <w:tc>
          <w:tcPr>
            <w:tcW w:w="2694" w:type="dxa"/>
            <w:tcBorders>
              <w:left w:val="nil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Зерновые (включая рис) и бобовые культуры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 одан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бидай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22 732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9 841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13941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12 997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13 747</w:t>
            </w:r>
          </w:p>
        </w:tc>
        <w:tc>
          <w:tcPr>
            <w:tcW w:w="2694" w:type="dxa"/>
            <w:tcBorders>
              <w:left w:val="nil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из них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пшеница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Мақта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336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380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397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321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274</w:t>
            </w:r>
          </w:p>
        </w:tc>
        <w:tc>
          <w:tcPr>
            <w:tcW w:w="2694" w:type="dxa"/>
            <w:tcBorders>
              <w:left w:val="nil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Хлопок 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Қант қызылшасы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200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152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65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174</w:t>
            </w:r>
          </w:p>
        </w:tc>
        <w:tc>
          <w:tcPr>
            <w:tcW w:w="2694" w:type="dxa"/>
            <w:tcBorders>
              <w:left w:val="nil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Сахарная свекла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Күнбағыстың тұқымдары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409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400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573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513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534</w:t>
            </w:r>
          </w:p>
        </w:tc>
        <w:tc>
          <w:tcPr>
            <w:tcW w:w="2694" w:type="dxa"/>
            <w:tcBorders>
              <w:left w:val="nil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Семена подсолнечника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Картоп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3 076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3 126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3344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3 411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3 521</w:t>
            </w:r>
          </w:p>
        </w:tc>
        <w:tc>
          <w:tcPr>
            <w:tcW w:w="2694" w:type="dxa"/>
            <w:tcBorders>
              <w:left w:val="nil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Картофель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Көкөністер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2 878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3 062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3242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3 470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3 565</w:t>
            </w:r>
          </w:p>
        </w:tc>
        <w:tc>
          <w:tcPr>
            <w:tcW w:w="2694" w:type="dxa"/>
            <w:tcBorders>
              <w:left w:val="nil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Овощи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Жүзім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57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72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68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70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63</w:t>
            </w:r>
          </w:p>
        </w:tc>
        <w:tc>
          <w:tcPr>
            <w:tcW w:w="2694" w:type="dxa"/>
            <w:tcBorders>
              <w:left w:val="nil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Виноград</w:t>
            </w:r>
          </w:p>
        </w:tc>
      </w:tr>
      <w:tr w:rsidR="0063333D" w:rsidRPr="00A35E88" w:rsidTr="00D95098">
        <w:trPr>
          <w:cantSplit/>
          <w:trHeight w:hRule="exact" w:val="397"/>
        </w:trPr>
        <w:tc>
          <w:tcPr>
            <w:tcW w:w="10206" w:type="dxa"/>
            <w:gridSpan w:val="7"/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Т</w:t>
            </w:r>
            <w:r w:rsidRPr="00A35E88">
              <w:rPr>
                <w:rFonts w:asciiTheme="minorHAnsi" w:hAnsiTheme="minorHAnsi" w:cs="Calibri"/>
                <w:sz w:val="16"/>
              </w:rPr>
              <w:t>үсім, 1 га-дан ц</w:t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ентнер</w:t>
            </w:r>
            <w:r w:rsidRPr="00A35E88">
              <w:rPr>
                <w:rFonts w:asciiTheme="minorHAnsi" w:hAnsiTheme="minorHAnsi" w:cs="Calibri"/>
                <w:sz w:val="16"/>
                <w:vertAlign w:val="superscript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У</w:t>
            </w:r>
            <w:r w:rsidRPr="00A35E88">
              <w:rPr>
                <w:rFonts w:asciiTheme="minorHAnsi" w:hAnsiTheme="minorHAnsi" w:cs="Calibri"/>
                <w:sz w:val="16"/>
              </w:rPr>
              <w:t>рожайность, ц</w:t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ентнер</w:t>
            </w:r>
            <w:r w:rsidRPr="00A35E88">
              <w:rPr>
                <w:rFonts w:asciiTheme="minorHAnsi" w:hAnsiTheme="minorHAnsi" w:cs="Calibri"/>
                <w:sz w:val="16"/>
              </w:rPr>
              <w:t xml:space="preserve"> с 1 га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16,9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8,6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11,6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11,7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12,7</w:t>
            </w:r>
          </w:p>
        </w:tc>
        <w:tc>
          <w:tcPr>
            <w:tcW w:w="2694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Зерновые (включая рис) и бобовые культуры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 одан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бидай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16,6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7,9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10,8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10,9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11,9</w:t>
            </w:r>
          </w:p>
        </w:tc>
        <w:tc>
          <w:tcPr>
            <w:tcW w:w="2694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 из них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пшеница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Мақта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21,8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26,2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28,7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25,1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27,8</w:t>
            </w:r>
          </w:p>
        </w:tc>
        <w:tc>
          <w:tcPr>
            <w:tcW w:w="2694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Хлопок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Қант қызылшасы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188,2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168,2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267,7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240,6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232,5</w:t>
            </w:r>
          </w:p>
        </w:tc>
        <w:tc>
          <w:tcPr>
            <w:tcW w:w="2694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Сахарная свекла 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Күнбағыстың тұқымдары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4,6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5,9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7,0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6,7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7,6</w:t>
            </w:r>
          </w:p>
        </w:tc>
        <w:tc>
          <w:tcPr>
            <w:tcW w:w="2694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Семена подсолнечника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Картоп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167,2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165,9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181,5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184,3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185,5</w:t>
            </w:r>
          </w:p>
        </w:tc>
        <w:tc>
          <w:tcPr>
            <w:tcW w:w="2694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Картофель</w:t>
            </w:r>
          </w:p>
        </w:tc>
      </w:tr>
      <w:tr w:rsidR="0063333D" w:rsidRPr="00A35E88" w:rsidTr="00D95098"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Көкөністер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222,9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234,0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238,7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243,0</w:t>
            </w:r>
          </w:p>
        </w:tc>
        <w:tc>
          <w:tcPr>
            <w:tcW w:w="822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245,8</w:t>
            </w:r>
          </w:p>
        </w:tc>
        <w:tc>
          <w:tcPr>
            <w:tcW w:w="2694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Овощи</w:t>
            </w:r>
          </w:p>
        </w:tc>
      </w:tr>
      <w:tr w:rsidR="0063333D" w:rsidRPr="00A35E88" w:rsidTr="00D95098">
        <w:tc>
          <w:tcPr>
            <w:tcW w:w="3402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Жүзім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57,0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58,0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60,8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58,0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49,3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Виноград</w:t>
            </w:r>
          </w:p>
        </w:tc>
      </w:tr>
    </w:tbl>
    <w:p w:rsidR="0063333D" w:rsidRPr="00A35E88" w:rsidRDefault="0063333D" w:rsidP="0063333D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851"/>
        <w:gridCol w:w="850"/>
        <w:gridCol w:w="851"/>
        <w:gridCol w:w="709"/>
        <w:gridCol w:w="850"/>
        <w:gridCol w:w="2693"/>
      </w:tblGrid>
      <w:tr w:rsidR="0063333D" w:rsidRPr="00A35E88" w:rsidTr="00D95098">
        <w:trPr>
          <w:cantSplit/>
          <w:trHeight w:hRule="exact" w:val="229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</w:tcBorders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Ж</w:t>
            </w:r>
            <w:r w:rsidRPr="00A35E88">
              <w:rPr>
                <w:rFonts w:asciiTheme="minorHAnsi" w:hAnsiTheme="minorHAnsi" w:cs="Calibri"/>
                <w:sz w:val="16"/>
              </w:rPr>
              <w:t>алпы</w:t>
            </w:r>
            <w:r w:rsidR="003C43C6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жинау, мың тонна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</w:t>
            </w:r>
            <w:r w:rsidRPr="00A35E88">
              <w:rPr>
                <w:rFonts w:asciiTheme="minorHAnsi" w:hAnsiTheme="minorHAnsi" w:cs="Calibri"/>
                <w:sz w:val="16"/>
              </w:rPr>
              <w:t>аловой сбор, тыс. тонн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20 634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20 585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20 274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17 429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20 065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Зерновые (включая рис) и бобовые культуры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 одан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бидай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14 985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14 803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13 944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 xml:space="preserve">11 452 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14 258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из них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пшеница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Мақта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287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331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344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344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327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Хлопок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Қант қызылшасы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345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463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505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486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466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Свекла сахарная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Күнбағыстың тұқымдары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755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903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848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839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444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Семена подсолнечника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Картоп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3 546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3 551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3 807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3 912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4 007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Картофель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Көкөністер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3 795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3 791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4 082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4 355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4 591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Овощи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Жүзім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75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81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89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90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95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Виноград</w:t>
            </w:r>
          </w:p>
        </w:tc>
      </w:tr>
      <w:tr w:rsidR="0063333D" w:rsidRPr="00A35E88" w:rsidTr="00D95098">
        <w:trPr>
          <w:cantSplit/>
          <w:trHeight w:hRule="exact" w:val="413"/>
        </w:trPr>
        <w:tc>
          <w:tcPr>
            <w:tcW w:w="10206" w:type="dxa"/>
            <w:gridSpan w:val="7"/>
          </w:tcPr>
          <w:p w:rsidR="0063333D" w:rsidRPr="00A35E88" w:rsidRDefault="0063333D" w:rsidP="00D95098">
            <w:pPr>
              <w:pStyle w:val="a9"/>
              <w:spacing w:before="0" w:after="0"/>
              <w:ind w:firstLine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Т</w:t>
            </w:r>
            <w:r w:rsidRPr="00A35E88">
              <w:rPr>
                <w:rFonts w:asciiTheme="minorHAnsi" w:hAnsiTheme="minorHAnsi" w:cs="Calibri"/>
                <w:sz w:val="16"/>
              </w:rPr>
              <w:t>үсім, 1 га-дан ц</w:t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ентнер</w:t>
            </w:r>
            <w:r w:rsidRPr="00A35E88">
              <w:rPr>
                <w:rFonts w:asciiTheme="minorHAnsi" w:hAnsiTheme="minorHAnsi" w:cs="Calibri"/>
                <w:sz w:val="16"/>
                <w:vertAlign w:val="superscript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У</w:t>
            </w:r>
            <w:r w:rsidRPr="00A35E88">
              <w:rPr>
                <w:rFonts w:asciiTheme="minorHAnsi" w:hAnsiTheme="minorHAnsi" w:cs="Calibri"/>
                <w:sz w:val="16"/>
              </w:rPr>
              <w:t>рожайность, ц</w:t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ентнер</w:t>
            </w:r>
            <w:r w:rsidRPr="00A35E88">
              <w:rPr>
                <w:rFonts w:asciiTheme="minorHAnsi" w:hAnsiTheme="minorHAnsi" w:cs="Calibri"/>
                <w:sz w:val="16"/>
              </w:rPr>
              <w:t xml:space="preserve"> с 1 га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13,5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13,4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13,5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12,2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12,8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Зерновые (включая рис) и бобовые культуры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одан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бидай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12,1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12,4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12,3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10,1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11,8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из них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пшеница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Шитті мақта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26,2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24,4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25,9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26,2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25,9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Хлопок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Қант қызылшасы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285,5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274,4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305,3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324,5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323,2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Свекла сахарная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Күнбағыс</w:t>
            </w:r>
            <w:r w:rsidRPr="00A35E88">
              <w:rPr>
                <w:rFonts w:asciiTheme="minorHAnsi" w:hAnsiTheme="minorHAnsi" w:cs="Calibri"/>
                <w:snapToGrid w:val="0"/>
                <w:sz w:val="14"/>
              </w:rPr>
              <w:t>тың тұқымдары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9,3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10,2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10,0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10,3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11,3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Семена подсолнечника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0131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Картоп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190,4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194,2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197,9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203,4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206,7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Картофель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lastRenderedPageBreak/>
              <w:t>Ашық топырақта өсірілген</w:t>
            </w:r>
            <w:r w:rsidRPr="00A35E88">
              <w:rPr>
                <w:rFonts w:asciiTheme="minorHAnsi" w:hAnsiTheme="minorHAnsi" w:cs="Calibri"/>
                <w:szCs w:val="16"/>
              </w:rPr>
              <w:t xml:space="preserve"> көкөністер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250,0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253,7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257,3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260,5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265,9</w:t>
            </w:r>
          </w:p>
        </w:tc>
        <w:tc>
          <w:tcPr>
            <w:tcW w:w="2693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Овощи открытого грунта</w:t>
            </w:r>
          </w:p>
        </w:tc>
      </w:tr>
      <w:tr w:rsidR="0063333D" w:rsidRPr="00A35E88" w:rsidTr="00D95098">
        <w:trPr>
          <w:cantSplit/>
        </w:trPr>
        <w:tc>
          <w:tcPr>
            <w:tcW w:w="3402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Жүзім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60,8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58,5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64,1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64,4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68,3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Виноград</w:t>
            </w:r>
          </w:p>
        </w:tc>
      </w:tr>
    </w:tbl>
    <w:p w:rsidR="0063333D" w:rsidRPr="00A35E88" w:rsidRDefault="0063333D" w:rsidP="0063333D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11.3</w:t>
      </w:r>
      <w:r w:rsidR="005E7BF5" w:rsidRPr="00A35E88">
        <w:rPr>
          <w:rFonts w:asciiTheme="minorHAnsi" w:hAnsiTheme="minorHAnsi" w:cs="Calibri"/>
          <w:lang w:val="kk-KZ"/>
        </w:rPr>
        <w:t>5</w:t>
      </w:r>
      <w:r w:rsidRPr="00A35E88">
        <w:rPr>
          <w:rFonts w:asciiTheme="minorHAnsi" w:hAnsiTheme="minorHAnsi" w:cs="Calibri"/>
        </w:rPr>
        <w:t xml:space="preserve"> Мал мен құстың саны</w:t>
      </w:r>
      <w:r w:rsidRPr="00A35E88">
        <w:rPr>
          <w:rFonts w:asciiTheme="minorHAnsi" w:hAnsiTheme="minorHAnsi" w:cs="Calibri"/>
        </w:rPr>
        <w:br/>
        <w:t>Численность скота и птицы</w:t>
      </w:r>
    </w:p>
    <w:p w:rsidR="0063333D" w:rsidRPr="00A35E88" w:rsidRDefault="0063333D" w:rsidP="0063333D">
      <w:pPr>
        <w:pStyle w:val="a5"/>
        <w:spacing w:after="0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жыл соңына; млн. бас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 xml:space="preserve">на конец года; млн. </w:t>
      </w:r>
      <w:r w:rsidRPr="00A35E88">
        <w:rPr>
          <w:rFonts w:asciiTheme="minorHAnsi" w:hAnsiTheme="minorHAnsi" w:cs="Calibri"/>
          <w:lang w:val="kk-KZ"/>
        </w:rPr>
        <w:t>г</w:t>
      </w:r>
      <w:r w:rsidRPr="00A35E88">
        <w:rPr>
          <w:rFonts w:asciiTheme="minorHAnsi" w:hAnsiTheme="minorHAnsi" w:cs="Calibri"/>
        </w:rPr>
        <w:t>олов</w:t>
      </w:r>
    </w:p>
    <w:tbl>
      <w:tblPr>
        <w:tblW w:w="102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993"/>
        <w:gridCol w:w="993"/>
        <w:gridCol w:w="993"/>
        <w:gridCol w:w="993"/>
        <w:gridCol w:w="993"/>
        <w:gridCol w:w="2409"/>
      </w:tblGrid>
      <w:tr w:rsidR="0063333D" w:rsidRPr="00A35E88" w:rsidTr="00D95098">
        <w:trPr>
          <w:cantSplit/>
          <w:trHeight w:hRule="exact" w:val="231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cantSplit/>
          <w:trHeight w:val="70"/>
        </w:trPr>
        <w:tc>
          <w:tcPr>
            <w:tcW w:w="2835" w:type="dxa"/>
            <w:tcBorders>
              <w:top w:val="single" w:sz="4" w:space="0" w:color="auto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Ірі қара мал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6,2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Крупный рогатый скот</w:t>
            </w:r>
          </w:p>
        </w:tc>
      </w:tr>
      <w:tr w:rsidR="0063333D" w:rsidRPr="00A35E88" w:rsidTr="00D95098">
        <w:trPr>
          <w:cantSplit/>
          <w:trHeight w:val="148"/>
        </w:trPr>
        <w:tc>
          <w:tcPr>
            <w:tcW w:w="2835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  одан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сиыр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2,5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2,6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2,7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2,8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3,0</w:t>
            </w:r>
          </w:p>
        </w:tc>
        <w:tc>
          <w:tcPr>
            <w:tcW w:w="2409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 из них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коровы</w:t>
            </w:r>
          </w:p>
        </w:tc>
      </w:tr>
      <w:tr w:rsidR="0063333D" w:rsidRPr="00A35E88" w:rsidTr="00D95098">
        <w:trPr>
          <w:cantSplit/>
          <w:trHeight w:val="107"/>
        </w:trPr>
        <w:tc>
          <w:tcPr>
            <w:tcW w:w="2835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Шошқа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1,2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1,0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0,9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0,9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0,9</w:t>
            </w:r>
          </w:p>
        </w:tc>
        <w:tc>
          <w:tcPr>
            <w:tcW w:w="2409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Свиньи</w:t>
            </w:r>
          </w:p>
        </w:tc>
      </w:tr>
      <w:tr w:rsidR="0063333D" w:rsidRPr="00A35E88" w:rsidTr="00D95098">
        <w:trPr>
          <w:cantSplit/>
          <w:trHeight w:val="210"/>
        </w:trPr>
        <w:tc>
          <w:tcPr>
            <w:tcW w:w="2835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Қой мен ешкі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18,1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17,6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17,6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17,9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18,0</w:t>
            </w:r>
          </w:p>
        </w:tc>
        <w:tc>
          <w:tcPr>
            <w:tcW w:w="2409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Овцы и козы</w:t>
            </w:r>
          </w:p>
        </w:tc>
      </w:tr>
      <w:tr w:rsidR="0063333D" w:rsidRPr="00A35E88" w:rsidTr="00D95098">
        <w:trPr>
          <w:cantSplit/>
          <w:trHeight w:val="142"/>
        </w:trPr>
        <w:tc>
          <w:tcPr>
            <w:tcW w:w="2835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Жылқы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1,6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1,7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1,8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1,9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2,1</w:t>
            </w:r>
          </w:p>
        </w:tc>
        <w:tc>
          <w:tcPr>
            <w:tcW w:w="2409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Лошади</w:t>
            </w:r>
          </w:p>
        </w:tc>
      </w:tr>
      <w:tr w:rsidR="0063333D" w:rsidRPr="00A35E88" w:rsidTr="00D95098">
        <w:trPr>
          <w:cantSplit/>
          <w:trHeight w:val="88"/>
        </w:trPr>
        <w:tc>
          <w:tcPr>
            <w:tcW w:w="2835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Түйе 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0,2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0,2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0,2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0,2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0,2</w:t>
            </w:r>
          </w:p>
        </w:tc>
        <w:tc>
          <w:tcPr>
            <w:tcW w:w="2409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Верблюды</w:t>
            </w:r>
          </w:p>
        </w:tc>
      </w:tr>
      <w:tr w:rsidR="0063333D" w:rsidRPr="00A35E88" w:rsidTr="00D95098">
        <w:trPr>
          <w:cantSplit/>
          <w:trHeight w:val="80"/>
        </w:trPr>
        <w:tc>
          <w:tcPr>
            <w:tcW w:w="2835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Құс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32,9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33,5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34,2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35,0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35,6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Птица</w:t>
            </w:r>
          </w:p>
        </w:tc>
      </w:tr>
    </w:tbl>
    <w:p w:rsidR="0063333D" w:rsidRPr="00A35E88" w:rsidRDefault="0063333D" w:rsidP="0063333D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993"/>
        <w:gridCol w:w="993"/>
        <w:gridCol w:w="993"/>
        <w:gridCol w:w="993"/>
        <w:gridCol w:w="990"/>
        <w:gridCol w:w="2409"/>
      </w:tblGrid>
      <w:tr w:rsidR="0063333D" w:rsidRPr="00A35E88" w:rsidTr="00D95098">
        <w:trPr>
          <w:cantSplit/>
          <w:trHeight w:hRule="exact" w:val="258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cantSplit/>
          <w:trHeight w:hRule="exact" w:val="207"/>
        </w:trPr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Ірі қара мал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6,4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6,8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7,2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7,4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7,9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Крупный рогатый скот</w:t>
            </w:r>
          </w:p>
        </w:tc>
      </w:tr>
      <w:tr w:rsidR="0063333D" w:rsidRPr="00A35E88" w:rsidTr="00D95098">
        <w:trPr>
          <w:cantSplit/>
          <w:trHeight w:hRule="exact" w:val="227"/>
        </w:trPr>
        <w:tc>
          <w:tcPr>
            <w:tcW w:w="2835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  одан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сиыр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3,2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3,4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3,6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3,8</w:t>
            </w:r>
          </w:p>
        </w:tc>
        <w:tc>
          <w:tcPr>
            <w:tcW w:w="99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4,0</w:t>
            </w:r>
          </w:p>
        </w:tc>
        <w:tc>
          <w:tcPr>
            <w:tcW w:w="240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 из них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коровы</w:t>
            </w:r>
          </w:p>
        </w:tc>
      </w:tr>
      <w:tr w:rsidR="0063333D" w:rsidRPr="00A35E88" w:rsidTr="00D95098">
        <w:trPr>
          <w:cantSplit/>
          <w:trHeight w:hRule="exact" w:val="238"/>
        </w:trPr>
        <w:tc>
          <w:tcPr>
            <w:tcW w:w="2835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Шошқа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0,8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0,8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0,8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0,8</w:t>
            </w:r>
          </w:p>
        </w:tc>
        <w:tc>
          <w:tcPr>
            <w:tcW w:w="99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0,8</w:t>
            </w:r>
          </w:p>
        </w:tc>
        <w:tc>
          <w:tcPr>
            <w:tcW w:w="240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Свиньи</w:t>
            </w:r>
          </w:p>
        </w:tc>
      </w:tr>
      <w:tr w:rsidR="0063333D" w:rsidRPr="00A35E88" w:rsidTr="00D95098">
        <w:trPr>
          <w:cantSplit/>
          <w:trHeight w:hRule="exact" w:val="226"/>
        </w:trPr>
        <w:tc>
          <w:tcPr>
            <w:tcW w:w="2835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Қой мен ешкі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18,2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18,3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18,7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19,2</w:t>
            </w:r>
          </w:p>
        </w:tc>
        <w:tc>
          <w:tcPr>
            <w:tcW w:w="99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20,1</w:t>
            </w:r>
          </w:p>
        </w:tc>
        <w:tc>
          <w:tcPr>
            <w:tcW w:w="240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Овцы и козы</w:t>
            </w:r>
          </w:p>
        </w:tc>
      </w:tr>
      <w:tr w:rsidR="0063333D" w:rsidRPr="00A35E88" w:rsidTr="00D95098">
        <w:trPr>
          <w:cantSplit/>
          <w:trHeight w:hRule="exact" w:val="229"/>
        </w:trPr>
        <w:tc>
          <w:tcPr>
            <w:tcW w:w="2835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Жылқы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2,3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2,4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2,6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2,9</w:t>
            </w:r>
          </w:p>
        </w:tc>
        <w:tc>
          <w:tcPr>
            <w:tcW w:w="99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3,1</w:t>
            </w:r>
          </w:p>
        </w:tc>
        <w:tc>
          <w:tcPr>
            <w:tcW w:w="240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Лошади</w:t>
            </w:r>
          </w:p>
        </w:tc>
      </w:tr>
      <w:tr w:rsidR="0063333D" w:rsidRPr="00A35E88" w:rsidTr="00D95098">
        <w:trPr>
          <w:cantSplit/>
          <w:trHeight w:hRule="exact" w:val="190"/>
        </w:trPr>
        <w:tc>
          <w:tcPr>
            <w:tcW w:w="2835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Түйе 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0,2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0,2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0,2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0,2</w:t>
            </w:r>
          </w:p>
        </w:tc>
        <w:tc>
          <w:tcPr>
            <w:tcW w:w="990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0,2</w:t>
            </w:r>
          </w:p>
        </w:tc>
        <w:tc>
          <w:tcPr>
            <w:tcW w:w="240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Верблюды</w:t>
            </w:r>
          </w:p>
        </w:tc>
      </w:tr>
      <w:tr w:rsidR="0063333D" w:rsidRPr="00A35E88" w:rsidTr="00D95098">
        <w:trPr>
          <w:cantSplit/>
          <w:trHeight w:hRule="exact" w:val="20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Құс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36,9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39,9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44,3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45,0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43,3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Птица</w:t>
            </w:r>
          </w:p>
        </w:tc>
      </w:tr>
    </w:tbl>
    <w:p w:rsidR="0063333D" w:rsidRPr="00A35E88" w:rsidRDefault="0063333D" w:rsidP="0063333D">
      <w:pPr>
        <w:pStyle w:val="a9"/>
        <w:ind w:firstLine="0"/>
        <w:rPr>
          <w:rFonts w:asciiTheme="minorHAnsi" w:hAnsiTheme="minorHAnsi" w:cs="Calibri"/>
          <w:i/>
        </w:rPr>
      </w:pPr>
      <w:r w:rsidRPr="00A35E88">
        <w:rPr>
          <w:rFonts w:asciiTheme="minorHAnsi" w:hAnsiTheme="minorHAnsi" w:cs="Calibri"/>
        </w:rPr>
        <w:t>11.3</w:t>
      </w:r>
      <w:r w:rsidR="005E7BF5" w:rsidRPr="00A35E88">
        <w:rPr>
          <w:rFonts w:asciiTheme="minorHAnsi" w:hAnsiTheme="minorHAnsi" w:cs="Calibri"/>
          <w:lang w:val="kk-KZ"/>
        </w:rPr>
        <w:t>6</w:t>
      </w:r>
      <w:r w:rsidRPr="00A35E88">
        <w:rPr>
          <w:rFonts w:asciiTheme="minorHAnsi" w:hAnsiTheme="minorHAnsi" w:cs="Calibri"/>
        </w:rPr>
        <w:t xml:space="preserve"> Шаруашылықтың санаттары бойынша мал мен құс санының құрылымы</w:t>
      </w:r>
      <w:r w:rsidRPr="00A35E88">
        <w:rPr>
          <w:rFonts w:asciiTheme="minorHAnsi" w:hAnsiTheme="minorHAnsi" w:cs="Calibri"/>
        </w:rPr>
        <w:br/>
        <w:t>Структура численности скота и птицы по категориям хозяйств</w:t>
      </w:r>
    </w:p>
    <w:p w:rsidR="0063333D" w:rsidRPr="00A35E88" w:rsidRDefault="0063333D" w:rsidP="0063333D">
      <w:pPr>
        <w:pStyle w:val="a5"/>
        <w:spacing w:after="0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жыл соңына; пайызбен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 xml:space="preserve">           на конец года; в процентах </w:t>
      </w:r>
    </w:p>
    <w:tbl>
      <w:tblPr>
        <w:tblW w:w="0" w:type="auto"/>
        <w:tblInd w:w="108" w:type="dxa"/>
        <w:tblLayout w:type="fixed"/>
        <w:tblLook w:val="0000"/>
      </w:tblPr>
      <w:tblGrid>
        <w:gridCol w:w="2977"/>
        <w:gridCol w:w="1134"/>
        <w:gridCol w:w="992"/>
        <w:gridCol w:w="993"/>
        <w:gridCol w:w="850"/>
        <w:gridCol w:w="993"/>
        <w:gridCol w:w="2267"/>
      </w:tblGrid>
      <w:tr w:rsidR="0063333D" w:rsidRPr="00A35E88" w:rsidTr="00D95098">
        <w:trPr>
          <w:cantSplit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ind w:right="-250"/>
              <w:rPr>
                <w:rFonts w:asciiTheme="minorHAnsi" w:hAnsiTheme="minorHAns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cantSplit/>
          <w:trHeight w:val="396"/>
        </w:trPr>
        <w:tc>
          <w:tcPr>
            <w:tcW w:w="10206" w:type="dxa"/>
            <w:gridSpan w:val="7"/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А</w:t>
            </w:r>
            <w:r w:rsidRPr="00A35E88">
              <w:rPr>
                <w:rFonts w:asciiTheme="minorHAnsi" w:hAnsiTheme="minorHAnsi" w:cs="Calibri"/>
                <w:sz w:val="16"/>
              </w:rPr>
              <w:t>уыл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шаруашылығы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кәсіпорындарында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</w:t>
            </w:r>
            <w:r w:rsidRPr="00A35E88">
              <w:rPr>
                <w:rFonts w:asciiTheme="minorHAnsi" w:hAnsiTheme="minorHAnsi" w:cs="Calibri"/>
                <w:sz w:val="16"/>
              </w:rPr>
              <w:t xml:space="preserve"> сельскохозяйственных предприятиях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Ірі қара мал</w:t>
            </w:r>
          </w:p>
        </w:tc>
        <w:tc>
          <w:tcPr>
            <w:tcW w:w="113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</w:t>
            </w:r>
          </w:p>
        </w:tc>
        <w:tc>
          <w:tcPr>
            <w:tcW w:w="99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</w:rPr>
              <w:t>7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</w:t>
            </w:r>
          </w:p>
        </w:tc>
        <w:tc>
          <w:tcPr>
            <w:tcW w:w="226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Крупный рогатый скот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одан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сиыр</w:t>
            </w:r>
          </w:p>
        </w:tc>
        <w:tc>
          <w:tcPr>
            <w:tcW w:w="113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</w:t>
            </w:r>
          </w:p>
        </w:tc>
        <w:tc>
          <w:tcPr>
            <w:tcW w:w="99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6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</w:t>
            </w:r>
          </w:p>
        </w:tc>
        <w:tc>
          <w:tcPr>
            <w:tcW w:w="226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из них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коровы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Шошқа</w:t>
            </w:r>
          </w:p>
        </w:tc>
        <w:tc>
          <w:tcPr>
            <w:tcW w:w="113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19</w:t>
            </w:r>
          </w:p>
        </w:tc>
        <w:tc>
          <w:tcPr>
            <w:tcW w:w="99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27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30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31</w:t>
            </w:r>
          </w:p>
        </w:tc>
        <w:tc>
          <w:tcPr>
            <w:tcW w:w="226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Свиньи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Қой мен ешкі</w:t>
            </w:r>
          </w:p>
        </w:tc>
        <w:tc>
          <w:tcPr>
            <w:tcW w:w="113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</w:t>
            </w:r>
          </w:p>
        </w:tc>
        <w:tc>
          <w:tcPr>
            <w:tcW w:w="99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</w:t>
            </w:r>
          </w:p>
        </w:tc>
        <w:tc>
          <w:tcPr>
            <w:tcW w:w="226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Овцы и козы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Жылқы</w:t>
            </w:r>
          </w:p>
        </w:tc>
        <w:tc>
          <w:tcPr>
            <w:tcW w:w="113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</w:t>
            </w:r>
          </w:p>
        </w:tc>
        <w:tc>
          <w:tcPr>
            <w:tcW w:w="99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6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</w:t>
            </w:r>
          </w:p>
        </w:tc>
        <w:tc>
          <w:tcPr>
            <w:tcW w:w="226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Лошади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Түйе </w:t>
            </w:r>
          </w:p>
        </w:tc>
        <w:tc>
          <w:tcPr>
            <w:tcW w:w="113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</w:t>
            </w:r>
          </w:p>
        </w:tc>
        <w:tc>
          <w:tcPr>
            <w:tcW w:w="99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10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</w:t>
            </w:r>
          </w:p>
        </w:tc>
        <w:tc>
          <w:tcPr>
            <w:tcW w:w="226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Верблюды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Құс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58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61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63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65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66</w:t>
            </w:r>
          </w:p>
        </w:tc>
        <w:tc>
          <w:tcPr>
            <w:tcW w:w="226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Птица</w:t>
            </w:r>
          </w:p>
        </w:tc>
      </w:tr>
      <w:tr w:rsidR="0063333D" w:rsidRPr="00A35E88" w:rsidTr="00D95098">
        <w:trPr>
          <w:cantSplit/>
          <w:trHeight w:val="416"/>
        </w:trPr>
        <w:tc>
          <w:tcPr>
            <w:tcW w:w="10206" w:type="dxa"/>
            <w:gridSpan w:val="7"/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Ж</w:t>
            </w:r>
            <w:r w:rsidRPr="00A35E88">
              <w:rPr>
                <w:rFonts w:asciiTheme="minorHAnsi" w:hAnsiTheme="minorHAnsi" w:cs="Calibri"/>
                <w:sz w:val="16"/>
              </w:rPr>
              <w:t>ұртшылық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шаруашылықтарында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және дара кәсіпкерлерде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және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немесе фермер қожалықтарында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</w:t>
            </w:r>
            <w:r w:rsidRPr="00A35E88">
              <w:rPr>
                <w:rFonts w:asciiTheme="minorHAnsi" w:hAnsiTheme="minorHAnsi" w:cs="Calibri"/>
                <w:sz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Ірі қара мал</w:t>
            </w:r>
          </w:p>
        </w:tc>
        <w:tc>
          <w:tcPr>
            <w:tcW w:w="113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94</w:t>
            </w:r>
          </w:p>
        </w:tc>
        <w:tc>
          <w:tcPr>
            <w:tcW w:w="99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93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</w:rPr>
              <w:t>93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92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92</w:t>
            </w:r>
          </w:p>
        </w:tc>
        <w:tc>
          <w:tcPr>
            <w:tcW w:w="226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Крупный рогатый скот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сиыр</w:t>
            </w:r>
          </w:p>
        </w:tc>
        <w:tc>
          <w:tcPr>
            <w:tcW w:w="113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95</w:t>
            </w:r>
          </w:p>
        </w:tc>
        <w:tc>
          <w:tcPr>
            <w:tcW w:w="99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95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94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94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93</w:t>
            </w:r>
          </w:p>
        </w:tc>
        <w:tc>
          <w:tcPr>
            <w:tcW w:w="226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коровы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Шошқа</w:t>
            </w:r>
          </w:p>
        </w:tc>
        <w:tc>
          <w:tcPr>
            <w:tcW w:w="113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81</w:t>
            </w:r>
          </w:p>
        </w:tc>
        <w:tc>
          <w:tcPr>
            <w:tcW w:w="99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77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73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70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69</w:t>
            </w:r>
          </w:p>
        </w:tc>
        <w:tc>
          <w:tcPr>
            <w:tcW w:w="226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Свиньи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Қой мен ешкі</w:t>
            </w:r>
          </w:p>
        </w:tc>
        <w:tc>
          <w:tcPr>
            <w:tcW w:w="113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95</w:t>
            </w:r>
          </w:p>
        </w:tc>
        <w:tc>
          <w:tcPr>
            <w:tcW w:w="99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95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95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96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96</w:t>
            </w:r>
          </w:p>
        </w:tc>
        <w:tc>
          <w:tcPr>
            <w:tcW w:w="226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Овцы и козы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Жылқы</w:t>
            </w:r>
          </w:p>
        </w:tc>
        <w:tc>
          <w:tcPr>
            <w:tcW w:w="113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94</w:t>
            </w:r>
          </w:p>
        </w:tc>
        <w:tc>
          <w:tcPr>
            <w:tcW w:w="99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94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94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94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94</w:t>
            </w:r>
          </w:p>
        </w:tc>
        <w:tc>
          <w:tcPr>
            <w:tcW w:w="226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Лошади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Түйе </w:t>
            </w:r>
          </w:p>
        </w:tc>
        <w:tc>
          <w:tcPr>
            <w:tcW w:w="1134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91</w:t>
            </w:r>
          </w:p>
        </w:tc>
        <w:tc>
          <w:tcPr>
            <w:tcW w:w="992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91</w:t>
            </w:r>
          </w:p>
        </w:tc>
        <w:tc>
          <w:tcPr>
            <w:tcW w:w="993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90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91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91</w:t>
            </w:r>
          </w:p>
        </w:tc>
        <w:tc>
          <w:tcPr>
            <w:tcW w:w="226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Верблюды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Құс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37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34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Птица</w:t>
            </w:r>
          </w:p>
        </w:tc>
      </w:tr>
    </w:tbl>
    <w:p w:rsidR="0063333D" w:rsidRPr="00A35E88" w:rsidRDefault="0063333D" w:rsidP="0063333D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Layout w:type="fixed"/>
        <w:tblLook w:val="0000"/>
      </w:tblPr>
      <w:tblGrid>
        <w:gridCol w:w="2977"/>
        <w:gridCol w:w="1134"/>
        <w:gridCol w:w="992"/>
        <w:gridCol w:w="993"/>
        <w:gridCol w:w="850"/>
        <w:gridCol w:w="992"/>
        <w:gridCol w:w="2268"/>
      </w:tblGrid>
      <w:tr w:rsidR="0063333D" w:rsidRPr="00A35E88" w:rsidTr="00D95098">
        <w:trPr>
          <w:cantSplit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cantSplit/>
          <w:trHeight w:val="20"/>
        </w:trPr>
        <w:tc>
          <w:tcPr>
            <w:tcW w:w="10206" w:type="dxa"/>
            <w:gridSpan w:val="7"/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А</w:t>
            </w:r>
            <w:r w:rsidRPr="00A35E88">
              <w:rPr>
                <w:rFonts w:asciiTheme="minorHAnsi" w:hAnsiTheme="minorHAnsi" w:cs="Calibri"/>
                <w:sz w:val="16"/>
              </w:rPr>
              <w:t>уыл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шаруашылығы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кәсіпорындарында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</w:t>
            </w:r>
            <w:r w:rsidRPr="00A35E88">
              <w:rPr>
                <w:rFonts w:asciiTheme="minorHAnsi" w:hAnsiTheme="minorHAnsi" w:cs="Calibri"/>
                <w:sz w:val="16"/>
              </w:rPr>
              <w:t xml:space="preserve"> сельскохозяйственных предприятиях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Ірі қара мал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10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10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10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10</w:t>
            </w:r>
          </w:p>
        </w:tc>
        <w:tc>
          <w:tcPr>
            <w:tcW w:w="226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Крупный рогатый скот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 одан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сиыр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8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8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8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8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</w:t>
            </w:r>
          </w:p>
        </w:tc>
        <w:tc>
          <w:tcPr>
            <w:tcW w:w="226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из них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коровы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Шошқа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30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27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27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30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31</w:t>
            </w:r>
          </w:p>
        </w:tc>
        <w:tc>
          <w:tcPr>
            <w:tcW w:w="226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Свиньи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Қой мен ешкі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4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5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4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5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5</w:t>
            </w:r>
          </w:p>
        </w:tc>
        <w:tc>
          <w:tcPr>
            <w:tcW w:w="226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Овцы и козы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Жылқы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6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6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6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6</w:t>
            </w:r>
          </w:p>
        </w:tc>
        <w:tc>
          <w:tcPr>
            <w:tcW w:w="226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Лошади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Түйе 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8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</w:t>
            </w:r>
          </w:p>
        </w:tc>
        <w:tc>
          <w:tcPr>
            <w:tcW w:w="226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Верблюды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Құс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69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66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73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73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71</w:t>
            </w:r>
          </w:p>
        </w:tc>
        <w:tc>
          <w:tcPr>
            <w:tcW w:w="226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Птица</w:t>
            </w:r>
          </w:p>
        </w:tc>
      </w:tr>
      <w:tr w:rsidR="0063333D" w:rsidRPr="00A35E88" w:rsidTr="00D95098">
        <w:trPr>
          <w:cantSplit/>
          <w:trHeight w:val="247"/>
        </w:trPr>
        <w:tc>
          <w:tcPr>
            <w:tcW w:w="10206" w:type="dxa"/>
            <w:gridSpan w:val="7"/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Ж</w:t>
            </w:r>
            <w:r w:rsidRPr="00A35E88">
              <w:rPr>
                <w:rFonts w:asciiTheme="minorHAnsi" w:hAnsiTheme="minorHAnsi" w:cs="Calibri"/>
                <w:sz w:val="16"/>
              </w:rPr>
              <w:t>ұртшылық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шаруашылықтарында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және дара кәсіпкерлерде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және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немесе фермер қожалықтарында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</w:t>
            </w:r>
            <w:r w:rsidRPr="00A35E88">
              <w:rPr>
                <w:rFonts w:asciiTheme="minorHAnsi" w:hAnsiTheme="minorHAnsi" w:cs="Calibri"/>
                <w:sz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Ірі қара мал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91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90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90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90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90</w:t>
            </w:r>
          </w:p>
        </w:tc>
        <w:tc>
          <w:tcPr>
            <w:tcW w:w="226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Крупный рогатый скот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сиыр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92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92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92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93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93</w:t>
            </w:r>
          </w:p>
        </w:tc>
        <w:tc>
          <w:tcPr>
            <w:tcW w:w="226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коровы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Шошқа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70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73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73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70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69</w:t>
            </w:r>
          </w:p>
        </w:tc>
        <w:tc>
          <w:tcPr>
            <w:tcW w:w="226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Свиньи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Қой мен ешкі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96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95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96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95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95</w:t>
            </w:r>
          </w:p>
        </w:tc>
        <w:tc>
          <w:tcPr>
            <w:tcW w:w="226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Овцы и козы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Жылқы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94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94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94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94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94</w:t>
            </w:r>
          </w:p>
        </w:tc>
        <w:tc>
          <w:tcPr>
            <w:tcW w:w="226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Лошади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Түйе </w:t>
            </w:r>
          </w:p>
        </w:tc>
        <w:tc>
          <w:tcPr>
            <w:tcW w:w="1134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92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93</w:t>
            </w:r>
          </w:p>
        </w:tc>
        <w:tc>
          <w:tcPr>
            <w:tcW w:w="993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93</w:t>
            </w:r>
          </w:p>
        </w:tc>
        <w:tc>
          <w:tcPr>
            <w:tcW w:w="850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93</w:t>
            </w:r>
          </w:p>
        </w:tc>
        <w:tc>
          <w:tcPr>
            <w:tcW w:w="992" w:type="dxa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93</w:t>
            </w:r>
          </w:p>
        </w:tc>
        <w:tc>
          <w:tcPr>
            <w:tcW w:w="226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Верблюды</w:t>
            </w:r>
          </w:p>
        </w:tc>
      </w:tr>
      <w:tr w:rsidR="0063333D" w:rsidRPr="00A35E88" w:rsidTr="00D95098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Құс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31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34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29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Птица</w:t>
            </w:r>
          </w:p>
        </w:tc>
      </w:tr>
    </w:tbl>
    <w:p w:rsidR="0063333D" w:rsidRPr="00A35E88" w:rsidRDefault="0063333D" w:rsidP="0063333D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</w:t>
      </w:r>
      <w:r w:rsidRPr="00A35E88">
        <w:rPr>
          <w:rFonts w:asciiTheme="minorHAnsi" w:hAnsiTheme="minorHAnsi" w:cs="Calibri"/>
          <w:lang w:val="kk-KZ"/>
        </w:rPr>
        <w:t>3</w:t>
      </w:r>
      <w:r w:rsidR="005E7BF5" w:rsidRPr="00A35E88">
        <w:rPr>
          <w:rFonts w:asciiTheme="minorHAnsi" w:hAnsiTheme="minorHAnsi" w:cs="Calibri"/>
          <w:lang w:val="kk-KZ"/>
        </w:rPr>
        <w:t xml:space="preserve">7 </w:t>
      </w:r>
      <w:r w:rsidRPr="00A35E88">
        <w:rPr>
          <w:rFonts w:asciiTheme="minorHAnsi" w:hAnsiTheme="minorHAnsi" w:cs="Calibri"/>
        </w:rPr>
        <w:t>Шаруашылық санаттары бойынша мал шаруашылығы өнімдерінің жеке түрлерін өндіру</w:t>
      </w:r>
      <w:r w:rsidRPr="00A35E88">
        <w:rPr>
          <w:rFonts w:asciiTheme="minorHAnsi" w:hAnsiTheme="minorHAnsi" w:cs="Calibri"/>
        </w:rPr>
        <w:br/>
        <w:t>Производство отдельных видов продукции животноводства по категориям хозяйств</w:t>
      </w:r>
    </w:p>
    <w:tbl>
      <w:tblPr>
        <w:tblW w:w="0" w:type="auto"/>
        <w:tblInd w:w="108" w:type="dxa"/>
        <w:tblLayout w:type="fixed"/>
        <w:tblLook w:val="0000"/>
      </w:tblPr>
      <w:tblGrid>
        <w:gridCol w:w="3119"/>
        <w:gridCol w:w="879"/>
        <w:gridCol w:w="879"/>
        <w:gridCol w:w="879"/>
        <w:gridCol w:w="879"/>
        <w:gridCol w:w="879"/>
        <w:gridCol w:w="2670"/>
      </w:tblGrid>
      <w:tr w:rsidR="0063333D" w:rsidRPr="00A35E88" w:rsidTr="00D95098">
        <w:trPr>
          <w:cantSplit/>
          <w:trHeight w:val="194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cantSplit/>
          <w:trHeight w:val="20"/>
        </w:trPr>
        <w:tc>
          <w:tcPr>
            <w:tcW w:w="10184" w:type="dxa"/>
            <w:gridSpan w:val="7"/>
            <w:vAlign w:val="bottom"/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Б</w:t>
            </w:r>
            <w:r w:rsidRPr="00A35E88">
              <w:rPr>
                <w:rFonts w:asciiTheme="minorHAnsi" w:hAnsiTheme="minorHAnsi" w:cs="Calibri"/>
                <w:sz w:val="16"/>
              </w:rPr>
              <w:t>арлық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санаттағы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шаруашылықтарда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</w:t>
            </w:r>
            <w:r w:rsidRPr="00A35E88">
              <w:rPr>
                <w:rFonts w:asciiTheme="minorHAnsi" w:hAnsiTheme="minorHAnsi" w:cs="Calibri"/>
                <w:sz w:val="16"/>
              </w:rPr>
              <w:t>о всех категориях хозяйств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838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845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871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900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931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него:</w:t>
            </w:r>
          </w:p>
        </w:tc>
      </w:tr>
      <w:tr w:rsidR="0063333D" w:rsidRPr="00A35E88" w:rsidTr="00D95098">
        <w:trPr>
          <w:cantSplit/>
          <w:trHeight w:val="8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ірі қара мал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393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373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384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405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417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крупный рогатый скот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қой мен ешкі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150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154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156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162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165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овцы и козы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жылқы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76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85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89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101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лошади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шошқа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103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100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100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95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свиньи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құс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123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136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134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146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птица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Сүт, мың тонна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5 232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4 852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4 930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5 068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5 182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Молоко, тыс. тонн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Жұмыртқа, млн. дана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3 719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3 673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3 89</w:t>
            </w:r>
            <w:r w:rsidRPr="00A35E88">
              <w:rPr>
                <w:rFonts w:asciiTheme="minorHAnsi" w:hAnsiTheme="minorHAnsi" w:cs="Calibri"/>
                <w:sz w:val="16"/>
                <w:lang w:val="en-US"/>
              </w:rPr>
              <w:t>6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4 291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4 737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Яйца, млн. шт</w:t>
            </w:r>
            <w:r w:rsidRPr="00A35E88">
              <w:rPr>
                <w:rFonts w:asciiTheme="minorHAnsi" w:hAnsiTheme="minorHAnsi" w:cs="Calibri"/>
                <w:lang w:val="kk-KZ"/>
              </w:rPr>
              <w:t>ук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Жүн, мың тонна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38,4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38,4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37,6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37,8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38</w:t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,0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Шерсть, тыс. тонн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10184" w:type="dxa"/>
            <w:gridSpan w:val="7"/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А</w:t>
            </w:r>
            <w:r w:rsidRPr="00A35E88">
              <w:rPr>
                <w:rFonts w:asciiTheme="minorHAnsi" w:hAnsiTheme="minorHAnsi" w:cs="Calibri"/>
                <w:sz w:val="16"/>
              </w:rPr>
              <w:t>уыл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шаруашылығы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кәсіпорындарында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</w:t>
            </w:r>
            <w:r w:rsidRPr="00A35E88">
              <w:rPr>
                <w:rFonts w:asciiTheme="minorHAnsi" w:hAnsiTheme="minorHAnsi" w:cs="Calibri"/>
                <w:sz w:val="16"/>
              </w:rPr>
              <w:t xml:space="preserve"> сельскохозяйственных предприятиях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3119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154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176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192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205,2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него:</w:t>
            </w:r>
          </w:p>
        </w:tc>
      </w:tr>
      <w:tr w:rsidR="0063333D" w:rsidRPr="00A35E88" w:rsidTr="00D95098">
        <w:trPr>
          <w:cantSplit/>
          <w:trHeight w:val="8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ірі қара мал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15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15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27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28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крупный рогатый скот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қой мен ешкі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3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овцы и козы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жылқы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лошади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шошқа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17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23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33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32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свиньи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құс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94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116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128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127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139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птица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Сүт, мың тонна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185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201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222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245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266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Молоко, тыс. тонн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Жұмыртқа, млн. дана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2 372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2 356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2 576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3 026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3478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Яйца, млн. шт</w:t>
            </w:r>
            <w:r w:rsidRPr="00A35E88">
              <w:rPr>
                <w:rFonts w:asciiTheme="minorHAnsi" w:hAnsiTheme="minorHAnsi" w:cs="Calibri"/>
                <w:lang w:val="kk-KZ"/>
              </w:rPr>
              <w:t>ук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Жүн, мың тонна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</w:t>
            </w:r>
            <w:r w:rsidRPr="00A35E88">
              <w:rPr>
                <w:rFonts w:asciiTheme="minorHAnsi" w:hAnsiTheme="minorHAnsi" w:cs="Calibri"/>
                <w:sz w:val="16"/>
                <w:lang w:val="en-US"/>
              </w:rPr>
              <w:t>,</w:t>
            </w:r>
            <w:r w:rsidRPr="00A35E88">
              <w:rPr>
                <w:rFonts w:asciiTheme="minorHAnsi" w:hAnsiTheme="minorHAnsi" w:cs="Calibri"/>
                <w:sz w:val="16"/>
              </w:rPr>
              <w:t>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1,7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1,7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Шерсть, тыс. тонн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10184" w:type="dxa"/>
            <w:gridSpan w:val="7"/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Ж</w:t>
            </w:r>
            <w:r w:rsidRPr="00A35E88">
              <w:rPr>
                <w:rFonts w:asciiTheme="minorHAnsi" w:hAnsiTheme="minorHAnsi" w:cs="Calibri"/>
                <w:sz w:val="16"/>
              </w:rPr>
              <w:t>ұртшылық</w:t>
            </w:r>
            <w:r w:rsidR="008F6C57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шаруашылықтарында</w:t>
            </w:r>
            <w:r w:rsidR="008F6C57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және дара кәсіпкерлерде</w:t>
            </w:r>
            <w:r w:rsidR="008F6C57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және</w:t>
            </w:r>
            <w:r w:rsidR="008F6C57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</w:t>
            </w:r>
            <w:r w:rsidR="008F6C57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немесе фермер қожалықтарында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</w:t>
            </w:r>
            <w:r w:rsidRPr="00A35E88">
              <w:rPr>
                <w:rFonts w:asciiTheme="minorHAnsi" w:hAnsiTheme="minorHAnsi" w:cs="Calibri"/>
                <w:sz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3119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</w:rPr>
              <w:t>706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</w:rPr>
              <w:t>691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</w:rPr>
              <w:t>695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en-US"/>
              </w:rPr>
              <w:t>708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en-US"/>
              </w:rPr>
              <w:t>726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63333D" w:rsidRPr="00A35E88" w:rsidTr="00D95098">
        <w:trPr>
          <w:cantSplit/>
          <w:trHeight w:val="8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него: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ірі қара мал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378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358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364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378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389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крупный рогатый скот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қой мен ешкі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146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15</w:t>
            </w:r>
            <w:r w:rsidRPr="00A35E88">
              <w:rPr>
                <w:rFonts w:asciiTheme="minorHAnsi" w:hAnsiTheme="minorHAnsi" w:cs="Calibri"/>
                <w:snapToGrid w:val="0"/>
                <w:sz w:val="16"/>
              </w:rPr>
              <w:t>1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153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159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162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овцы и козы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жылқы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74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83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87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90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99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лошади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шошқа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95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85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77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6</w:t>
            </w:r>
            <w:r w:rsidRPr="00A35E88">
              <w:rPr>
                <w:rFonts w:asciiTheme="minorHAnsi" w:hAnsiTheme="minorHAnsi" w:cs="Calibri"/>
                <w:snapToGrid w:val="0"/>
                <w:sz w:val="16"/>
              </w:rPr>
              <w:t>7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64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свиньи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құс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7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7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7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птица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Сүт, мың тонна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5 047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4 651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4 708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4 823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4 917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Молоко, тыс. тонн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Жұмыртқа, млн. дана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1 347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1 317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1 320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1 265</w:t>
            </w:r>
          </w:p>
        </w:tc>
        <w:tc>
          <w:tcPr>
            <w:tcW w:w="87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1259</w:t>
            </w:r>
          </w:p>
        </w:tc>
        <w:tc>
          <w:tcPr>
            <w:tcW w:w="267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Яйца, млн. шт</w:t>
            </w:r>
            <w:r w:rsidRPr="00A35E88">
              <w:rPr>
                <w:rFonts w:asciiTheme="minorHAnsi" w:hAnsiTheme="minorHAnsi" w:cs="Calibri"/>
                <w:lang w:val="kk-KZ"/>
              </w:rPr>
              <w:t>ук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Жүн, мың тонна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36</w:t>
            </w:r>
            <w:r w:rsidRPr="00A35E88">
              <w:rPr>
                <w:rFonts w:asciiTheme="minorHAnsi" w:hAnsiTheme="minorHAnsi" w:cs="Calibri"/>
                <w:snapToGrid w:val="0"/>
                <w:sz w:val="16"/>
              </w:rPr>
              <w:t>,6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36,6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35,8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36,1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36,3</w:t>
            </w:r>
          </w:p>
        </w:tc>
        <w:tc>
          <w:tcPr>
            <w:tcW w:w="267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Шерсть, тыс. тонн</w:t>
            </w:r>
          </w:p>
        </w:tc>
      </w:tr>
    </w:tbl>
    <w:p w:rsidR="0063333D" w:rsidRPr="00A35E88" w:rsidRDefault="0063333D" w:rsidP="0063333D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119"/>
        <w:gridCol w:w="850"/>
        <w:gridCol w:w="29"/>
        <w:gridCol w:w="28"/>
        <w:gridCol w:w="794"/>
        <w:gridCol w:w="57"/>
        <w:gridCol w:w="56"/>
        <w:gridCol w:w="737"/>
        <w:gridCol w:w="86"/>
        <w:gridCol w:w="84"/>
        <w:gridCol w:w="795"/>
        <w:gridCol w:w="112"/>
        <w:gridCol w:w="57"/>
        <w:gridCol w:w="851"/>
        <w:gridCol w:w="9"/>
        <w:gridCol w:w="2543"/>
      </w:tblGrid>
      <w:tr w:rsidR="0063333D" w:rsidRPr="00A35E88" w:rsidTr="00D95098">
        <w:trPr>
          <w:cantSplit/>
          <w:trHeight w:val="21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cantSplit/>
          <w:trHeight w:val="20"/>
        </w:trPr>
        <w:tc>
          <w:tcPr>
            <w:tcW w:w="10207" w:type="dxa"/>
            <w:gridSpan w:val="16"/>
            <w:tcBorders>
              <w:top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Б</w:t>
            </w:r>
            <w:r w:rsidRPr="00A35E88">
              <w:rPr>
                <w:rFonts w:asciiTheme="minorHAnsi" w:hAnsiTheme="minorHAnsi" w:cs="Calibri"/>
                <w:sz w:val="16"/>
              </w:rPr>
              <w:t>арлық</w:t>
            </w:r>
            <w:r w:rsidR="008F6C57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санаттағы</w:t>
            </w:r>
            <w:r w:rsidR="008F6C57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шаруашылықтарда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</w:t>
            </w:r>
            <w:r w:rsidRPr="00A35E88">
              <w:rPr>
                <w:rFonts w:asciiTheme="minorHAnsi" w:hAnsiTheme="minorHAnsi" w:cs="Calibri"/>
                <w:sz w:val="16"/>
              </w:rPr>
              <w:t>о всех категориях хозяйств</w:t>
            </w:r>
          </w:p>
        </w:tc>
      </w:tr>
      <w:tr w:rsidR="0063333D" w:rsidRPr="00A35E88" w:rsidTr="00D95098">
        <w:trPr>
          <w:cantSplit/>
          <w:trHeight w:val="557"/>
        </w:trPr>
        <w:tc>
          <w:tcPr>
            <w:tcW w:w="3119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961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1 018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1 060</w:t>
            </w:r>
          </w:p>
        </w:tc>
        <w:tc>
          <w:tcPr>
            <w:tcW w:w="907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1 121</w:t>
            </w:r>
          </w:p>
        </w:tc>
        <w:tc>
          <w:tcPr>
            <w:tcW w:w="91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1 169</w:t>
            </w:r>
          </w:p>
        </w:tc>
        <w:tc>
          <w:tcPr>
            <w:tcW w:w="2543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</w:p>
        </w:tc>
        <w:tc>
          <w:tcPr>
            <w:tcW w:w="91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</w:p>
        </w:tc>
        <w:tc>
          <w:tcPr>
            <w:tcW w:w="2543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него:</w:t>
            </w:r>
          </w:p>
        </w:tc>
      </w:tr>
      <w:tr w:rsidR="0063333D" w:rsidRPr="00A35E88" w:rsidTr="00D95098">
        <w:trPr>
          <w:cantSplit/>
          <w:trHeight w:val="8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ірі қара мал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431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450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477</w:t>
            </w:r>
          </w:p>
        </w:tc>
        <w:tc>
          <w:tcPr>
            <w:tcW w:w="907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501</w:t>
            </w:r>
          </w:p>
        </w:tc>
        <w:tc>
          <w:tcPr>
            <w:tcW w:w="91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522</w:t>
            </w:r>
          </w:p>
        </w:tc>
        <w:tc>
          <w:tcPr>
            <w:tcW w:w="2543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крупный рогатый скот</w:t>
            </w:r>
          </w:p>
        </w:tc>
      </w:tr>
      <w:tr w:rsidR="0063333D" w:rsidRPr="00A35E88" w:rsidTr="00D95098">
        <w:trPr>
          <w:cantSplit/>
          <w:trHeight w:val="8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қой мен ешкі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169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171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171</w:t>
            </w:r>
          </w:p>
        </w:tc>
        <w:tc>
          <w:tcPr>
            <w:tcW w:w="907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171</w:t>
            </w:r>
          </w:p>
        </w:tc>
        <w:tc>
          <w:tcPr>
            <w:tcW w:w="91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172</w:t>
            </w:r>
          </w:p>
        </w:tc>
        <w:tc>
          <w:tcPr>
            <w:tcW w:w="2543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овцы и козы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жылқы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108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117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127</w:t>
            </w:r>
          </w:p>
        </w:tc>
        <w:tc>
          <w:tcPr>
            <w:tcW w:w="907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132</w:t>
            </w:r>
          </w:p>
        </w:tc>
        <w:tc>
          <w:tcPr>
            <w:tcW w:w="91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143</w:t>
            </w:r>
          </w:p>
        </w:tc>
        <w:tc>
          <w:tcPr>
            <w:tcW w:w="2543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лошади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шошқа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94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92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86</w:t>
            </w:r>
          </w:p>
        </w:tc>
        <w:tc>
          <w:tcPr>
            <w:tcW w:w="907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86</w:t>
            </w:r>
          </w:p>
        </w:tc>
        <w:tc>
          <w:tcPr>
            <w:tcW w:w="91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87</w:t>
            </w:r>
          </w:p>
        </w:tc>
        <w:tc>
          <w:tcPr>
            <w:tcW w:w="2543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свиньи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құс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153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180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192</w:t>
            </w:r>
          </w:p>
        </w:tc>
        <w:tc>
          <w:tcPr>
            <w:tcW w:w="907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en-US"/>
              </w:rPr>
              <w:t>223</w:t>
            </w:r>
          </w:p>
        </w:tc>
        <w:tc>
          <w:tcPr>
            <w:tcW w:w="91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237</w:t>
            </w:r>
          </w:p>
        </w:tc>
        <w:tc>
          <w:tcPr>
            <w:tcW w:w="2543" w:type="dxa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птица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Сүт, мың тонна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5 342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5 503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5 686</w:t>
            </w:r>
          </w:p>
        </w:tc>
        <w:tc>
          <w:tcPr>
            <w:tcW w:w="907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en-US"/>
              </w:rPr>
              <w:t>5 865</w:t>
            </w:r>
          </w:p>
        </w:tc>
        <w:tc>
          <w:tcPr>
            <w:tcW w:w="91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6 051</w:t>
            </w:r>
          </w:p>
        </w:tc>
        <w:tc>
          <w:tcPr>
            <w:tcW w:w="2543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Молоко, тыс. тонн</w:t>
            </w:r>
          </w:p>
        </w:tc>
      </w:tr>
      <w:tr w:rsidR="0063333D" w:rsidRPr="00A35E88" w:rsidTr="00D95098">
        <w:trPr>
          <w:cantSplit/>
          <w:trHeight w:val="106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Жұмыртқа, млн. дана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4 757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5 103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5 591</w:t>
            </w:r>
          </w:p>
        </w:tc>
        <w:tc>
          <w:tcPr>
            <w:tcW w:w="907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en-US"/>
              </w:rPr>
              <w:t>5 531</w:t>
            </w:r>
          </w:p>
        </w:tc>
        <w:tc>
          <w:tcPr>
            <w:tcW w:w="91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5 066</w:t>
            </w:r>
          </w:p>
        </w:tc>
        <w:tc>
          <w:tcPr>
            <w:tcW w:w="2543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Яйца, млн. шт</w:t>
            </w:r>
            <w:r w:rsidRPr="00A35E88">
              <w:rPr>
                <w:rFonts w:asciiTheme="minorHAnsi" w:hAnsiTheme="minorHAnsi" w:cs="Calibri"/>
                <w:lang w:val="kk-KZ"/>
              </w:rPr>
              <w:t>ук</w:t>
            </w:r>
          </w:p>
        </w:tc>
      </w:tr>
      <w:tr w:rsidR="0063333D" w:rsidRPr="00A35E88" w:rsidTr="00D95098">
        <w:trPr>
          <w:cantSplit/>
          <w:trHeight w:val="66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Жүн, мың тонна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38,5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39,0</w:t>
            </w:r>
          </w:p>
        </w:tc>
        <w:tc>
          <w:tcPr>
            <w:tcW w:w="90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39,2</w:t>
            </w:r>
          </w:p>
        </w:tc>
        <w:tc>
          <w:tcPr>
            <w:tcW w:w="907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en-US"/>
              </w:rPr>
              <w:t>39,5</w:t>
            </w:r>
          </w:p>
        </w:tc>
        <w:tc>
          <w:tcPr>
            <w:tcW w:w="917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40,2</w:t>
            </w:r>
          </w:p>
        </w:tc>
        <w:tc>
          <w:tcPr>
            <w:tcW w:w="2543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Шерсть, тыс. тонн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10207" w:type="dxa"/>
            <w:gridSpan w:val="16"/>
            <w:vAlign w:val="bottom"/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А</w:t>
            </w:r>
            <w:r w:rsidRPr="00A35E88">
              <w:rPr>
                <w:rFonts w:asciiTheme="minorHAnsi" w:hAnsiTheme="minorHAnsi" w:cs="Calibri"/>
                <w:sz w:val="16"/>
              </w:rPr>
              <w:t>уыл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шаруашылығы</w:t>
            </w:r>
            <w:r w:rsidR="008F6C57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кәсіпорындарында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 xml:space="preserve">В </w:t>
            </w:r>
            <w:r w:rsidRPr="00A35E88">
              <w:rPr>
                <w:rFonts w:asciiTheme="minorHAnsi" w:hAnsiTheme="minorHAnsi" w:cs="Calibri"/>
                <w:sz w:val="16"/>
              </w:rPr>
              <w:t>сельскохозяйственных предприятиях</w:t>
            </w:r>
          </w:p>
        </w:tc>
      </w:tr>
      <w:tr w:rsidR="0063333D" w:rsidRPr="00A35E88" w:rsidTr="00D95098">
        <w:trPr>
          <w:cantSplit/>
          <w:trHeight w:val="478"/>
        </w:trPr>
        <w:tc>
          <w:tcPr>
            <w:tcW w:w="3119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79" w:type="dxa"/>
            <w:gridSpan w:val="2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219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253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272</w:t>
            </w:r>
          </w:p>
        </w:tc>
        <w:tc>
          <w:tcPr>
            <w:tcW w:w="1048" w:type="dxa"/>
            <w:gridSpan w:val="4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315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340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одан:</w:t>
            </w:r>
          </w:p>
        </w:tc>
        <w:tc>
          <w:tcPr>
            <w:tcW w:w="879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</w:p>
        </w:tc>
        <w:tc>
          <w:tcPr>
            <w:tcW w:w="1048" w:type="dxa"/>
            <w:gridSpan w:val="4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него: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ірі қара мал</w:t>
            </w:r>
          </w:p>
        </w:tc>
        <w:tc>
          <w:tcPr>
            <w:tcW w:w="879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33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40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51</w:t>
            </w:r>
          </w:p>
        </w:tc>
        <w:tc>
          <w:tcPr>
            <w:tcW w:w="1048" w:type="dxa"/>
            <w:gridSpan w:val="4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62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67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крупный рогатый скот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қой мен ешкі</w:t>
            </w:r>
          </w:p>
        </w:tc>
        <w:tc>
          <w:tcPr>
            <w:tcW w:w="879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4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4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3</w:t>
            </w:r>
          </w:p>
        </w:tc>
        <w:tc>
          <w:tcPr>
            <w:tcW w:w="1048" w:type="dxa"/>
            <w:gridSpan w:val="4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4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4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овцы и козы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жылқы</w:t>
            </w:r>
          </w:p>
        </w:tc>
        <w:tc>
          <w:tcPr>
            <w:tcW w:w="879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4</w:t>
            </w:r>
          </w:p>
        </w:tc>
        <w:tc>
          <w:tcPr>
            <w:tcW w:w="1048" w:type="dxa"/>
            <w:gridSpan w:val="4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5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8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лошади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шошқа</w:t>
            </w:r>
          </w:p>
        </w:tc>
        <w:tc>
          <w:tcPr>
            <w:tcW w:w="879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33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33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27</w:t>
            </w:r>
          </w:p>
        </w:tc>
        <w:tc>
          <w:tcPr>
            <w:tcW w:w="1048" w:type="dxa"/>
            <w:gridSpan w:val="4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28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30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свиньи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құс</w:t>
            </w:r>
          </w:p>
        </w:tc>
        <w:tc>
          <w:tcPr>
            <w:tcW w:w="879" w:type="dxa"/>
            <w:gridSpan w:val="2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146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173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186</w:t>
            </w:r>
          </w:p>
        </w:tc>
        <w:tc>
          <w:tcPr>
            <w:tcW w:w="1048" w:type="dxa"/>
            <w:gridSpan w:val="4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217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230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птица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Сүт, мың тонна</w:t>
            </w:r>
          </w:p>
        </w:tc>
        <w:tc>
          <w:tcPr>
            <w:tcW w:w="879" w:type="dxa"/>
            <w:gridSpan w:val="2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320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361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385</w:t>
            </w:r>
          </w:p>
        </w:tc>
        <w:tc>
          <w:tcPr>
            <w:tcW w:w="1048" w:type="dxa"/>
            <w:gridSpan w:val="4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414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467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Молоко, тыс. тонн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Жұмыртқа, млн. дана</w:t>
            </w:r>
          </w:p>
        </w:tc>
        <w:tc>
          <w:tcPr>
            <w:tcW w:w="879" w:type="dxa"/>
            <w:gridSpan w:val="2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3 473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3 851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4 345</w:t>
            </w:r>
          </w:p>
        </w:tc>
        <w:tc>
          <w:tcPr>
            <w:tcW w:w="1048" w:type="dxa"/>
            <w:gridSpan w:val="4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4 258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3 778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Яйца, млн. шт</w:t>
            </w:r>
            <w:r w:rsidRPr="00A35E88">
              <w:rPr>
                <w:rFonts w:asciiTheme="minorHAnsi" w:hAnsiTheme="minorHAnsi" w:cs="Calibri"/>
                <w:lang w:val="kk-KZ"/>
              </w:rPr>
              <w:t>ук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Жүн, мың тонна</w:t>
            </w:r>
          </w:p>
        </w:tc>
        <w:tc>
          <w:tcPr>
            <w:tcW w:w="879" w:type="dxa"/>
            <w:gridSpan w:val="2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1,7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1,7</w:t>
            </w:r>
          </w:p>
        </w:tc>
        <w:tc>
          <w:tcPr>
            <w:tcW w:w="879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1,7</w:t>
            </w:r>
          </w:p>
        </w:tc>
        <w:tc>
          <w:tcPr>
            <w:tcW w:w="1048" w:type="dxa"/>
            <w:gridSpan w:val="4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lang w:val="en-US"/>
              </w:rPr>
              <w:t>1,5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1,6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Шерсть, тыс. тонн</w:t>
            </w:r>
          </w:p>
        </w:tc>
      </w:tr>
      <w:tr w:rsidR="0063333D" w:rsidRPr="00A35E88" w:rsidTr="00D95098">
        <w:trPr>
          <w:cantSplit/>
          <w:trHeight w:val="270"/>
        </w:trPr>
        <w:tc>
          <w:tcPr>
            <w:tcW w:w="10207" w:type="dxa"/>
            <w:gridSpan w:val="16"/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Ж</w:t>
            </w:r>
            <w:r w:rsidRPr="00A35E88">
              <w:rPr>
                <w:rFonts w:asciiTheme="minorHAnsi" w:hAnsiTheme="minorHAnsi" w:cs="Calibri"/>
                <w:sz w:val="16"/>
              </w:rPr>
              <w:t>ұртшылық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шаруашылықтарында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және дара кәсіпкерлерде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және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немесе фермер қожалықтарында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</w:t>
            </w:r>
            <w:r w:rsidRPr="00A35E88">
              <w:rPr>
                <w:rFonts w:asciiTheme="minorHAnsi" w:hAnsiTheme="minorHAnsi" w:cs="Calibri"/>
                <w:sz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63333D" w:rsidRPr="00A35E88" w:rsidTr="00D95098">
        <w:trPr>
          <w:cantSplit/>
          <w:trHeight w:val="432"/>
        </w:trPr>
        <w:tc>
          <w:tcPr>
            <w:tcW w:w="3119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kk-KZ"/>
              </w:rPr>
              <w:t>742</w:t>
            </w:r>
          </w:p>
        </w:tc>
        <w:tc>
          <w:tcPr>
            <w:tcW w:w="851" w:type="dxa"/>
            <w:gridSpan w:val="3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kk-KZ"/>
              </w:rPr>
              <w:t>765</w:t>
            </w:r>
          </w:p>
        </w:tc>
        <w:tc>
          <w:tcPr>
            <w:tcW w:w="850" w:type="dxa"/>
            <w:gridSpan w:val="3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kk-KZ"/>
              </w:rPr>
              <w:t>788</w:t>
            </w:r>
          </w:p>
        </w:tc>
        <w:tc>
          <w:tcPr>
            <w:tcW w:w="1134" w:type="dxa"/>
            <w:gridSpan w:val="5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en-US"/>
              </w:rPr>
              <w:t>806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</w:rPr>
              <w:t>829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63333D" w:rsidRPr="00A35E88" w:rsidTr="00D95098">
        <w:trPr>
          <w:cantSplit/>
          <w:trHeight w:val="63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</w:p>
        </w:tc>
        <w:tc>
          <w:tcPr>
            <w:tcW w:w="851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</w:p>
        </w:tc>
        <w:tc>
          <w:tcPr>
            <w:tcW w:w="850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</w:p>
        </w:tc>
        <w:tc>
          <w:tcPr>
            <w:tcW w:w="1134" w:type="dxa"/>
            <w:gridSpan w:val="5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него:</w:t>
            </w:r>
          </w:p>
        </w:tc>
      </w:tr>
      <w:tr w:rsidR="0063333D" w:rsidRPr="00A35E88" w:rsidTr="00D95098">
        <w:trPr>
          <w:cantSplit/>
          <w:trHeight w:val="63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ірі қара мал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397</w:t>
            </w:r>
          </w:p>
        </w:tc>
        <w:tc>
          <w:tcPr>
            <w:tcW w:w="851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410</w:t>
            </w:r>
          </w:p>
        </w:tc>
        <w:tc>
          <w:tcPr>
            <w:tcW w:w="850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426</w:t>
            </w:r>
          </w:p>
        </w:tc>
        <w:tc>
          <w:tcPr>
            <w:tcW w:w="1134" w:type="dxa"/>
            <w:gridSpan w:val="5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440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455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крупный рогатый скот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қой мен ешкі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165</w:t>
            </w:r>
          </w:p>
        </w:tc>
        <w:tc>
          <w:tcPr>
            <w:tcW w:w="851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168</w:t>
            </w:r>
          </w:p>
        </w:tc>
        <w:tc>
          <w:tcPr>
            <w:tcW w:w="850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168</w:t>
            </w:r>
          </w:p>
        </w:tc>
        <w:tc>
          <w:tcPr>
            <w:tcW w:w="1134" w:type="dxa"/>
            <w:gridSpan w:val="5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168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169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овцы и козы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жылқы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105</w:t>
            </w:r>
          </w:p>
        </w:tc>
        <w:tc>
          <w:tcPr>
            <w:tcW w:w="851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115</w:t>
            </w:r>
          </w:p>
        </w:tc>
        <w:tc>
          <w:tcPr>
            <w:tcW w:w="850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123</w:t>
            </w:r>
          </w:p>
        </w:tc>
        <w:tc>
          <w:tcPr>
            <w:tcW w:w="1134" w:type="dxa"/>
            <w:gridSpan w:val="5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127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134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лошади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шошқа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61</w:t>
            </w:r>
          </w:p>
        </w:tc>
        <w:tc>
          <w:tcPr>
            <w:tcW w:w="851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59</w:t>
            </w:r>
          </w:p>
        </w:tc>
        <w:tc>
          <w:tcPr>
            <w:tcW w:w="850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59</w:t>
            </w:r>
          </w:p>
        </w:tc>
        <w:tc>
          <w:tcPr>
            <w:tcW w:w="1134" w:type="dxa"/>
            <w:gridSpan w:val="5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58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58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свиньи</w:t>
            </w:r>
          </w:p>
        </w:tc>
      </w:tr>
      <w:tr w:rsidR="0063333D" w:rsidRPr="00A35E88" w:rsidTr="00D95098">
        <w:trPr>
          <w:cantSplit/>
          <w:trHeight w:val="20"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құс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</w:t>
            </w:r>
          </w:p>
        </w:tc>
        <w:tc>
          <w:tcPr>
            <w:tcW w:w="851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8</w:t>
            </w:r>
          </w:p>
        </w:tc>
        <w:tc>
          <w:tcPr>
            <w:tcW w:w="850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6</w:t>
            </w:r>
          </w:p>
        </w:tc>
        <w:tc>
          <w:tcPr>
            <w:tcW w:w="1134" w:type="dxa"/>
            <w:gridSpan w:val="5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6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6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птица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Сүт, мың тонна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5 022</w:t>
            </w:r>
          </w:p>
        </w:tc>
        <w:tc>
          <w:tcPr>
            <w:tcW w:w="851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5 142</w:t>
            </w:r>
          </w:p>
        </w:tc>
        <w:tc>
          <w:tcPr>
            <w:tcW w:w="850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5 302</w:t>
            </w:r>
          </w:p>
        </w:tc>
        <w:tc>
          <w:tcPr>
            <w:tcW w:w="1134" w:type="dxa"/>
            <w:gridSpan w:val="5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5 451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5 585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Молоко, тыс. тонн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Жұмыртқа, млн. дана</w:t>
            </w:r>
          </w:p>
        </w:tc>
        <w:tc>
          <w:tcPr>
            <w:tcW w:w="850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1 284</w:t>
            </w:r>
          </w:p>
        </w:tc>
        <w:tc>
          <w:tcPr>
            <w:tcW w:w="851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1 252</w:t>
            </w:r>
          </w:p>
        </w:tc>
        <w:tc>
          <w:tcPr>
            <w:tcW w:w="850" w:type="dxa"/>
            <w:gridSpan w:val="3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1 246</w:t>
            </w:r>
          </w:p>
        </w:tc>
        <w:tc>
          <w:tcPr>
            <w:tcW w:w="1134" w:type="dxa"/>
            <w:gridSpan w:val="5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1 273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1 288</w:t>
            </w:r>
          </w:p>
        </w:tc>
        <w:tc>
          <w:tcPr>
            <w:tcW w:w="2552" w:type="dxa"/>
            <w:gridSpan w:val="2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Яйца, млн. шт</w:t>
            </w:r>
            <w:r w:rsidRPr="00A35E88">
              <w:rPr>
                <w:rFonts w:asciiTheme="minorHAnsi" w:hAnsiTheme="minorHAnsi" w:cs="Calibri"/>
                <w:lang w:val="kk-KZ"/>
              </w:rPr>
              <w:t>ук</w:t>
            </w:r>
          </w:p>
        </w:tc>
      </w:tr>
      <w:tr w:rsidR="0063333D" w:rsidRPr="00A35E88" w:rsidTr="00D95098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Жүн, мың тонна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36,8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37,3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37,5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37,9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38,6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Шерсть, тыс. тонн</w:t>
            </w:r>
          </w:p>
        </w:tc>
      </w:tr>
    </w:tbl>
    <w:p w:rsidR="0063333D" w:rsidRPr="00A35E88" w:rsidRDefault="0063333D" w:rsidP="0063333D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11.3</w:t>
      </w:r>
      <w:r w:rsidR="005E7BF5" w:rsidRPr="00A35E88">
        <w:rPr>
          <w:rFonts w:asciiTheme="minorHAnsi" w:hAnsiTheme="minorHAnsi" w:cs="Calibri"/>
        </w:rPr>
        <w:t>8</w:t>
      </w:r>
      <w:r w:rsidRPr="00A35E88">
        <w:rPr>
          <w:rFonts w:asciiTheme="minorHAnsi" w:hAnsiTheme="minorHAnsi" w:cs="Calibri"/>
        </w:rPr>
        <w:t xml:space="preserve"> Ауыл шаруашылығының негізгі өнімдерін өндірудің жалпы көлеміндегі шаруашылықтың жекелеген санаттарының үлесі</w:t>
      </w:r>
      <w:r w:rsidRPr="00A35E88">
        <w:rPr>
          <w:rFonts w:asciiTheme="minorHAnsi" w:hAnsiTheme="minorHAnsi" w:cs="Calibri"/>
        </w:rPr>
        <w:br/>
        <w:t>Доля отдельных категорий хозяйств в общем объеме производства отдельных видов сельскохозяйственной продукции</w:t>
      </w:r>
    </w:p>
    <w:p w:rsidR="0063333D" w:rsidRPr="00A35E88" w:rsidRDefault="0063333D" w:rsidP="0063333D">
      <w:pPr>
        <w:pStyle w:val="a5"/>
        <w:spacing w:after="0"/>
        <w:ind w:right="-568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пайызбен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в процентах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567"/>
        <w:gridCol w:w="567"/>
        <w:gridCol w:w="708"/>
        <w:gridCol w:w="709"/>
        <w:gridCol w:w="566"/>
        <w:gridCol w:w="3261"/>
      </w:tblGrid>
      <w:tr w:rsidR="0063333D" w:rsidRPr="00A35E88" w:rsidTr="00D95098">
        <w:trPr>
          <w:trHeight w:hRule="exact"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cantSplit/>
          <w:trHeight w:val="340"/>
        </w:trPr>
        <w:tc>
          <w:tcPr>
            <w:tcW w:w="10206" w:type="dxa"/>
            <w:gridSpan w:val="7"/>
            <w:tcBorders>
              <w:top w:val="single" w:sz="4" w:space="0" w:color="auto"/>
            </w:tcBorders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А</w:t>
            </w:r>
            <w:r w:rsidRPr="00A35E88">
              <w:rPr>
                <w:rFonts w:asciiTheme="minorHAnsi" w:hAnsiTheme="minorHAnsi" w:cs="Calibri"/>
                <w:sz w:val="16"/>
              </w:rPr>
              <w:t>уыл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шаруашылығы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кәсіпорындары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С</w:t>
            </w:r>
            <w:r w:rsidRPr="00A35E88">
              <w:rPr>
                <w:rFonts w:asciiTheme="minorHAnsi" w:hAnsiTheme="minorHAnsi" w:cs="Calibri"/>
                <w:sz w:val="16"/>
              </w:rPr>
              <w:t>ельскохозяйственные предприятия</w:t>
            </w:r>
          </w:p>
        </w:tc>
      </w:tr>
      <w:tr w:rsidR="0063333D" w:rsidRPr="00A35E88" w:rsidTr="00D95098">
        <w:tc>
          <w:tcPr>
            <w:tcW w:w="382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69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63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</w:rPr>
              <w:t>61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en-US"/>
              </w:rPr>
              <w:t>62</w:t>
            </w:r>
          </w:p>
        </w:tc>
        <w:tc>
          <w:tcPr>
            <w:tcW w:w="566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</w:rPr>
              <w:t>63</w:t>
            </w:r>
          </w:p>
        </w:tc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Зерновые (включая рис) и бобовые культуры</w:t>
            </w:r>
          </w:p>
        </w:tc>
      </w:tr>
      <w:tr w:rsidR="0063333D" w:rsidRPr="00A35E88" w:rsidTr="00D95098">
        <w:tc>
          <w:tcPr>
            <w:tcW w:w="3828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Картоп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7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7</w:t>
            </w:r>
          </w:p>
        </w:tc>
        <w:tc>
          <w:tcPr>
            <w:tcW w:w="566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7</w:t>
            </w:r>
          </w:p>
        </w:tc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Картофель</w:t>
            </w:r>
          </w:p>
        </w:tc>
      </w:tr>
      <w:tr w:rsidR="0063333D" w:rsidRPr="00A35E88" w:rsidTr="00D95098">
        <w:tc>
          <w:tcPr>
            <w:tcW w:w="3828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Көкөністер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6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6</w:t>
            </w:r>
          </w:p>
        </w:tc>
        <w:tc>
          <w:tcPr>
            <w:tcW w:w="566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6</w:t>
            </w:r>
          </w:p>
        </w:tc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Овощи</w:t>
            </w:r>
          </w:p>
        </w:tc>
      </w:tr>
      <w:tr w:rsidR="0063333D" w:rsidRPr="00A35E88" w:rsidTr="00D95098">
        <w:tc>
          <w:tcPr>
            <w:tcW w:w="3828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14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20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21</w:t>
            </w:r>
          </w:p>
        </w:tc>
        <w:tc>
          <w:tcPr>
            <w:tcW w:w="566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22</w:t>
            </w:r>
          </w:p>
        </w:tc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63333D" w:rsidRPr="00A35E88" w:rsidTr="00D95098">
        <w:tc>
          <w:tcPr>
            <w:tcW w:w="3828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Сүт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5</w:t>
            </w:r>
          </w:p>
        </w:tc>
        <w:tc>
          <w:tcPr>
            <w:tcW w:w="566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5</w:t>
            </w:r>
          </w:p>
        </w:tc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</w:t>
            </w:r>
          </w:p>
        </w:tc>
      </w:tr>
      <w:tr w:rsidR="0063333D" w:rsidRPr="00A35E88" w:rsidTr="00D95098">
        <w:tc>
          <w:tcPr>
            <w:tcW w:w="3828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Жұмыртқа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64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64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66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71</w:t>
            </w:r>
          </w:p>
        </w:tc>
        <w:tc>
          <w:tcPr>
            <w:tcW w:w="566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73</w:t>
            </w:r>
          </w:p>
        </w:tc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Яйца</w:t>
            </w:r>
          </w:p>
        </w:tc>
      </w:tr>
      <w:tr w:rsidR="0063333D" w:rsidRPr="00A35E88" w:rsidTr="00D95098">
        <w:trPr>
          <w:cantSplit/>
          <w:trHeight w:hRule="exact" w:val="415"/>
        </w:trPr>
        <w:tc>
          <w:tcPr>
            <w:tcW w:w="10206" w:type="dxa"/>
            <w:gridSpan w:val="7"/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Ж</w:t>
            </w:r>
            <w:r w:rsidRPr="00A35E88">
              <w:rPr>
                <w:rFonts w:asciiTheme="minorHAnsi" w:hAnsiTheme="minorHAnsi" w:cs="Calibri"/>
                <w:sz w:val="16"/>
              </w:rPr>
              <w:t>ұртшылық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шаруашылықтарында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және дара кәсіпкерлерде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және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немесе фермер қожалықтарында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</w:t>
            </w:r>
            <w:r w:rsidRPr="00A35E88">
              <w:rPr>
                <w:rFonts w:asciiTheme="minorHAnsi" w:hAnsiTheme="minorHAnsi" w:cs="Calibri"/>
                <w:sz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63333D" w:rsidRPr="00A35E88" w:rsidTr="00D95098">
        <w:tc>
          <w:tcPr>
            <w:tcW w:w="3828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31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37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</w:rPr>
              <w:t>39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en-US"/>
              </w:rPr>
              <w:t>38</w:t>
            </w:r>
          </w:p>
        </w:tc>
        <w:tc>
          <w:tcPr>
            <w:tcW w:w="566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</w:rPr>
              <w:t>37</w:t>
            </w:r>
          </w:p>
        </w:tc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Зерновые (включая рис) и бобовые культуры</w:t>
            </w:r>
          </w:p>
        </w:tc>
      </w:tr>
      <w:tr w:rsidR="0063333D" w:rsidRPr="00A35E88" w:rsidTr="00D95098">
        <w:tc>
          <w:tcPr>
            <w:tcW w:w="3828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Картоп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94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95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93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93</w:t>
            </w:r>
          </w:p>
        </w:tc>
        <w:tc>
          <w:tcPr>
            <w:tcW w:w="566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93</w:t>
            </w:r>
          </w:p>
        </w:tc>
        <w:tc>
          <w:tcPr>
            <w:tcW w:w="3261" w:type="dxa"/>
            <w:tcBorders>
              <w:left w:val="nil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Картофель</w:t>
            </w:r>
          </w:p>
        </w:tc>
      </w:tr>
      <w:tr w:rsidR="0063333D" w:rsidRPr="00A35E88" w:rsidTr="00D95098">
        <w:tc>
          <w:tcPr>
            <w:tcW w:w="3828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Көкөністер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94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93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94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94</w:t>
            </w:r>
          </w:p>
        </w:tc>
        <w:tc>
          <w:tcPr>
            <w:tcW w:w="566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94</w:t>
            </w:r>
          </w:p>
        </w:tc>
        <w:tc>
          <w:tcPr>
            <w:tcW w:w="3261" w:type="dxa"/>
            <w:tcBorders>
              <w:left w:val="nil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Овощи</w:t>
            </w:r>
          </w:p>
        </w:tc>
      </w:tr>
      <w:tr w:rsidR="0063333D" w:rsidRPr="00A35E88" w:rsidTr="00D95098">
        <w:trPr>
          <w:trHeight w:val="286"/>
        </w:trPr>
        <w:tc>
          <w:tcPr>
            <w:tcW w:w="3828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86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81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80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79</w:t>
            </w:r>
          </w:p>
        </w:tc>
        <w:tc>
          <w:tcPr>
            <w:tcW w:w="566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78</w:t>
            </w:r>
          </w:p>
        </w:tc>
        <w:tc>
          <w:tcPr>
            <w:tcW w:w="3261" w:type="dxa"/>
            <w:tcBorders>
              <w:left w:val="nil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63333D" w:rsidRPr="00A35E88" w:rsidTr="00D95098">
        <w:tc>
          <w:tcPr>
            <w:tcW w:w="3828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Сүт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96</w:t>
            </w:r>
          </w:p>
        </w:tc>
        <w:tc>
          <w:tcPr>
            <w:tcW w:w="567" w:type="dxa"/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96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95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95</w:t>
            </w:r>
          </w:p>
        </w:tc>
        <w:tc>
          <w:tcPr>
            <w:tcW w:w="566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95</w:t>
            </w:r>
          </w:p>
        </w:tc>
        <w:tc>
          <w:tcPr>
            <w:tcW w:w="3261" w:type="dxa"/>
            <w:tcBorders>
              <w:left w:val="nil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</w:t>
            </w:r>
          </w:p>
        </w:tc>
      </w:tr>
      <w:tr w:rsidR="0063333D" w:rsidRPr="00A35E88" w:rsidTr="00D95098">
        <w:tc>
          <w:tcPr>
            <w:tcW w:w="3828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Жұмыртқа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34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en-US"/>
              </w:rPr>
              <w:t>29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</w:rPr>
              <w:t>27</w:t>
            </w:r>
          </w:p>
        </w:tc>
        <w:tc>
          <w:tcPr>
            <w:tcW w:w="3261" w:type="dxa"/>
            <w:tcBorders>
              <w:left w:val="nil"/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Яйца</w:t>
            </w:r>
          </w:p>
        </w:tc>
      </w:tr>
    </w:tbl>
    <w:p w:rsidR="0063333D" w:rsidRPr="00A35E88" w:rsidRDefault="0063333D" w:rsidP="0063333D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708"/>
        <w:gridCol w:w="709"/>
        <w:gridCol w:w="851"/>
        <w:gridCol w:w="708"/>
        <w:gridCol w:w="709"/>
        <w:gridCol w:w="3260"/>
      </w:tblGrid>
      <w:tr w:rsidR="0063333D" w:rsidRPr="00A35E88" w:rsidTr="00D95098">
        <w:trPr>
          <w:cantSplit/>
          <w:trHeight w:hRule="exact" w:val="237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3333D" w:rsidRPr="00A35E88" w:rsidRDefault="0063333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3333D" w:rsidRPr="00A35E88" w:rsidTr="00D95098">
        <w:trPr>
          <w:cantSplit/>
          <w:trHeight w:val="435"/>
        </w:trPr>
        <w:tc>
          <w:tcPr>
            <w:tcW w:w="10206" w:type="dxa"/>
            <w:gridSpan w:val="7"/>
            <w:tcBorders>
              <w:top w:val="single" w:sz="4" w:space="0" w:color="auto"/>
            </w:tcBorders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А</w:t>
            </w:r>
            <w:r w:rsidRPr="00A35E88">
              <w:rPr>
                <w:rFonts w:asciiTheme="minorHAnsi" w:hAnsiTheme="minorHAnsi" w:cs="Calibri"/>
                <w:sz w:val="16"/>
              </w:rPr>
              <w:t>уыл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шаруашылығы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кәсіпорындары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С</w:t>
            </w:r>
            <w:r w:rsidRPr="00A35E88">
              <w:rPr>
                <w:rFonts w:asciiTheme="minorHAnsi" w:hAnsiTheme="minorHAnsi" w:cs="Calibri"/>
                <w:sz w:val="16"/>
              </w:rPr>
              <w:t>ельскохозяйственные предприятия</w:t>
            </w:r>
          </w:p>
        </w:tc>
      </w:tr>
      <w:tr w:rsidR="0063333D" w:rsidRPr="00A35E88" w:rsidTr="00D95098">
        <w:trPr>
          <w:cantSplit/>
        </w:trPr>
        <w:tc>
          <w:tcPr>
            <w:tcW w:w="3261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kk-KZ"/>
              </w:rPr>
              <w:t>64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kk-KZ"/>
              </w:rPr>
              <w:t>63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kk-KZ"/>
              </w:rPr>
              <w:t>63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kk-KZ"/>
              </w:rPr>
              <w:t>63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kk-KZ"/>
              </w:rPr>
              <w:t>59</w:t>
            </w:r>
          </w:p>
        </w:tc>
        <w:tc>
          <w:tcPr>
            <w:tcW w:w="326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Зерновые (включая рис) и бобовые культуры</w:t>
            </w:r>
          </w:p>
        </w:tc>
      </w:tr>
      <w:tr w:rsidR="0063333D" w:rsidRPr="00A35E88" w:rsidTr="00D95098">
        <w:trPr>
          <w:cantSplit/>
        </w:trPr>
        <w:tc>
          <w:tcPr>
            <w:tcW w:w="3261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Картоп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8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10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10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10</w:t>
            </w:r>
          </w:p>
        </w:tc>
        <w:tc>
          <w:tcPr>
            <w:tcW w:w="326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Картофель</w:t>
            </w:r>
          </w:p>
        </w:tc>
      </w:tr>
      <w:tr w:rsidR="0063333D" w:rsidRPr="00A35E88" w:rsidTr="00D95098">
        <w:trPr>
          <w:cantSplit/>
        </w:trPr>
        <w:tc>
          <w:tcPr>
            <w:tcW w:w="3261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Көкөністер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6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6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6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5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5</w:t>
            </w:r>
          </w:p>
        </w:tc>
        <w:tc>
          <w:tcPr>
            <w:tcW w:w="326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Овощи</w:t>
            </w:r>
          </w:p>
        </w:tc>
      </w:tr>
      <w:tr w:rsidR="0063333D" w:rsidRPr="00A35E88" w:rsidTr="00D95098">
        <w:trPr>
          <w:cantSplit/>
        </w:trPr>
        <w:tc>
          <w:tcPr>
            <w:tcW w:w="3261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Мал мен құстардың шаруашылықта сойылғаны немесе союға өткізілгені (сойыс салмақта)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23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25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26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28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29</w:t>
            </w:r>
          </w:p>
        </w:tc>
        <w:tc>
          <w:tcPr>
            <w:tcW w:w="326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Забито в хозяйстве или реализовано на убой скота и птицы (в убойном весе)</w:t>
            </w:r>
          </w:p>
        </w:tc>
      </w:tr>
      <w:tr w:rsidR="0063333D" w:rsidRPr="00A35E88" w:rsidTr="00D95098">
        <w:trPr>
          <w:cantSplit/>
        </w:trPr>
        <w:tc>
          <w:tcPr>
            <w:tcW w:w="3261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Сүт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6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8</w:t>
            </w:r>
          </w:p>
        </w:tc>
        <w:tc>
          <w:tcPr>
            <w:tcW w:w="326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</w:t>
            </w:r>
          </w:p>
        </w:tc>
      </w:tr>
      <w:tr w:rsidR="0063333D" w:rsidRPr="00A35E88" w:rsidTr="00D95098">
        <w:trPr>
          <w:cantSplit/>
        </w:trPr>
        <w:tc>
          <w:tcPr>
            <w:tcW w:w="3261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Жұмыртқа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73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75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78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77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75</w:t>
            </w:r>
          </w:p>
        </w:tc>
        <w:tc>
          <w:tcPr>
            <w:tcW w:w="326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Яйца</w:t>
            </w:r>
          </w:p>
        </w:tc>
      </w:tr>
      <w:tr w:rsidR="0063333D" w:rsidRPr="00A35E88" w:rsidTr="00D95098">
        <w:trPr>
          <w:cantSplit/>
          <w:trHeight w:hRule="exact" w:val="354"/>
        </w:trPr>
        <w:tc>
          <w:tcPr>
            <w:tcW w:w="10206" w:type="dxa"/>
            <w:gridSpan w:val="7"/>
          </w:tcPr>
          <w:p w:rsidR="0063333D" w:rsidRPr="00A35E88" w:rsidRDefault="0063333D" w:rsidP="00D95098">
            <w:pPr>
              <w:pStyle w:val="Naimenovanie"/>
              <w:spacing w:before="0" w:after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Ж</w:t>
            </w:r>
            <w:r w:rsidRPr="00A35E88">
              <w:rPr>
                <w:rFonts w:asciiTheme="minorHAnsi" w:hAnsiTheme="minorHAnsi" w:cs="Calibri"/>
                <w:sz w:val="16"/>
              </w:rPr>
              <w:t>ұртшылық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шаруашылықтарында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және дара кәсіпкерлерде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және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шаруа</w:t>
            </w:r>
            <w:r w:rsidR="00A0052F" w:rsidRPr="00A35E88">
              <w:rPr>
                <w:rFonts w:asciiTheme="minorHAnsi" w:hAnsiTheme="minorHAnsi" w:cs="Calibri"/>
                <w:sz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</w:rPr>
              <w:t>немесе фермер қожалықтарында</w:t>
            </w:r>
            <w:r w:rsidRPr="00A35E88">
              <w:rPr>
                <w:rFonts w:asciiTheme="minorHAnsi" w:hAnsiTheme="minorHAnsi" w:cs="Calibri"/>
                <w:sz w:val="16"/>
              </w:rPr>
              <w:br/>
            </w:r>
            <w:r w:rsidRPr="00A35E88">
              <w:rPr>
                <w:rFonts w:asciiTheme="minorHAnsi" w:hAnsiTheme="minorHAnsi" w:cs="Calibri"/>
                <w:sz w:val="16"/>
                <w:lang w:val="kk-KZ"/>
              </w:rPr>
              <w:t>В</w:t>
            </w:r>
            <w:r w:rsidRPr="00A35E88">
              <w:rPr>
                <w:rFonts w:asciiTheme="minorHAnsi" w:hAnsiTheme="minorHAnsi" w:cs="Calibri"/>
                <w:sz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63333D" w:rsidRPr="00A35E88" w:rsidTr="00D95098">
        <w:trPr>
          <w:cantSplit/>
          <w:trHeight w:val="128"/>
        </w:trPr>
        <w:tc>
          <w:tcPr>
            <w:tcW w:w="3261" w:type="dxa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kk-KZ"/>
              </w:rPr>
              <w:t>36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kk-KZ"/>
              </w:rPr>
              <w:t>37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kk-KZ"/>
              </w:rPr>
              <w:t>37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kk-KZ"/>
              </w:rPr>
              <w:t>37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pStyle w:val="afe"/>
              <w:rPr>
                <w:rFonts w:asciiTheme="minorHAnsi" w:hAnsiTheme="minorHAnsi" w:cs="Calibri"/>
                <w:snapToGrid w:val="0"/>
                <w:color w:val="auto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color w:val="auto"/>
                <w:lang w:val="kk-KZ"/>
              </w:rPr>
              <w:t>41</w:t>
            </w:r>
          </w:p>
        </w:tc>
        <w:tc>
          <w:tcPr>
            <w:tcW w:w="326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Зерновые (включая рис) и бобовые культуры</w:t>
            </w:r>
          </w:p>
        </w:tc>
      </w:tr>
      <w:tr w:rsidR="0063333D" w:rsidRPr="00A35E88" w:rsidTr="00D95098">
        <w:trPr>
          <w:cantSplit/>
        </w:trPr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Картоп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93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92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90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90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90</w:t>
            </w:r>
          </w:p>
        </w:tc>
        <w:tc>
          <w:tcPr>
            <w:tcW w:w="326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Картофель</w:t>
            </w:r>
          </w:p>
        </w:tc>
      </w:tr>
      <w:tr w:rsidR="0063333D" w:rsidRPr="00A35E88" w:rsidTr="00D95098">
        <w:trPr>
          <w:cantSplit/>
          <w:trHeight w:val="92"/>
        </w:trPr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Көкөністер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94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94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94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95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95</w:t>
            </w:r>
          </w:p>
        </w:tc>
        <w:tc>
          <w:tcPr>
            <w:tcW w:w="326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Овощи</w:t>
            </w:r>
          </w:p>
        </w:tc>
      </w:tr>
      <w:tr w:rsidR="0063333D" w:rsidRPr="00A35E88" w:rsidTr="00D95098">
        <w:trPr>
          <w:cantSplit/>
        </w:trPr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77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75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74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72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71</w:t>
            </w:r>
          </w:p>
        </w:tc>
        <w:tc>
          <w:tcPr>
            <w:tcW w:w="326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63333D" w:rsidRPr="00A35E88" w:rsidTr="00D95098">
        <w:trPr>
          <w:cantSplit/>
        </w:trPr>
        <w:tc>
          <w:tcPr>
            <w:tcW w:w="3261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Сүт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94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93</w:t>
            </w:r>
          </w:p>
        </w:tc>
        <w:tc>
          <w:tcPr>
            <w:tcW w:w="851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93</w:t>
            </w:r>
          </w:p>
        </w:tc>
        <w:tc>
          <w:tcPr>
            <w:tcW w:w="708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93</w:t>
            </w:r>
          </w:p>
        </w:tc>
        <w:tc>
          <w:tcPr>
            <w:tcW w:w="709" w:type="dxa"/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92</w:t>
            </w:r>
          </w:p>
        </w:tc>
        <w:tc>
          <w:tcPr>
            <w:tcW w:w="3260" w:type="dxa"/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</w:t>
            </w:r>
          </w:p>
        </w:tc>
      </w:tr>
      <w:tr w:rsidR="0063333D" w:rsidRPr="00A35E88" w:rsidTr="00D95098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Жұмыртқа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22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23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lang w:val="kk-KZ"/>
              </w:rPr>
              <w:t>25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3333D" w:rsidRPr="00A35E88" w:rsidRDefault="0063333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Яйца</w:t>
            </w:r>
          </w:p>
        </w:tc>
      </w:tr>
    </w:tbl>
    <w:p w:rsidR="00CD39B6" w:rsidRPr="00A35E88" w:rsidRDefault="00CD39B6" w:rsidP="00CD39B6">
      <w:pPr>
        <w:pStyle w:val="afffff6"/>
        <w:rPr>
          <w:rFonts w:asciiTheme="minorHAnsi" w:hAnsiTheme="minorHAnsi" w:cs="Calibri"/>
          <w:b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b/>
          <w:sz w:val="24"/>
          <w:szCs w:val="24"/>
        </w:rPr>
        <w:t>Өнеркәсіп</w:t>
      </w:r>
      <w:r w:rsidRPr="00A35E88">
        <w:rPr>
          <w:rFonts w:asciiTheme="minorHAnsi" w:hAnsiTheme="minorHAnsi" w:cs="Calibri"/>
          <w:b/>
          <w:sz w:val="24"/>
          <w:szCs w:val="24"/>
          <w:lang w:val="kk-KZ"/>
        </w:rPr>
        <w:t xml:space="preserve"> өндірісі статистикасы</w:t>
      </w:r>
      <w:r w:rsidRPr="00A35E88">
        <w:rPr>
          <w:rFonts w:asciiTheme="minorHAnsi" w:hAnsiTheme="minorHAnsi" w:cs="Calibri"/>
          <w:b/>
          <w:sz w:val="24"/>
          <w:szCs w:val="24"/>
        </w:rPr>
        <w:br/>
      </w:r>
      <w:r w:rsidRPr="00A35E88">
        <w:rPr>
          <w:rFonts w:asciiTheme="minorHAnsi" w:hAnsiTheme="minorHAnsi" w:cs="Calibri"/>
          <w:b/>
          <w:sz w:val="24"/>
          <w:szCs w:val="24"/>
          <w:lang w:val="kk-KZ"/>
        </w:rPr>
        <w:t>Статистика п</w:t>
      </w:r>
      <w:r w:rsidRPr="00A35E88">
        <w:rPr>
          <w:rFonts w:asciiTheme="minorHAnsi" w:hAnsiTheme="minorHAnsi" w:cs="Calibri"/>
          <w:b/>
          <w:sz w:val="24"/>
          <w:szCs w:val="24"/>
        </w:rPr>
        <w:t>ромышленно</w:t>
      </w:r>
      <w:r w:rsidRPr="00A35E88">
        <w:rPr>
          <w:rFonts w:asciiTheme="minorHAnsi" w:hAnsiTheme="minorHAnsi" w:cs="Calibri"/>
          <w:b/>
          <w:sz w:val="24"/>
          <w:szCs w:val="24"/>
          <w:lang w:val="kk-KZ"/>
        </w:rPr>
        <w:t>го производства</w:t>
      </w:r>
    </w:p>
    <w:p w:rsidR="00CD39B6" w:rsidRPr="00A35E88" w:rsidRDefault="00CD39B6" w:rsidP="00CD39B6">
      <w:pPr>
        <w:pStyle w:val="a9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</w:t>
      </w:r>
      <w:r w:rsidR="005E7BF5" w:rsidRPr="00A35E88">
        <w:rPr>
          <w:rFonts w:asciiTheme="minorHAnsi" w:hAnsiTheme="minorHAnsi" w:cs="Calibri"/>
          <w:lang w:val="kk-KZ"/>
        </w:rPr>
        <w:t>39</w:t>
      </w:r>
      <w:r w:rsidRPr="00A35E88">
        <w:rPr>
          <w:rFonts w:asciiTheme="minorHAnsi" w:hAnsiTheme="minorHAnsi" w:cs="Calibri"/>
        </w:rPr>
        <w:t xml:space="preserve"> Өнеркәсіптің негізгі көрсеткіштері</w:t>
      </w:r>
      <w:r w:rsidRPr="00A35E88">
        <w:rPr>
          <w:rFonts w:asciiTheme="minorHAnsi" w:hAnsiTheme="minorHAnsi" w:cs="Calibri"/>
        </w:rPr>
        <w:br/>
        <w:t>Основные показатели промышленности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851"/>
        <w:gridCol w:w="850"/>
        <w:gridCol w:w="851"/>
        <w:gridCol w:w="850"/>
        <w:gridCol w:w="851"/>
        <w:gridCol w:w="2976"/>
      </w:tblGrid>
      <w:tr w:rsidR="00CD39B6" w:rsidRPr="00A35E88" w:rsidTr="00D95098">
        <w:trPr>
          <w:cantSplit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CD39B6" w:rsidRPr="00A35E88" w:rsidTr="00D95098">
        <w:trPr>
          <w:cantSplit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Өнеркәсіп кәсіпорындары мен өндірістердің саны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11 441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11 807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11 843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11 296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11 619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промышленных предприятий и производств</w:t>
            </w:r>
          </w:p>
        </w:tc>
      </w:tr>
      <w:tr w:rsidR="00CD39B6" w:rsidRPr="00A35E88" w:rsidTr="00D95098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Өнеркәсіп өндірісінің көлемі, млрд. теңге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15 929,1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16 851,8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17 834,0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ind w:left="-3" w:right="-263"/>
              <w:jc w:val="center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 xml:space="preserve">18 </w:t>
            </w:r>
            <w:r w:rsidRPr="00A35E88">
              <w:rPr>
                <w:rFonts w:asciiTheme="minorHAnsi" w:hAnsiTheme="minorHAnsi" w:cs="Calibri"/>
                <w:lang w:val="kk-KZ"/>
              </w:rPr>
              <w:t>529,2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ind w:left="-3" w:right="-78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14 9</w:t>
            </w:r>
            <w:r w:rsidRPr="00A35E88">
              <w:rPr>
                <w:rFonts w:asciiTheme="minorHAnsi" w:hAnsiTheme="minorHAnsi" w:cs="Calibri"/>
                <w:lang w:val="kk-KZ"/>
              </w:rPr>
              <w:t>03,1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Объём промышленного производства, млрд. тенге</w:t>
            </w:r>
          </w:p>
        </w:tc>
      </w:tr>
      <w:tr w:rsidR="00CD39B6" w:rsidRPr="00A35E88" w:rsidTr="00D95098">
        <w:trPr>
          <w:cantSplit/>
          <w:trHeight w:val="42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Өнеркәсіп</w:t>
            </w:r>
            <w:r w:rsidRPr="00A35E88">
              <w:rPr>
                <w:rFonts w:asciiTheme="minorHAnsi" w:hAnsiTheme="minorHAnsi" w:cs="Calibri"/>
                <w:lang w:val="kk-KZ"/>
              </w:rPr>
              <w:t>тік</w:t>
            </w:r>
            <w:r w:rsidRPr="00A35E88">
              <w:rPr>
                <w:rFonts w:asciiTheme="minorHAnsi" w:hAnsiTheme="minorHAnsi" w:cs="Calibri"/>
              </w:rPr>
              <w:t xml:space="preserve"> өндіріс</w:t>
            </w:r>
            <w:r w:rsidRPr="00A35E88">
              <w:rPr>
                <w:rFonts w:asciiTheme="minorHAnsi" w:hAnsiTheme="minorHAnsi" w:cs="Calibri"/>
                <w:lang w:val="kk-KZ"/>
              </w:rPr>
              <w:t>тің</w:t>
            </w:r>
            <w:r w:rsidRPr="00A35E88">
              <w:rPr>
                <w:rFonts w:asciiTheme="minorHAnsi" w:hAnsiTheme="minorHAnsi" w:cs="Calibri"/>
              </w:rPr>
              <w:t xml:space="preserve"> индекс</w:t>
            </w:r>
            <w:r w:rsidRPr="00A35E88">
              <w:rPr>
                <w:rFonts w:asciiTheme="minorHAnsi" w:hAnsiTheme="minorHAnsi" w:cs="Calibri"/>
                <w:lang w:val="kk-KZ"/>
              </w:rPr>
              <w:t>тер</w:t>
            </w:r>
            <w:r w:rsidRPr="00A35E88">
              <w:rPr>
                <w:rFonts w:asciiTheme="minorHAnsi" w:hAnsiTheme="minorHAnsi" w:cs="Calibri"/>
              </w:rPr>
              <w:t>і, өткен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98,4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</w:t>
            </w:r>
            <w:r w:rsidRPr="00A35E88">
              <w:rPr>
                <w:rFonts w:asciiTheme="minorHAnsi" w:hAnsiTheme="minorHAnsi" w:cs="Calibri"/>
                <w:lang w:val="kk-KZ"/>
              </w:rPr>
              <w:t>ы</w:t>
            </w:r>
            <w:r w:rsidRPr="00A35E88">
              <w:rPr>
                <w:rFonts w:asciiTheme="minorHAnsi" w:hAnsiTheme="minorHAnsi" w:cs="Calibri"/>
              </w:rPr>
              <w:t xml:space="preserve"> промышленного производства, в процентах к предыдущему году</w:t>
            </w:r>
          </w:p>
        </w:tc>
      </w:tr>
      <w:tr w:rsidR="00CD39B6" w:rsidRPr="00A35E88" w:rsidTr="00D95098">
        <w:trPr>
          <w:cantSplit/>
          <w:trHeight w:val="23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1990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122,6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процентах к 1990г.</w:t>
            </w:r>
          </w:p>
        </w:tc>
      </w:tr>
      <w:tr w:rsidR="00CD39B6" w:rsidRPr="00A35E88" w:rsidTr="00D95098">
        <w:trPr>
          <w:cantSplit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1995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260,5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262,3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268,9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269,7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265,4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процентах к 1995г.</w:t>
            </w:r>
          </w:p>
        </w:tc>
      </w:tr>
    </w:tbl>
    <w:p w:rsidR="00CD39B6" w:rsidRPr="00A35E88" w:rsidRDefault="00CD39B6" w:rsidP="00CD39B6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851"/>
        <w:gridCol w:w="850"/>
        <w:gridCol w:w="851"/>
        <w:gridCol w:w="850"/>
        <w:gridCol w:w="851"/>
        <w:gridCol w:w="2976"/>
      </w:tblGrid>
      <w:tr w:rsidR="00CD39B6" w:rsidRPr="00A35E88" w:rsidTr="00D95098"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ind w:right="34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CD39B6" w:rsidRPr="00A35E88" w:rsidTr="00D95098"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Өнеркәсіп кәсіпорындары мен өндірістердің саны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11 884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12 385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12 486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13 237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</w:t>
            </w:r>
            <w:r w:rsidRPr="00A35E88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A35E88">
              <w:rPr>
                <w:rFonts w:asciiTheme="minorHAnsi" w:hAnsiTheme="minorHAnsi" w:cs="Calibri"/>
              </w:rPr>
              <w:t>362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промышленных предприятий и производств</w:t>
            </w:r>
          </w:p>
        </w:tc>
      </w:tr>
      <w:tr w:rsidR="00CD39B6" w:rsidRPr="00A35E88" w:rsidTr="00D9509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Өнеркәсіп өндірісінің көлемі, млрд. теңге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ind w:left="-3" w:right="-78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19 026,8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ind w:left="-3" w:right="-78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22790,2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ind w:left="-3" w:right="-78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27 218,1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29 380,3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27 028,5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Объём промышленного производства, млрд. тенге</w:t>
            </w:r>
          </w:p>
        </w:tc>
      </w:tr>
      <w:tr w:rsidR="00CD39B6" w:rsidRPr="00A35E88" w:rsidTr="00D9509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Өнеркәсіп</w:t>
            </w:r>
            <w:r w:rsidRPr="00A35E88">
              <w:rPr>
                <w:rFonts w:asciiTheme="minorHAnsi" w:hAnsiTheme="minorHAnsi" w:cs="Calibri"/>
                <w:lang w:val="kk-KZ"/>
              </w:rPr>
              <w:t>тік</w:t>
            </w:r>
            <w:r w:rsidRPr="00A35E88">
              <w:rPr>
                <w:rFonts w:asciiTheme="minorHAnsi" w:hAnsiTheme="minorHAnsi" w:cs="Calibri"/>
              </w:rPr>
              <w:t xml:space="preserve"> өндіріс</w:t>
            </w:r>
            <w:r w:rsidRPr="00A35E88">
              <w:rPr>
                <w:rFonts w:asciiTheme="minorHAnsi" w:hAnsiTheme="minorHAnsi" w:cs="Calibri"/>
                <w:lang w:val="kk-KZ"/>
              </w:rPr>
              <w:t>тің</w:t>
            </w:r>
            <w:r w:rsidRPr="00A35E88">
              <w:rPr>
                <w:rFonts w:asciiTheme="minorHAnsi" w:hAnsiTheme="minorHAnsi" w:cs="Calibri"/>
              </w:rPr>
              <w:t xml:space="preserve"> индекс</w:t>
            </w:r>
            <w:r w:rsidRPr="00A35E88">
              <w:rPr>
                <w:rFonts w:asciiTheme="minorHAnsi" w:hAnsiTheme="minorHAnsi" w:cs="Calibri"/>
                <w:lang w:val="kk-KZ"/>
              </w:rPr>
              <w:t>тер</w:t>
            </w:r>
            <w:r w:rsidRPr="00A35E88">
              <w:rPr>
                <w:rFonts w:asciiTheme="minorHAnsi" w:hAnsiTheme="minorHAnsi" w:cs="Calibri"/>
              </w:rPr>
              <w:t>і, өткен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99,5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</w:t>
            </w:r>
            <w:r w:rsidRPr="00A35E88">
              <w:rPr>
                <w:rFonts w:asciiTheme="minorHAnsi" w:hAnsiTheme="minorHAnsi" w:cs="Calibri"/>
                <w:lang w:val="kk-KZ"/>
              </w:rPr>
              <w:t>ы</w:t>
            </w:r>
            <w:r w:rsidRPr="00A35E88">
              <w:rPr>
                <w:rFonts w:asciiTheme="minorHAnsi" w:hAnsiTheme="minorHAnsi" w:cs="Calibri"/>
              </w:rPr>
              <w:t xml:space="preserve"> промышленного производства, в процентах к предыдущему году</w:t>
            </w:r>
          </w:p>
        </w:tc>
      </w:tr>
      <w:tr w:rsidR="00CD39B6" w:rsidRPr="00A35E88" w:rsidTr="00D9509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1990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121,3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130,</w:t>
            </w:r>
            <w:r w:rsidRPr="00A35E88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135,8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140,7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в процентах к 1990г.</w:t>
            </w:r>
          </w:p>
        </w:tc>
      </w:tr>
      <w:tr w:rsidR="00CD39B6" w:rsidRPr="00A35E88" w:rsidTr="00D95098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1995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262,5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281,</w:t>
            </w:r>
            <w:r w:rsidRPr="00A35E88">
              <w:rPr>
                <w:rFonts w:asciiTheme="minorHAnsi" w:hAnsiTheme="minorHAnsi" w:cs="Calibri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306,1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304,6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процентах к 1995г.</w:t>
            </w:r>
          </w:p>
        </w:tc>
      </w:tr>
    </w:tbl>
    <w:p w:rsidR="00CD39B6" w:rsidRPr="00A35E88" w:rsidRDefault="00CD39B6" w:rsidP="00CD39B6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</w:t>
      </w:r>
      <w:r w:rsidRPr="00A35E88">
        <w:rPr>
          <w:rFonts w:asciiTheme="minorHAnsi" w:hAnsiTheme="minorHAnsi" w:cs="Calibri"/>
          <w:lang w:val="kk-KZ"/>
        </w:rPr>
        <w:t>4</w:t>
      </w:r>
      <w:r w:rsidR="005E7BF5" w:rsidRPr="00A35E88">
        <w:rPr>
          <w:rFonts w:asciiTheme="minorHAnsi" w:hAnsiTheme="minorHAnsi" w:cs="Calibri"/>
          <w:lang w:val="kk-KZ"/>
        </w:rPr>
        <w:t>0</w:t>
      </w:r>
      <w:r w:rsidRPr="00A35E88">
        <w:rPr>
          <w:rFonts w:asciiTheme="minorHAnsi" w:hAnsiTheme="minorHAnsi" w:cs="Calibri"/>
        </w:rPr>
        <w:t xml:space="preserve"> Өнеркәсіп өнімінің нақты көлем индекстері</w:t>
      </w:r>
      <w:r w:rsidRPr="00A35E88">
        <w:rPr>
          <w:rFonts w:asciiTheme="minorHAnsi" w:hAnsiTheme="minorHAnsi" w:cs="Calibri"/>
        </w:rPr>
        <w:br/>
        <w:t>Индексы физического объема промышленной продукции</w:t>
      </w:r>
    </w:p>
    <w:p w:rsidR="00CD39B6" w:rsidRPr="00A35E88" w:rsidRDefault="00CD39B6" w:rsidP="00CD39B6">
      <w:pPr>
        <w:pStyle w:val="a5"/>
        <w:spacing w:after="0"/>
        <w:ind w:right="-143"/>
        <w:jc w:val="left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өткен жылға пайызбен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в процентах к предыдущему году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992"/>
        <w:gridCol w:w="992"/>
        <w:gridCol w:w="992"/>
        <w:gridCol w:w="3402"/>
      </w:tblGrid>
      <w:tr w:rsidR="00CD39B6" w:rsidRPr="00A35E88" w:rsidTr="00D95098">
        <w:tc>
          <w:tcPr>
            <w:tcW w:w="3828" w:type="dxa"/>
            <w:tcBorders>
              <w:left w:val="nil"/>
              <w:bottom w:val="single" w:sz="4" w:space="0" w:color="auto"/>
            </w:tcBorders>
            <w:vAlign w:val="center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CD39B6" w:rsidRPr="00A35E88" w:rsidTr="00D95098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c"/>
              <w:spacing w:before="0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Көмір, көмір қойыртпасын қоса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99,2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Уголь, включая угольный концентрат</w:t>
            </w:r>
          </w:p>
        </w:tc>
      </w:tr>
      <w:tr w:rsidR="00CD39B6" w:rsidRPr="00A35E88" w:rsidTr="00D9509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Мұнай, газ конденсатын қоса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103,2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Нефть, включая газовый конденсат</w:t>
            </w:r>
          </w:p>
        </w:tc>
      </w:tr>
      <w:tr w:rsidR="00CD39B6" w:rsidRPr="00A35E88" w:rsidTr="00D9509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 тәріздес жағдайдағы табиғи газ (тауарлық шығарылым)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103,5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 природный (естественный) в газообразном состоянии (товарный выпуск)</w:t>
            </w:r>
          </w:p>
        </w:tc>
      </w:tr>
      <w:tr w:rsidR="00CD39B6" w:rsidRPr="00A35E88" w:rsidTr="00D9509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Ет және тағамдық қосымша өнімдері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111,8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Мясо и субпродукты пищевые </w:t>
            </w:r>
          </w:p>
        </w:tc>
      </w:tr>
      <w:tr w:rsidR="00CD39B6" w:rsidRPr="00A35E88" w:rsidTr="00D9509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Сары май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114,9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Масло сливочное</w:t>
            </w:r>
          </w:p>
        </w:tc>
      </w:tr>
      <w:tr w:rsidR="00CD39B6" w:rsidRPr="00A35E88" w:rsidTr="00D9509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Өңделген сұйық сүт және кілегей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118,2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 обработанное жидкое и сливки</w:t>
            </w:r>
          </w:p>
        </w:tc>
      </w:tr>
      <w:tr w:rsidR="00CD39B6" w:rsidRPr="00A35E88" w:rsidTr="00D9509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Өсімдік майы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96,0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Масло растительное</w:t>
            </w:r>
          </w:p>
        </w:tc>
      </w:tr>
      <w:tr w:rsidR="00CD39B6" w:rsidRPr="00A35E88" w:rsidTr="00D9509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Қант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206,3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Сахар</w:t>
            </w:r>
          </w:p>
        </w:tc>
      </w:tr>
      <w:tr w:rsidR="00CD39B6" w:rsidRPr="00A35E88" w:rsidTr="00D9509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107,4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Ткани</w:t>
            </w:r>
          </w:p>
        </w:tc>
      </w:tr>
      <w:tr w:rsidR="00CD39B6" w:rsidRPr="00A35E88" w:rsidTr="00D9509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Портландцемент (ақтан басқа)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110,3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Портландцемент (кроме белого)</w:t>
            </w:r>
          </w:p>
        </w:tc>
      </w:tr>
      <w:tr w:rsidR="00CD39B6" w:rsidRPr="00A35E88" w:rsidTr="00D9509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Өңделмеген мырыш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Цинк необработанный</w:t>
            </w:r>
          </w:p>
        </w:tc>
      </w:tr>
      <w:tr w:rsidR="00CD39B6" w:rsidRPr="00A35E88" w:rsidTr="00D9509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Өңделмеген тазартылған мыс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95,9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Медь рафинированная, необработанная</w:t>
            </w:r>
          </w:p>
        </w:tc>
      </w:tr>
      <w:tr w:rsidR="00CD39B6" w:rsidRPr="00A35E88" w:rsidTr="00D95098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Электр энергиясы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102,2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Электроэнергия</w:t>
            </w:r>
          </w:p>
        </w:tc>
      </w:tr>
    </w:tbl>
    <w:p w:rsidR="00CD39B6" w:rsidRPr="00A35E88" w:rsidRDefault="00CD39B6" w:rsidP="00CD39B6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709"/>
        <w:gridCol w:w="709"/>
        <w:gridCol w:w="709"/>
        <w:gridCol w:w="708"/>
        <w:gridCol w:w="709"/>
        <w:gridCol w:w="709"/>
        <w:gridCol w:w="850"/>
        <w:gridCol w:w="2268"/>
      </w:tblGrid>
      <w:tr w:rsidR="00CD39B6" w:rsidRPr="00A35E88" w:rsidTr="00D95098">
        <w:tc>
          <w:tcPr>
            <w:tcW w:w="2835" w:type="dxa"/>
            <w:tcBorders>
              <w:left w:val="nil"/>
              <w:bottom w:val="single" w:sz="4" w:space="0" w:color="auto"/>
            </w:tcBorders>
            <w:vAlign w:val="center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CD39B6" w:rsidRPr="00A35E88" w:rsidTr="00D95098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c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Тас көмір, лигнитті және көмір қойыртпаларын қоса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96,0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108,9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98,6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Уголь каменный, включая лигнит и концентрат угольный</w:t>
            </w:r>
          </w:p>
        </w:tc>
      </w:tr>
      <w:tr w:rsidR="00CD39B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Мұнай, газ конденсатын қоса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98,8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98,3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98,2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104,8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94,6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Нефть, включая газовый конденсат</w:t>
            </w:r>
          </w:p>
        </w:tc>
      </w:tr>
      <w:tr w:rsidR="00CD39B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 тәріздес жағдайдағы табиғи газ (тауарлық шығарылым)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102,7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94,8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 природный (естественный) в газообразном состоянии (товарный выпуск)</w:t>
            </w:r>
          </w:p>
        </w:tc>
      </w:tr>
      <w:tr w:rsidR="00CD39B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Ет және тағамдық қосымша өнімдері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104,1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94,6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97,3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Мясо и субпродукты пищевые</w:t>
            </w:r>
          </w:p>
        </w:tc>
      </w:tr>
      <w:tr w:rsidR="00CD39B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Сары май және сүтті спредтер (паста), тонна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</w:t>
            </w:r>
            <w:r w:rsidRPr="00A35E88">
              <w:rPr>
                <w:rFonts w:asciiTheme="minorHAnsi" w:hAnsiTheme="minorHAnsi" w:cs="Calibri"/>
                <w:lang w:val="kk-KZ"/>
              </w:rPr>
              <w:t>2,7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107,3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111,9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132,5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Масло сливочное и спреды (пасты) молочные</w:t>
            </w:r>
          </w:p>
        </w:tc>
      </w:tr>
      <w:tr w:rsidR="00CD39B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Өңделген сұйық сүт және кілегей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107,4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</w:t>
            </w:r>
            <w:r w:rsidRPr="00A35E88">
              <w:rPr>
                <w:rFonts w:asciiTheme="minorHAnsi" w:hAnsiTheme="minorHAnsi" w:cs="Calibri"/>
                <w:lang w:val="kk-KZ"/>
              </w:rPr>
              <w:t>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109,6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111,4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107,9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 обработанное жидкое и сливки</w:t>
            </w:r>
          </w:p>
        </w:tc>
      </w:tr>
      <w:tr w:rsidR="00CD39B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Тазартылған және тазартылмаған өсімдік майы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117,3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</w:t>
            </w:r>
            <w:r w:rsidRPr="00A35E88">
              <w:rPr>
                <w:rFonts w:asciiTheme="minorHAnsi" w:hAnsiTheme="minorHAnsi" w:cs="Calibri"/>
                <w:lang w:val="kk-KZ"/>
              </w:rPr>
              <w:t>5,5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110,9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104,3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Масло растительное рафинированное и нерафинированное</w:t>
            </w:r>
          </w:p>
        </w:tc>
      </w:tr>
      <w:tr w:rsidR="00CD39B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Құрақ немесе қызылша шикі қанты немесе тазартылған қанты; сірне (меласса)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75,7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161,4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75,1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Сахар-сырец или сахар рафинированный тростниковый или свекловичный; патока (меласса)</w:t>
            </w:r>
          </w:p>
        </w:tc>
      </w:tr>
      <w:tr w:rsidR="00CD39B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Заттай мәндегі маталар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160,1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117,6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96,7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115</w:t>
            </w:r>
            <w:r w:rsidRPr="00A35E88">
              <w:rPr>
                <w:rFonts w:asciiTheme="minorHAnsi" w:hAnsiTheme="minorHAnsi" w:cs="Calibri"/>
              </w:rPr>
              <w:t>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184,9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Ткани в натуральном выражении</w:t>
            </w:r>
          </w:p>
        </w:tc>
      </w:tr>
      <w:tr w:rsidR="00CD39B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Портландцемент (ақтан басқа)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107,2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104,9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Портландцемент (кроме белого)</w:t>
            </w:r>
          </w:p>
        </w:tc>
      </w:tr>
      <w:tr w:rsidR="00CD39B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Өңделмеген мырыш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96,1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Цинк необработанный</w:t>
            </w:r>
          </w:p>
        </w:tc>
      </w:tr>
      <w:tr w:rsidR="00CD39B6" w:rsidRPr="00A35E88" w:rsidTr="00D950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Легірленбеген, өңделмеген тазартылмаған мыс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83,7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133,9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103,5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104</w:t>
            </w:r>
            <w:r w:rsidRPr="00A35E88">
              <w:rPr>
                <w:rFonts w:asciiTheme="minorHAnsi" w:hAnsiTheme="minorHAnsi" w:cs="Calibri"/>
                <w:noProof w:val="0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Медь рафинированная необработанная, нелегированная</w:t>
            </w:r>
          </w:p>
        </w:tc>
      </w:tr>
      <w:tr w:rsidR="00CD39B6" w:rsidRPr="00A35E88" w:rsidTr="00D95098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Электр энергиясы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  <w:lang w:val="en-US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Электроэнергия</w:t>
            </w:r>
          </w:p>
        </w:tc>
      </w:tr>
    </w:tbl>
    <w:p w:rsidR="00CD39B6" w:rsidRPr="00A35E88" w:rsidRDefault="00CD39B6" w:rsidP="00CD39B6">
      <w:pPr>
        <w:pStyle w:val="Naimenovanie"/>
        <w:spacing w:before="0" w:after="0"/>
        <w:ind w:right="-143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1990 жылғапайызбен</w:t>
      </w:r>
      <w:r w:rsidRPr="00A35E88">
        <w:rPr>
          <w:rFonts w:asciiTheme="minorHAnsi" w:hAnsiTheme="minorHAnsi" w:cs="Calibri"/>
          <w:lang w:val="ru-MO"/>
        </w:rPr>
        <w:tab/>
      </w:r>
      <w:r w:rsidRPr="00A35E88">
        <w:rPr>
          <w:rFonts w:asciiTheme="minorHAnsi" w:hAnsiTheme="minorHAnsi" w:cs="Calibri"/>
          <w:lang w:val="ru-MO"/>
        </w:rPr>
        <w:tab/>
      </w:r>
      <w:r w:rsidRPr="00A35E88">
        <w:rPr>
          <w:rFonts w:asciiTheme="minorHAnsi" w:hAnsiTheme="minorHAnsi" w:cs="Calibri"/>
          <w:lang w:val="ru-MO"/>
        </w:rPr>
        <w:tab/>
      </w:r>
      <w:r w:rsidRPr="00A35E88">
        <w:rPr>
          <w:rFonts w:asciiTheme="minorHAnsi" w:hAnsiTheme="minorHAnsi" w:cs="Calibri"/>
          <w:lang w:val="ru-MO"/>
        </w:rPr>
        <w:tab/>
      </w:r>
      <w:r w:rsidRPr="00A35E88">
        <w:rPr>
          <w:rFonts w:asciiTheme="minorHAnsi" w:hAnsiTheme="minorHAnsi" w:cs="Calibri"/>
          <w:lang w:val="ru-MO"/>
        </w:rPr>
        <w:tab/>
      </w:r>
      <w:r w:rsidRPr="00A35E88">
        <w:rPr>
          <w:rFonts w:asciiTheme="minorHAnsi" w:hAnsiTheme="minorHAnsi" w:cs="Calibri"/>
          <w:lang w:val="ru-MO"/>
        </w:rPr>
        <w:tab/>
      </w:r>
      <w:r w:rsidRPr="00A35E88">
        <w:rPr>
          <w:rFonts w:asciiTheme="minorHAnsi" w:hAnsiTheme="minorHAnsi" w:cs="Calibri"/>
          <w:lang w:val="ru-MO"/>
        </w:rPr>
        <w:tab/>
      </w:r>
      <w:r w:rsidRPr="00A35E88">
        <w:rPr>
          <w:rFonts w:asciiTheme="minorHAnsi" w:hAnsiTheme="minorHAnsi" w:cs="Calibri"/>
          <w:lang w:val="ru-MO"/>
        </w:rPr>
        <w:tab/>
      </w:r>
      <w:r w:rsidRPr="00A35E88">
        <w:rPr>
          <w:rFonts w:asciiTheme="minorHAnsi" w:hAnsiTheme="minorHAnsi" w:cs="Calibri"/>
          <w:lang w:val="ru-MO"/>
        </w:rPr>
        <w:tab/>
      </w:r>
      <w:r w:rsidRPr="00A35E88">
        <w:rPr>
          <w:rFonts w:asciiTheme="minorHAnsi" w:hAnsiTheme="minorHAnsi" w:cs="Calibri"/>
          <w:lang w:val="ru-MO"/>
        </w:rPr>
        <w:tab/>
      </w:r>
      <w:r w:rsidRPr="00A35E88">
        <w:rPr>
          <w:rFonts w:asciiTheme="minorHAnsi" w:hAnsiTheme="minorHAnsi" w:cs="Calibri"/>
          <w:b w:val="0"/>
          <w:sz w:val="16"/>
        </w:rPr>
        <w:t>в процентах к 1990г.</w:t>
      </w:r>
    </w:p>
    <w:tbl>
      <w:tblPr>
        <w:tblW w:w="0" w:type="auto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3686"/>
        <w:gridCol w:w="992"/>
        <w:gridCol w:w="992"/>
        <w:gridCol w:w="993"/>
        <w:gridCol w:w="3543"/>
      </w:tblGrid>
      <w:tr w:rsidR="00CD39B6" w:rsidRPr="00A35E88" w:rsidTr="00D95098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CD39B6" w:rsidRPr="00A35E88" w:rsidTr="00D95098">
        <w:tc>
          <w:tcPr>
            <w:tcW w:w="3686" w:type="dxa"/>
            <w:tcBorders>
              <w:top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Көмір, көмір қойыртпасын қоса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88,6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91,7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91,0</w:t>
            </w:r>
          </w:p>
        </w:tc>
        <w:tc>
          <w:tcPr>
            <w:tcW w:w="3543" w:type="dxa"/>
            <w:tcBorders>
              <w:top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Уголь, включая угольный концентрат</w:t>
            </w:r>
          </w:p>
        </w:tc>
      </w:tr>
      <w:tr w:rsidR="00CD39B6" w:rsidRPr="00A35E88" w:rsidTr="00D95098">
        <w:tc>
          <w:tcPr>
            <w:tcW w:w="3686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Мұнай, газ конденсатын қоса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310,1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306,8</w:t>
            </w:r>
          </w:p>
        </w:tc>
        <w:tc>
          <w:tcPr>
            <w:tcW w:w="993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316,8</w:t>
            </w:r>
          </w:p>
        </w:tc>
        <w:tc>
          <w:tcPr>
            <w:tcW w:w="3543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Нефть, включая газовый конденсат</w:t>
            </w:r>
          </w:p>
        </w:tc>
      </w:tr>
      <w:tr w:rsidR="00CD39B6" w:rsidRPr="00A35E88" w:rsidTr="00D95098">
        <w:tc>
          <w:tcPr>
            <w:tcW w:w="3686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 тәріздес жағдайдағы табиғи газ (тауарлық шығарылым)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168,1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174,3</w:t>
            </w:r>
          </w:p>
        </w:tc>
        <w:tc>
          <w:tcPr>
            <w:tcW w:w="993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180,5</w:t>
            </w:r>
          </w:p>
        </w:tc>
        <w:tc>
          <w:tcPr>
            <w:tcW w:w="3543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 природный (естественный) в газообразном состоянии (товарный выпуск)</w:t>
            </w:r>
          </w:p>
        </w:tc>
      </w:tr>
      <w:tr w:rsidR="00CD39B6" w:rsidRPr="00A35E88" w:rsidTr="00D95098">
        <w:tc>
          <w:tcPr>
            <w:tcW w:w="3686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Ет және тағамдық қосымша өнімдері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15,3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17,5</w:t>
            </w:r>
          </w:p>
        </w:tc>
        <w:tc>
          <w:tcPr>
            <w:tcW w:w="993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19,5</w:t>
            </w:r>
          </w:p>
        </w:tc>
        <w:tc>
          <w:tcPr>
            <w:tcW w:w="3543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Мясо и субпродукты пищевые</w:t>
            </w:r>
          </w:p>
        </w:tc>
      </w:tr>
      <w:tr w:rsidR="00CD39B6" w:rsidRPr="00A35E88" w:rsidTr="00D95098">
        <w:tc>
          <w:tcPr>
            <w:tcW w:w="3686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Сары май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17,1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14,4</w:t>
            </w:r>
          </w:p>
        </w:tc>
        <w:tc>
          <w:tcPr>
            <w:tcW w:w="993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16,5</w:t>
            </w:r>
          </w:p>
        </w:tc>
        <w:tc>
          <w:tcPr>
            <w:tcW w:w="3543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Масло сливочное</w:t>
            </w:r>
          </w:p>
        </w:tc>
      </w:tr>
      <w:tr w:rsidR="00CD39B6" w:rsidRPr="00A35E88" w:rsidTr="00D95098">
        <w:tc>
          <w:tcPr>
            <w:tcW w:w="3686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Өңделген сұйық сүт және кілегей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23,0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25,3</w:t>
            </w:r>
          </w:p>
        </w:tc>
        <w:tc>
          <w:tcPr>
            <w:tcW w:w="993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30,0</w:t>
            </w:r>
          </w:p>
        </w:tc>
        <w:tc>
          <w:tcPr>
            <w:tcW w:w="3543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 обработанное жидкое и сливки</w:t>
            </w:r>
          </w:p>
        </w:tc>
      </w:tr>
      <w:tr w:rsidR="00CD39B6" w:rsidRPr="00A35E88" w:rsidTr="00D95098">
        <w:tc>
          <w:tcPr>
            <w:tcW w:w="3686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Өсімдік майы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247,5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308,2</w:t>
            </w:r>
          </w:p>
        </w:tc>
        <w:tc>
          <w:tcPr>
            <w:tcW w:w="993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295,8</w:t>
            </w:r>
          </w:p>
        </w:tc>
        <w:tc>
          <w:tcPr>
            <w:tcW w:w="3543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Масло растительное</w:t>
            </w:r>
          </w:p>
        </w:tc>
      </w:tr>
      <w:tr w:rsidR="00CD39B6" w:rsidRPr="00A35E88" w:rsidTr="00D95098">
        <w:tc>
          <w:tcPr>
            <w:tcW w:w="3686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Қант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85,1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54,2</w:t>
            </w:r>
          </w:p>
        </w:tc>
        <w:tc>
          <w:tcPr>
            <w:tcW w:w="993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111,8</w:t>
            </w:r>
          </w:p>
        </w:tc>
        <w:tc>
          <w:tcPr>
            <w:tcW w:w="3543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Сахар</w:t>
            </w:r>
          </w:p>
        </w:tc>
      </w:tr>
      <w:tr w:rsidR="00CD39B6" w:rsidRPr="00A35E88" w:rsidTr="00D95098">
        <w:tc>
          <w:tcPr>
            <w:tcW w:w="3686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Мата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7,5</w:t>
            </w:r>
          </w:p>
        </w:tc>
        <w:tc>
          <w:tcPr>
            <w:tcW w:w="992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9,4</w:t>
            </w:r>
          </w:p>
        </w:tc>
        <w:tc>
          <w:tcPr>
            <w:tcW w:w="993" w:type="dxa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10,1</w:t>
            </w:r>
          </w:p>
        </w:tc>
        <w:tc>
          <w:tcPr>
            <w:tcW w:w="3543" w:type="dxa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Ткани</w:t>
            </w:r>
          </w:p>
        </w:tc>
      </w:tr>
      <w:tr w:rsidR="00CD39B6" w:rsidRPr="00A35E88" w:rsidTr="00D95098">
        <w:tc>
          <w:tcPr>
            <w:tcW w:w="3686" w:type="dxa"/>
            <w:tcBorders>
              <w:bottom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Өңделмеген мырыш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101,6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101,6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101,7</w:t>
            </w:r>
          </w:p>
        </w:tc>
        <w:tc>
          <w:tcPr>
            <w:tcW w:w="3543" w:type="dxa"/>
            <w:tcBorders>
              <w:bottom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Цинк необработанный</w:t>
            </w:r>
          </w:p>
        </w:tc>
      </w:tr>
      <w:tr w:rsidR="00CD39B6" w:rsidRPr="00A35E88" w:rsidTr="00D95098">
        <w:tc>
          <w:tcPr>
            <w:tcW w:w="3686" w:type="dxa"/>
            <w:tcBorders>
              <w:top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Өңделмеген тазартылған мыс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92,8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100,6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96,5</w:t>
            </w:r>
          </w:p>
        </w:tc>
        <w:tc>
          <w:tcPr>
            <w:tcW w:w="3543" w:type="dxa"/>
            <w:tcBorders>
              <w:top w:val="nil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Медь рафинированная, необработанная</w:t>
            </w:r>
          </w:p>
        </w:tc>
      </w:tr>
      <w:tr w:rsidR="00CD39B6" w:rsidRPr="00A35E88" w:rsidTr="00D95098">
        <w:tc>
          <w:tcPr>
            <w:tcW w:w="3686" w:type="dxa"/>
            <w:tcBorders>
              <w:top w:val="nil"/>
              <w:bottom w:val="single" w:sz="4" w:space="0" w:color="auto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Электр энергиясы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99,1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103,7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Электроэнергия</w:t>
            </w:r>
          </w:p>
        </w:tc>
      </w:tr>
    </w:tbl>
    <w:p w:rsidR="00CD39B6" w:rsidRPr="00A35E88" w:rsidRDefault="00CD39B6" w:rsidP="00CD39B6">
      <w:pPr>
        <w:pStyle w:val="Naimenovanie"/>
        <w:tabs>
          <w:tab w:val="left" w:pos="7530"/>
        </w:tabs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</w:t>
      </w:r>
      <w:r w:rsidRPr="00A35E88">
        <w:rPr>
          <w:rFonts w:asciiTheme="minorHAnsi" w:hAnsiTheme="minorHAnsi" w:cs="Calibri"/>
          <w:b w:val="0"/>
          <w:sz w:val="16"/>
          <w:lang w:val="kk-KZ"/>
        </w:rPr>
        <w:t>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lang w:val="ru-MO"/>
        </w:rPr>
        <w:tab/>
      </w:r>
      <w:r w:rsidRPr="00A35E88">
        <w:rPr>
          <w:rFonts w:asciiTheme="minorHAnsi" w:hAnsiTheme="minorHAnsi" w:cs="Calibri"/>
          <w:lang w:val="ru-MO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2268"/>
        <w:gridCol w:w="851"/>
        <w:gridCol w:w="850"/>
        <w:gridCol w:w="851"/>
        <w:gridCol w:w="850"/>
        <w:gridCol w:w="709"/>
        <w:gridCol w:w="851"/>
        <w:gridCol w:w="850"/>
        <w:gridCol w:w="2126"/>
      </w:tblGrid>
      <w:tr w:rsidR="00CD39B6" w:rsidRPr="00A35E88" w:rsidTr="00D95098">
        <w:trPr>
          <w:cantSplit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9B6" w:rsidRPr="00A35E88" w:rsidRDefault="00CD39B6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CD39B6" w:rsidRPr="00A35E88" w:rsidTr="00D95098">
        <w:trPr>
          <w:cantSplit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bottom"/>
          </w:tcPr>
          <w:p w:rsidR="00CD39B6" w:rsidRPr="00A35E88" w:rsidRDefault="00132E36" w:rsidP="00D95098">
            <w:pPr>
              <w:pStyle w:val="a7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Тас к</w:t>
            </w:r>
            <w:r w:rsidRPr="00A35E88">
              <w:rPr>
                <w:rFonts w:asciiTheme="minorHAnsi" w:hAnsiTheme="minorHAnsi" w:cs="Calibri"/>
              </w:rPr>
              <w:t>өмір, көмір қойыртпасын қоса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87,2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81,6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78,4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85,4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90,1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87,5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Уголь каменный, включая лигнит и концентрат угольный</w:t>
            </w:r>
          </w:p>
        </w:tc>
      </w:tr>
      <w:tr w:rsidR="00CD39B6" w:rsidRPr="00A35E88" w:rsidTr="00D95098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Мұнай, газ конденсатын қоса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313,0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307,7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302,2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333,8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350,0</w:t>
            </w:r>
          </w:p>
        </w:tc>
        <w:tc>
          <w:tcPr>
            <w:tcW w:w="851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350,7</w:t>
            </w:r>
          </w:p>
        </w:tc>
        <w:tc>
          <w:tcPr>
            <w:tcW w:w="850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331,7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Нефть, включая газовый конденсат</w:t>
            </w:r>
          </w:p>
        </w:tc>
      </w:tr>
      <w:tr w:rsidR="00CD39B6" w:rsidRPr="00A35E88" w:rsidTr="00D95098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 тәріздес жағдайдағы табиғи газ (тауарлық шығарылым)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187</w:t>
            </w:r>
            <w:r w:rsidRPr="00A35E88">
              <w:rPr>
                <w:rFonts w:asciiTheme="minorHAnsi" w:hAnsiTheme="minorHAnsi" w:cs="Calibri"/>
                <w:noProof w:val="0"/>
              </w:rPr>
              <w:t>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192,2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201,9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202,1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208,1</w:t>
            </w:r>
          </w:p>
        </w:tc>
        <w:tc>
          <w:tcPr>
            <w:tcW w:w="851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193,2</w:t>
            </w:r>
          </w:p>
        </w:tc>
        <w:tc>
          <w:tcPr>
            <w:tcW w:w="850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183,1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 природный (естественный) в газообразном состоянии (товарный выпуск)</w:t>
            </w:r>
          </w:p>
        </w:tc>
      </w:tr>
      <w:tr w:rsidR="00CD39B6" w:rsidRPr="00A35E88" w:rsidTr="00D95098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Ет және тағамдық қосымша өнімдері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20,3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19</w:t>
            </w:r>
            <w:r w:rsidRPr="00A35E88">
              <w:rPr>
                <w:rFonts w:asciiTheme="minorHAnsi" w:hAnsiTheme="minorHAnsi" w:cs="Calibri"/>
                <w:noProof w:val="0"/>
              </w:rPr>
              <w:t>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23,0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24,5</w:t>
            </w:r>
          </w:p>
        </w:tc>
        <w:tc>
          <w:tcPr>
            <w:tcW w:w="851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28,2</w:t>
            </w:r>
          </w:p>
        </w:tc>
        <w:tc>
          <w:tcPr>
            <w:tcW w:w="850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27,4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Мясо и субпродукты пищевые</w:t>
            </w:r>
          </w:p>
        </w:tc>
      </w:tr>
      <w:tr w:rsidR="00CD39B6" w:rsidRPr="00A35E88" w:rsidTr="00D95098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Сары май және сүтті спредтер (паста), тонна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22,1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8,3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19,4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21,7</w:t>
            </w:r>
          </w:p>
        </w:tc>
        <w:tc>
          <w:tcPr>
            <w:tcW w:w="851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23,4</w:t>
            </w:r>
          </w:p>
        </w:tc>
        <w:tc>
          <w:tcPr>
            <w:tcW w:w="850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31,0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Масло сливочное и спреды (пасты) молочные</w:t>
            </w:r>
          </w:p>
        </w:tc>
      </w:tr>
      <w:tr w:rsidR="00CD39B6" w:rsidRPr="00A35E88" w:rsidTr="00D95098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Өңделген сұйық сүт және кілегей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32,2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</w:t>
            </w:r>
            <w:r w:rsidRPr="00A35E88">
              <w:rPr>
                <w:rFonts w:asciiTheme="minorHAnsi" w:hAnsiTheme="minorHAnsi" w:cs="Calibri"/>
                <w:noProof w:val="0"/>
              </w:rPr>
              <w:t>9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32,1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32,9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36,6</w:t>
            </w:r>
          </w:p>
        </w:tc>
        <w:tc>
          <w:tcPr>
            <w:tcW w:w="851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38,9</w:t>
            </w:r>
          </w:p>
        </w:tc>
        <w:tc>
          <w:tcPr>
            <w:tcW w:w="850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42,0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Молоко обработанное жидкое и сливки</w:t>
            </w:r>
          </w:p>
        </w:tc>
      </w:tr>
      <w:tr w:rsidR="00CD39B6" w:rsidRPr="00A35E88" w:rsidTr="00D95098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Тазартылған және тазартылмаған өсімдік майы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346,9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296,6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328,9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392,4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409,3</w:t>
            </w:r>
          </w:p>
        </w:tc>
        <w:tc>
          <w:tcPr>
            <w:tcW w:w="851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502,5</w:t>
            </w:r>
          </w:p>
        </w:tc>
        <w:tc>
          <w:tcPr>
            <w:tcW w:w="850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510,6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Масло растительное рафинированное и нерафинированное</w:t>
            </w:r>
          </w:p>
        </w:tc>
      </w:tr>
      <w:tr w:rsidR="00CD39B6" w:rsidRPr="00A35E88" w:rsidTr="00D95098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Құрақ немесе қызылша шикі қанты немесе тазартылған қанты; сірне (меласса)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117,4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88,9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143,6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116,6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87,5</w:t>
            </w:r>
          </w:p>
        </w:tc>
        <w:tc>
          <w:tcPr>
            <w:tcW w:w="851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78,3</w:t>
            </w:r>
          </w:p>
        </w:tc>
        <w:tc>
          <w:tcPr>
            <w:tcW w:w="850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46,2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Сахар-сырец или сахар рафинированный тростниковый или свекловичный; патока (меласса)</w:t>
            </w:r>
          </w:p>
        </w:tc>
      </w:tr>
      <w:tr w:rsidR="00CD39B6" w:rsidRPr="00A35E88" w:rsidTr="00D95098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Заттай мәндегі маталар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16,2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19,0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22,7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21,9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23,9</w:t>
            </w:r>
          </w:p>
        </w:tc>
        <w:tc>
          <w:tcPr>
            <w:tcW w:w="851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28,0</w:t>
            </w:r>
          </w:p>
        </w:tc>
        <w:tc>
          <w:tcPr>
            <w:tcW w:w="850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51,8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Ткани в натуральном выражении</w:t>
            </w:r>
          </w:p>
        </w:tc>
      </w:tr>
      <w:tr w:rsidR="00CD39B6" w:rsidRPr="00A35E88" w:rsidTr="00D95098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Өңделмеген мырыш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103,2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103,5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101,0</w:t>
            </w:r>
          </w:p>
        </w:tc>
        <w:tc>
          <w:tcPr>
            <w:tcW w:w="851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101,1</w:t>
            </w:r>
          </w:p>
        </w:tc>
        <w:tc>
          <w:tcPr>
            <w:tcW w:w="850" w:type="dxa"/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98,9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Цинк необработанный</w:t>
            </w:r>
          </w:p>
        </w:tc>
      </w:tr>
      <w:tr w:rsidR="00CD39B6" w:rsidRPr="00A35E88" w:rsidTr="00D95098">
        <w:trPr>
          <w:cantSplit/>
        </w:trPr>
        <w:tc>
          <w:tcPr>
            <w:tcW w:w="2268" w:type="dxa"/>
            <w:tcBorders>
              <w:bottom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Легірленбеген, өңделмеген тазартылмаған мыс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80,8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108,1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111,9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116,8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120,0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129,4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130,7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Медь рафинированная необработанная, нелегированная</w:t>
            </w:r>
          </w:p>
        </w:tc>
      </w:tr>
      <w:tr w:rsidR="00CD39B6" w:rsidRPr="00A35E88" w:rsidTr="00D95098">
        <w:trPr>
          <w:cantSplit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Электр энергиясы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108,3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108,3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118,0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122,8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121,9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CD39B6" w:rsidRPr="00A35E88" w:rsidRDefault="00CD39B6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124,3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D39B6" w:rsidRPr="00A35E88" w:rsidRDefault="00CD39B6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Электроэнергия</w:t>
            </w:r>
          </w:p>
        </w:tc>
      </w:tr>
    </w:tbl>
    <w:p w:rsidR="008262A9" w:rsidRPr="00A35E88" w:rsidRDefault="008262A9" w:rsidP="008262A9">
      <w:pPr>
        <w:pStyle w:val="21"/>
        <w:rPr>
          <w:rFonts w:asciiTheme="minorHAnsi" w:hAnsiTheme="minorHAnsi" w:cs="Calibri"/>
          <w:sz w:val="24"/>
          <w:lang w:val="kk-KZ"/>
        </w:rPr>
      </w:pPr>
      <w:r w:rsidRPr="00A35E88">
        <w:rPr>
          <w:rFonts w:asciiTheme="minorHAnsi" w:hAnsiTheme="minorHAnsi" w:cs="Calibri"/>
          <w:sz w:val="24"/>
          <w:lang w:val="kk-KZ"/>
        </w:rPr>
        <w:lastRenderedPageBreak/>
        <w:t>Қоршаған орта статистикасы</w:t>
      </w:r>
      <w:r w:rsidRPr="00A35E88">
        <w:rPr>
          <w:rFonts w:asciiTheme="minorHAnsi" w:hAnsiTheme="minorHAnsi" w:cs="Calibri"/>
          <w:sz w:val="24"/>
        </w:rPr>
        <w:br/>
      </w:r>
      <w:r w:rsidRPr="00A35E88">
        <w:rPr>
          <w:rFonts w:asciiTheme="minorHAnsi" w:hAnsiTheme="minorHAnsi" w:cs="Calibri"/>
          <w:sz w:val="24"/>
          <w:lang w:val="kk-KZ"/>
        </w:rPr>
        <w:t>Статистика окружающей среды</w:t>
      </w:r>
    </w:p>
    <w:p w:rsidR="008262A9" w:rsidRPr="00A35E88" w:rsidRDefault="008262A9" w:rsidP="008262A9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</w:t>
      </w:r>
      <w:r w:rsidRPr="00A35E88">
        <w:rPr>
          <w:rFonts w:asciiTheme="minorHAnsi" w:hAnsiTheme="minorHAnsi" w:cs="Calibri"/>
          <w:lang w:val="kk-KZ"/>
        </w:rPr>
        <w:t>4</w:t>
      </w:r>
      <w:r w:rsidR="005E7BF5" w:rsidRPr="00A35E88">
        <w:rPr>
          <w:rFonts w:asciiTheme="minorHAnsi" w:hAnsiTheme="minorHAnsi" w:cs="Calibri"/>
          <w:lang w:val="kk-KZ"/>
        </w:rPr>
        <w:t>1</w:t>
      </w:r>
      <w:r w:rsidRPr="00A35E88">
        <w:rPr>
          <w:rFonts w:asciiTheme="minorHAnsi" w:hAnsiTheme="minorHAnsi" w:cs="Calibri"/>
        </w:rPr>
        <w:t xml:space="preserve"> Табиғи ресурстарды ластанудан қорғау бойынша қуаттарды іске қосу</w:t>
      </w:r>
      <w:r w:rsidRPr="00A35E88">
        <w:rPr>
          <w:rFonts w:asciiTheme="minorHAnsi" w:hAnsiTheme="minorHAnsi" w:cs="Calibri"/>
        </w:rPr>
        <w:br/>
        <w:t>Ввод в действие мощностей по охране от загрязнения природных ресурсов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0"/>
        <w:gridCol w:w="811"/>
        <w:gridCol w:w="811"/>
        <w:gridCol w:w="811"/>
        <w:gridCol w:w="811"/>
        <w:gridCol w:w="811"/>
        <w:gridCol w:w="3041"/>
      </w:tblGrid>
      <w:tr w:rsidR="008262A9" w:rsidRPr="00A35E88" w:rsidTr="001743F8">
        <w:trPr>
          <w:cantSplit/>
          <w:trHeight w:val="216"/>
        </w:trPr>
        <w:tc>
          <w:tcPr>
            <w:tcW w:w="3110" w:type="dxa"/>
            <w:tcBorders>
              <w:left w:val="nil"/>
              <w:bottom w:val="single" w:sz="4" w:space="0" w:color="auto"/>
            </w:tcBorders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3041" w:type="dxa"/>
            <w:tcBorders>
              <w:bottom w:val="single" w:sz="4" w:space="0" w:color="auto"/>
              <w:right w:val="nil"/>
            </w:tcBorders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8262A9" w:rsidRPr="00A35E88" w:rsidTr="001743F8">
        <w:trPr>
          <w:cantSplit/>
          <w:trHeight w:val="386"/>
        </w:trPr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Ақаба суларды тазартуға арналған ғимараттар, тәулігіне млн. текше метр су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0,06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0,07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0,19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0,05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0,03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Сооружения для очистки сточных вод, млн. куб. м воды в сутки </w:t>
            </w:r>
          </w:p>
        </w:tc>
      </w:tr>
      <w:tr w:rsidR="008262A9" w:rsidRPr="00A35E88" w:rsidTr="001743F8">
        <w:trPr>
          <w:cantSplit/>
          <w:trHeight w:val="386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Айналымдағы сумен жабдықтау жүйелері, тәулігіне млн. текше метр су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0,02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0,02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0,02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0,01</w:t>
            </w: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Системы оборотного водоснабжения, млн. куб. м воды в сутки</w:t>
            </w:r>
          </w:p>
        </w:tc>
      </w:tr>
      <w:tr w:rsidR="008262A9" w:rsidRPr="00A35E88" w:rsidTr="001743F8">
        <w:trPr>
          <w:cantSplit/>
          <w:trHeight w:val="580"/>
        </w:trPr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 қалдықтарынан зиянды заттарды ұстау және зиянсыздандыру үшін қондырғылар, сағатына млн. текше м газ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0,03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0,95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Naimenovanie"/>
              <w:spacing w:before="0" w:after="0"/>
              <w:jc w:val="right"/>
              <w:rPr>
                <w:rFonts w:asciiTheme="minorHAnsi" w:hAnsiTheme="minorHAnsi" w:cs="Calibri"/>
                <w:b w:val="0"/>
                <w:sz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</w:rPr>
              <w:t>0,95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Установки для улавливания и обезвреживания вредных веществ из отходящих газов, млн. куб. м газа в час</w:t>
            </w:r>
          </w:p>
        </w:tc>
      </w:tr>
    </w:tbl>
    <w:p w:rsidR="008262A9" w:rsidRPr="00A35E88" w:rsidRDefault="008262A9" w:rsidP="008262A9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Layout w:type="fixed"/>
        <w:tblLook w:val="0000"/>
      </w:tblPr>
      <w:tblGrid>
        <w:gridCol w:w="3119"/>
        <w:gridCol w:w="850"/>
        <w:gridCol w:w="851"/>
        <w:gridCol w:w="708"/>
        <w:gridCol w:w="851"/>
        <w:gridCol w:w="851"/>
        <w:gridCol w:w="2976"/>
      </w:tblGrid>
      <w:tr w:rsidR="008262A9" w:rsidRPr="00A35E88" w:rsidTr="001743F8">
        <w:trPr>
          <w:cantSplit/>
          <w:trHeight w:val="228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792BF0" w:rsidRPr="00A35E88" w:rsidTr="001743F8">
        <w:trPr>
          <w:cantSplit/>
          <w:trHeight w:val="409"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792BF0" w:rsidRPr="00A35E88" w:rsidRDefault="00792BF0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Ақаба суларды тазартуға арналған ғимараттар, тәулігіне млн. текше метр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792BF0" w:rsidRPr="00A35E88" w:rsidRDefault="00792BF0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1,49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792BF0" w:rsidRPr="00A35E88" w:rsidRDefault="00792BF0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0,01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792BF0" w:rsidRPr="00792BF0" w:rsidRDefault="00792BF0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687821">
              <w:rPr>
                <w:rFonts w:ascii="Calibri" w:hAnsi="Calibri" w:cs="Calibri"/>
                <w:color w:val="FF0000"/>
                <w:sz w:val="16"/>
                <w:szCs w:val="16"/>
                <w:highlight w:val="yellow"/>
                <w:lang w:val="kk-KZ"/>
              </w:rPr>
              <w:t>3,19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792BF0" w:rsidRPr="00A35E88" w:rsidRDefault="00792BF0" w:rsidP="001743F8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</w:rPr>
              <w:t>0,</w:t>
            </w:r>
            <w:r w:rsidRPr="00A35E88">
              <w:rPr>
                <w:rFonts w:asciiTheme="minorHAnsi" w:hAnsiTheme="minorHAnsi" w:cs="Calibri"/>
                <w:lang w:val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792BF0" w:rsidRPr="00687821" w:rsidRDefault="00792BF0" w:rsidP="002E15D4">
            <w:pPr>
              <w:pStyle w:val="a7"/>
              <w:jc w:val="right"/>
              <w:rPr>
                <w:rFonts w:ascii="Calibri" w:hAnsi="Calibri" w:cs="Calibri"/>
                <w:color w:val="FF0000"/>
                <w:highlight w:val="yellow"/>
                <w:lang w:val="kk-KZ"/>
              </w:rPr>
            </w:pPr>
            <w:r w:rsidRPr="00687821">
              <w:rPr>
                <w:rFonts w:ascii="Calibri" w:hAnsi="Calibri" w:cs="Calibri"/>
                <w:color w:val="FF0000"/>
                <w:highlight w:val="yellow"/>
                <w:lang w:val="kk-KZ"/>
              </w:rPr>
              <w:t>0,28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792BF0" w:rsidRPr="00A35E88" w:rsidRDefault="00792BF0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Сооружения для очистки сточных вод, млн. куб. м в сутки</w:t>
            </w:r>
          </w:p>
        </w:tc>
      </w:tr>
      <w:tr w:rsidR="00792BF0" w:rsidRPr="00A35E88" w:rsidTr="001743F8">
        <w:trPr>
          <w:cantSplit/>
          <w:trHeight w:val="409"/>
        </w:trPr>
        <w:tc>
          <w:tcPr>
            <w:tcW w:w="3119" w:type="dxa"/>
            <w:vAlign w:val="bottom"/>
          </w:tcPr>
          <w:p w:rsidR="00792BF0" w:rsidRPr="00A35E88" w:rsidRDefault="00792BF0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Айналымдағы сумен жабдықтау жүйелері, тәулігіне млн. текше метр</w:t>
            </w:r>
          </w:p>
        </w:tc>
        <w:tc>
          <w:tcPr>
            <w:tcW w:w="850" w:type="dxa"/>
            <w:vAlign w:val="bottom"/>
          </w:tcPr>
          <w:p w:rsidR="00792BF0" w:rsidRPr="00A35E88" w:rsidRDefault="00792BF0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bottom"/>
          </w:tcPr>
          <w:p w:rsidR="00792BF0" w:rsidRPr="00A35E88" w:rsidRDefault="00792BF0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0,71</w:t>
            </w:r>
          </w:p>
        </w:tc>
        <w:tc>
          <w:tcPr>
            <w:tcW w:w="708" w:type="dxa"/>
            <w:vAlign w:val="bottom"/>
          </w:tcPr>
          <w:p w:rsidR="00792BF0" w:rsidRPr="00A35E88" w:rsidRDefault="00792BF0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0,00</w:t>
            </w:r>
          </w:p>
        </w:tc>
        <w:tc>
          <w:tcPr>
            <w:tcW w:w="851" w:type="dxa"/>
            <w:vAlign w:val="bottom"/>
          </w:tcPr>
          <w:p w:rsidR="00792BF0" w:rsidRPr="00A35E88" w:rsidRDefault="00792BF0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-</w:t>
            </w:r>
          </w:p>
        </w:tc>
        <w:tc>
          <w:tcPr>
            <w:tcW w:w="851" w:type="dxa"/>
            <w:vAlign w:val="bottom"/>
          </w:tcPr>
          <w:p w:rsidR="00792BF0" w:rsidRPr="00687821" w:rsidRDefault="00792BF0" w:rsidP="002E15D4">
            <w:pPr>
              <w:pStyle w:val="a7"/>
              <w:jc w:val="right"/>
              <w:rPr>
                <w:rFonts w:ascii="Calibri" w:hAnsi="Calibri" w:cs="Calibri"/>
                <w:color w:val="FF0000"/>
                <w:highlight w:val="yellow"/>
                <w:lang w:val="kk-KZ"/>
              </w:rPr>
            </w:pPr>
            <w:r w:rsidRPr="00687821">
              <w:rPr>
                <w:rFonts w:ascii="Calibri" w:hAnsi="Calibri" w:cs="Calibri"/>
                <w:color w:val="FF0000"/>
                <w:highlight w:val="yellow"/>
                <w:lang w:val="kk-KZ"/>
              </w:rPr>
              <w:t>0,00</w:t>
            </w:r>
          </w:p>
        </w:tc>
        <w:tc>
          <w:tcPr>
            <w:tcW w:w="2976" w:type="dxa"/>
            <w:vAlign w:val="bottom"/>
          </w:tcPr>
          <w:p w:rsidR="00792BF0" w:rsidRPr="00A35E88" w:rsidRDefault="00792BF0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Системы оборотного водоснабжения, млн. куб. м в сутки</w:t>
            </w:r>
          </w:p>
        </w:tc>
      </w:tr>
      <w:tr w:rsidR="00792BF0" w:rsidRPr="00A35E88" w:rsidTr="001743F8">
        <w:trPr>
          <w:cantSplit/>
          <w:trHeight w:val="89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792BF0" w:rsidRPr="00A35E88" w:rsidRDefault="00792BF0" w:rsidP="001743F8">
            <w:pPr>
              <w:pStyle w:val="a7"/>
              <w:rPr>
                <w:rFonts w:asciiTheme="minorHAnsi" w:hAnsiTheme="minorHAnsi" w:cs="Calibri"/>
              </w:rPr>
            </w:pPr>
            <w:r w:rsidRPr="00687821">
              <w:rPr>
                <w:rFonts w:ascii="Calibri" w:hAnsi="Calibri" w:cs="Calibri"/>
                <w:color w:val="FF0000"/>
                <w:highlight w:val="yellow"/>
              </w:rPr>
              <w:t>Атмосфералық ауаны ластайтын зиянды заттарды ұстайтын және арарсыздандыратын имараттар, қондырғылар және құрал-жабдықтар</w:t>
            </w:r>
            <w:r>
              <w:rPr>
                <w:rFonts w:ascii="Calibri" w:hAnsi="Calibri" w:cs="Calibri"/>
                <w:color w:val="FF0000"/>
              </w:rPr>
              <w:t>,</w:t>
            </w:r>
            <w:r w:rsidRPr="00A35E88">
              <w:rPr>
                <w:rFonts w:asciiTheme="minorHAnsi" w:hAnsiTheme="minorHAnsi" w:cs="Calibri"/>
              </w:rPr>
              <w:t xml:space="preserve"> сағатына млн. текше 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792BF0" w:rsidRPr="004272A3" w:rsidRDefault="00792BF0" w:rsidP="002E15D4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92BF0" w:rsidRPr="00736DC5" w:rsidRDefault="00792BF0" w:rsidP="002E15D4">
            <w:pPr>
              <w:jc w:val="right"/>
              <w:rPr>
                <w:rFonts w:ascii="Calibri" w:hAnsi="Calibri" w:cs="Calibri"/>
                <w:color w:val="FF0000"/>
                <w:sz w:val="16"/>
                <w:szCs w:val="16"/>
                <w:lang w:val="kk-KZ"/>
              </w:rPr>
            </w:pPr>
            <w:r w:rsidRPr="00687821">
              <w:rPr>
                <w:rFonts w:ascii="Calibri" w:hAnsi="Calibri" w:cs="Calibri"/>
                <w:color w:val="FF0000"/>
                <w:sz w:val="16"/>
                <w:szCs w:val="16"/>
                <w:highlight w:val="yellow"/>
                <w:lang w:val="kk-KZ"/>
              </w:rPr>
              <w:t>4,8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792BF0" w:rsidRPr="004272A3" w:rsidRDefault="00792BF0" w:rsidP="002E15D4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92BF0" w:rsidRPr="004272A3" w:rsidRDefault="00792BF0" w:rsidP="002E15D4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92BF0" w:rsidRPr="00687821" w:rsidRDefault="00792BF0" w:rsidP="002E15D4">
            <w:pPr>
              <w:pStyle w:val="a7"/>
              <w:jc w:val="right"/>
              <w:rPr>
                <w:rFonts w:ascii="Calibri" w:hAnsi="Calibri" w:cs="Calibri"/>
                <w:color w:val="FF0000"/>
                <w:highlight w:val="yellow"/>
                <w:lang w:val="kk-KZ"/>
              </w:rPr>
            </w:pPr>
            <w:r w:rsidRPr="00687821">
              <w:rPr>
                <w:rFonts w:ascii="Calibri" w:hAnsi="Calibri" w:cs="Calibri"/>
                <w:color w:val="FF0000"/>
                <w:highlight w:val="yellow"/>
                <w:lang w:val="kk-KZ"/>
              </w:rPr>
              <w:t>1,08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792BF0" w:rsidRPr="00A35E88" w:rsidRDefault="00792BF0" w:rsidP="001743F8">
            <w:pPr>
              <w:pStyle w:val="a7"/>
              <w:rPr>
                <w:rFonts w:asciiTheme="minorHAnsi" w:hAnsiTheme="minorHAnsi" w:cs="Calibri"/>
              </w:rPr>
            </w:pPr>
            <w:r w:rsidRPr="00687821">
              <w:rPr>
                <w:rFonts w:ascii="Calibri" w:hAnsi="Calibri" w:cs="Calibri"/>
                <w:color w:val="FF0000"/>
                <w:szCs w:val="16"/>
                <w:highlight w:val="yellow"/>
              </w:rPr>
              <w:t>Сооружения, установки и оборудование для улавливания и обезвреживания вредных веществ, загрязняющих атмосферный воздух</w:t>
            </w:r>
            <w:r w:rsidRPr="00A35E88">
              <w:rPr>
                <w:rFonts w:asciiTheme="minorHAnsi" w:hAnsiTheme="minorHAnsi" w:cs="Calibri"/>
              </w:rPr>
              <w:t>, млн. куб. м в час</w:t>
            </w:r>
          </w:p>
        </w:tc>
      </w:tr>
    </w:tbl>
    <w:p w:rsidR="008262A9" w:rsidRPr="00A35E88" w:rsidRDefault="008262A9" w:rsidP="008262A9">
      <w:pPr>
        <w:pStyle w:val="a9"/>
        <w:spacing w:before="240" w:after="0"/>
        <w:ind w:firstLine="0"/>
        <w:rPr>
          <w:rFonts w:asciiTheme="minorHAnsi" w:hAnsiTheme="minorHAnsi" w:cs="Calibri"/>
          <w:lang w:val="kk-KZ"/>
        </w:rPr>
      </w:pPr>
      <w:r w:rsidRPr="00A35E88">
        <w:rPr>
          <w:rFonts w:asciiTheme="minorHAnsi" w:hAnsiTheme="minorHAnsi" w:cs="Calibri"/>
          <w:lang w:val="kk-KZ"/>
        </w:rPr>
        <w:t>11.4</w:t>
      </w:r>
      <w:r w:rsidR="005E7BF5" w:rsidRPr="00A35E88">
        <w:rPr>
          <w:rFonts w:asciiTheme="minorHAnsi" w:hAnsiTheme="minorHAnsi" w:cs="Calibri"/>
          <w:lang w:val="kk-KZ"/>
        </w:rPr>
        <w:t>2</w:t>
      </w:r>
      <w:r w:rsidRPr="00A35E88">
        <w:rPr>
          <w:rFonts w:asciiTheme="minorHAnsi" w:hAnsiTheme="minorHAnsi" w:cs="Calibri"/>
          <w:lang w:val="kk-KZ"/>
        </w:rPr>
        <w:t xml:space="preserve"> Тұрақты көздерден шығатын атмосфераны ластайтын ең көп таралған заттектердің шығарылуы</w:t>
      </w:r>
    </w:p>
    <w:p w:rsidR="008262A9" w:rsidRPr="00A35E88" w:rsidRDefault="008262A9" w:rsidP="008262A9">
      <w:pPr>
        <w:pStyle w:val="a9"/>
        <w:spacing w:befor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Выбросы наиболее распространенных загрязняющих атмосферу веществ,отходящих от стационарных источников</w:t>
      </w:r>
    </w:p>
    <w:p w:rsidR="008262A9" w:rsidRPr="00A35E88" w:rsidRDefault="008262A9" w:rsidP="008262A9">
      <w:pPr>
        <w:pStyle w:val="a5"/>
        <w:spacing w:after="0"/>
        <w:ind w:right="-426"/>
        <w:jc w:val="left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мың тонна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тыс. тонн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992"/>
        <w:gridCol w:w="992"/>
        <w:gridCol w:w="992"/>
        <w:gridCol w:w="992"/>
        <w:gridCol w:w="992"/>
        <w:gridCol w:w="2694"/>
      </w:tblGrid>
      <w:tr w:rsidR="008262A9" w:rsidRPr="00A35E88" w:rsidTr="001743F8">
        <w:trPr>
          <w:cantSplit/>
          <w:trHeight w:val="185"/>
        </w:trPr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8262A9" w:rsidRPr="00A35E88" w:rsidTr="001743F8">
        <w:trPr>
          <w:cantSplit/>
          <w:trHeight w:val="68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Зиянды заттар, барлығы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2 346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2 384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2 282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2256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2 180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Всего вредных веществ</w:t>
            </w:r>
          </w:p>
        </w:tc>
      </w:tr>
      <w:tr w:rsidR="008262A9" w:rsidRPr="00A35E88" w:rsidTr="001743F8">
        <w:trPr>
          <w:cantSplit/>
          <w:trHeight w:val="15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в том числе:</w:t>
            </w:r>
          </w:p>
        </w:tc>
      </w:tr>
      <w:tr w:rsidR="008262A9" w:rsidRPr="00A35E88" w:rsidTr="001743F8">
        <w:trPr>
          <w:cantSplit/>
          <w:trHeight w:val="14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қатты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466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твердых</w:t>
            </w:r>
          </w:p>
        </w:tc>
      </w:tr>
      <w:tr w:rsidR="008262A9" w:rsidRPr="00A35E88" w:rsidTr="001743F8">
        <w:trPr>
          <w:cantSplit/>
          <w:trHeight w:val="14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 тәрізді және сұйық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1 715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1 79</w:t>
            </w:r>
            <w:r w:rsidRPr="00A35E88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1 731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1 714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газообразных и жидких</w:t>
            </w:r>
          </w:p>
        </w:tc>
      </w:tr>
      <w:tr w:rsidR="008262A9" w:rsidRPr="00A35E88" w:rsidTr="001743F8">
        <w:trPr>
          <w:cantSplit/>
          <w:trHeight w:val="93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 xml:space="preserve"> о</w:t>
            </w:r>
            <w:r w:rsidRPr="00A35E88">
              <w:rPr>
                <w:rFonts w:asciiTheme="minorHAnsi" w:hAnsiTheme="minorHAnsi" w:cs="Calibri"/>
              </w:rPr>
              <w:t>дан: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из них:</w:t>
            </w:r>
          </w:p>
        </w:tc>
      </w:tr>
      <w:tr w:rsidR="008262A9" w:rsidRPr="00A35E88" w:rsidTr="001743F8">
        <w:trPr>
          <w:cantSplit/>
          <w:trHeight w:val="18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күкіртті ангидрид (SО</w:t>
            </w:r>
            <w:r w:rsidRPr="00A35E88">
              <w:rPr>
                <w:rFonts w:asciiTheme="minorHAnsi" w:hAnsiTheme="minorHAnsi" w:cs="Calibri"/>
                <w:vertAlign w:val="subscript"/>
              </w:rPr>
              <w:t>2</w:t>
            </w:r>
            <w:r w:rsidRPr="00A35E88">
              <w:rPr>
                <w:rFonts w:asciiTheme="minorHAnsi" w:hAnsiTheme="minorHAnsi" w:cs="Calibr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770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729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сернистого ангидрида (SО</w:t>
            </w:r>
            <w:r w:rsidRPr="00A35E88">
              <w:rPr>
                <w:rFonts w:asciiTheme="minorHAnsi" w:hAnsiTheme="minorHAnsi" w:cs="Calibri"/>
                <w:vertAlign w:val="subscript"/>
              </w:rPr>
              <w:t>2</w:t>
            </w:r>
            <w:r w:rsidRPr="00A35E88">
              <w:rPr>
                <w:rFonts w:asciiTheme="minorHAnsi" w:hAnsiTheme="minorHAnsi" w:cs="Calibri"/>
              </w:rPr>
              <w:t>)</w:t>
            </w:r>
          </w:p>
        </w:tc>
      </w:tr>
      <w:tr w:rsidR="008262A9" w:rsidRPr="00A35E88" w:rsidTr="001743F8">
        <w:trPr>
          <w:cantSplit/>
          <w:trHeight w:val="113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азот тотығы (NO</w:t>
            </w:r>
            <w:r w:rsidRPr="00A35E88">
              <w:rPr>
                <w:rFonts w:asciiTheme="minorHAnsi" w:hAnsiTheme="minorHAnsi" w:cs="Calibri"/>
                <w:vertAlign w:val="subscript"/>
              </w:rPr>
              <w:t>2</w:t>
            </w:r>
            <w:r w:rsidRPr="00A35E88">
              <w:rPr>
                <w:rFonts w:asciiTheme="minorHAnsi" w:hAnsiTheme="minorHAnsi" w:cs="Calibr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243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окислы азота (NO</w:t>
            </w:r>
            <w:r w:rsidRPr="00A35E88">
              <w:rPr>
                <w:rFonts w:asciiTheme="minorHAnsi" w:hAnsiTheme="minorHAnsi" w:cs="Calibri"/>
                <w:vertAlign w:val="subscript"/>
              </w:rPr>
              <w:t>2</w:t>
            </w:r>
            <w:r w:rsidRPr="00A35E88">
              <w:rPr>
                <w:rFonts w:asciiTheme="minorHAnsi" w:hAnsiTheme="minorHAnsi" w:cs="Calibri"/>
              </w:rPr>
              <w:t xml:space="preserve">) </w:t>
            </w:r>
          </w:p>
        </w:tc>
      </w:tr>
      <w:tr w:rsidR="008262A9" w:rsidRPr="00A35E88" w:rsidTr="001743F8">
        <w:trPr>
          <w:cantSplit/>
          <w:trHeight w:val="73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көміртегі тотығы (СО)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451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о</w:t>
            </w:r>
            <w:r w:rsidRPr="00A35E88">
              <w:rPr>
                <w:rFonts w:asciiTheme="minorHAnsi" w:hAnsiTheme="minorHAnsi" w:cs="Calibri"/>
              </w:rPr>
              <w:t>кись углерода (СО)</w:t>
            </w:r>
          </w:p>
        </w:tc>
      </w:tr>
    </w:tbl>
    <w:p w:rsidR="008262A9" w:rsidRPr="00A35E88" w:rsidRDefault="008262A9" w:rsidP="008262A9">
      <w:pPr>
        <w:pStyle w:val="Naimenovanie"/>
        <w:spacing w:before="0" w:after="0"/>
        <w:ind w:right="-426"/>
        <w:jc w:val="left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992"/>
        <w:gridCol w:w="992"/>
        <w:gridCol w:w="992"/>
        <w:gridCol w:w="992"/>
        <w:gridCol w:w="992"/>
        <w:gridCol w:w="2693"/>
      </w:tblGrid>
      <w:tr w:rsidR="008262A9" w:rsidRPr="00A35E88" w:rsidTr="001743F8">
        <w:trPr>
          <w:trHeight w:val="191"/>
        </w:trPr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8262A9" w:rsidRPr="00A35E88" w:rsidTr="001743F8">
        <w:trPr>
          <w:cantSplit/>
          <w:trHeight w:val="73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Зиянды заттар, барлығы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2 272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2 358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2 447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2 483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</w:t>
            </w:r>
            <w:r w:rsidRPr="00A35E88">
              <w:rPr>
                <w:rFonts w:asciiTheme="minorHAnsi" w:hAnsiTheme="minorHAnsi" w:cs="Calibri"/>
                <w:szCs w:val="16"/>
                <w:lang w:val="en-US"/>
              </w:rPr>
              <w:t xml:space="preserve"> </w:t>
            </w:r>
            <w:r w:rsidRPr="00A35E88">
              <w:rPr>
                <w:rFonts w:asciiTheme="minorHAnsi" w:hAnsiTheme="minorHAnsi" w:cs="Calibri"/>
                <w:szCs w:val="16"/>
              </w:rPr>
              <w:t>441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Всего вредных веществ</w:t>
            </w:r>
          </w:p>
        </w:tc>
      </w:tr>
      <w:tr w:rsidR="008262A9" w:rsidRPr="00A35E88" w:rsidTr="001743F8">
        <w:trPr>
          <w:cantSplit/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в том числе:</w:t>
            </w:r>
          </w:p>
        </w:tc>
      </w:tr>
      <w:tr w:rsidR="008262A9" w:rsidRPr="00A35E88" w:rsidTr="001743F8">
        <w:trPr>
          <w:cantSplit/>
          <w:trHeight w:val="10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қатты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507,7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500,3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твердых</w:t>
            </w:r>
          </w:p>
        </w:tc>
      </w:tr>
      <w:tr w:rsidR="008262A9" w:rsidRPr="00A35E88" w:rsidTr="001743F8">
        <w:trPr>
          <w:cantSplit/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 тәрізді және сұйық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1 811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1 882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1 939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1 975,4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</w:t>
            </w:r>
            <w:r w:rsidRPr="00A35E88">
              <w:rPr>
                <w:rFonts w:asciiTheme="minorHAnsi" w:hAnsiTheme="minorHAnsi" w:cs="Calibri"/>
                <w:szCs w:val="16"/>
                <w:lang w:val="en-US"/>
              </w:rPr>
              <w:t xml:space="preserve"> </w:t>
            </w:r>
            <w:r w:rsidRPr="00A35E88">
              <w:rPr>
                <w:rFonts w:asciiTheme="minorHAnsi" w:hAnsiTheme="minorHAnsi" w:cs="Calibri"/>
                <w:szCs w:val="16"/>
              </w:rPr>
              <w:t>940,7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газообразных и жидких</w:t>
            </w:r>
          </w:p>
        </w:tc>
      </w:tr>
      <w:tr w:rsidR="008262A9" w:rsidRPr="00A35E88" w:rsidTr="001743F8">
        <w:trPr>
          <w:cantSplit/>
          <w:trHeight w:val="13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из них:</w:t>
            </w:r>
          </w:p>
        </w:tc>
      </w:tr>
      <w:tr w:rsidR="008262A9" w:rsidRPr="00A35E88" w:rsidTr="001743F8">
        <w:trPr>
          <w:cantSplit/>
          <w:trHeight w:val="9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күкіртті ангидрид (SО</w:t>
            </w:r>
            <w:r w:rsidRPr="00A35E88">
              <w:rPr>
                <w:rFonts w:asciiTheme="minorHAnsi" w:hAnsiTheme="minorHAnsi" w:cs="Calibri"/>
                <w:vertAlign w:val="subscript"/>
              </w:rPr>
              <w:t>2</w:t>
            </w:r>
            <w:r w:rsidRPr="00A35E88">
              <w:rPr>
                <w:rFonts w:asciiTheme="minorHAnsi" w:hAnsiTheme="minorHAnsi" w:cs="Calibr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885,7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868,1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сернистого ангидрида (SО</w:t>
            </w:r>
            <w:r w:rsidRPr="00A35E88">
              <w:rPr>
                <w:rFonts w:asciiTheme="minorHAnsi" w:hAnsiTheme="minorHAnsi" w:cs="Calibri"/>
                <w:vertAlign w:val="subscript"/>
              </w:rPr>
              <w:t>2</w:t>
            </w:r>
            <w:r w:rsidRPr="00A35E88">
              <w:rPr>
                <w:rFonts w:asciiTheme="minorHAnsi" w:hAnsiTheme="minorHAnsi" w:cs="Calibri"/>
              </w:rPr>
              <w:t>)</w:t>
            </w:r>
          </w:p>
        </w:tc>
      </w:tr>
      <w:tr w:rsidR="008262A9" w:rsidRPr="00A35E88" w:rsidTr="001743F8">
        <w:trPr>
          <w:cantSplit/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азот тотығы (NO</w:t>
            </w:r>
            <w:r w:rsidRPr="00A35E88">
              <w:rPr>
                <w:rFonts w:asciiTheme="minorHAnsi" w:hAnsiTheme="minorHAnsi" w:cs="Calibri"/>
                <w:vertAlign w:val="subscript"/>
              </w:rPr>
              <w:t>2</w:t>
            </w:r>
            <w:r w:rsidRPr="00A35E88">
              <w:rPr>
                <w:rFonts w:asciiTheme="minorHAnsi" w:hAnsiTheme="minorHAnsi" w:cs="Calibr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313,9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311,4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окислы азота (NO</w:t>
            </w:r>
            <w:r w:rsidRPr="00A35E88">
              <w:rPr>
                <w:rFonts w:asciiTheme="minorHAnsi" w:hAnsiTheme="minorHAnsi" w:cs="Calibri"/>
                <w:vertAlign w:val="subscript"/>
              </w:rPr>
              <w:t>2</w:t>
            </w:r>
            <w:r w:rsidRPr="00A35E88">
              <w:rPr>
                <w:rFonts w:asciiTheme="minorHAnsi" w:hAnsiTheme="minorHAnsi" w:cs="Calibri"/>
              </w:rPr>
              <w:t xml:space="preserve">) </w:t>
            </w:r>
          </w:p>
        </w:tc>
      </w:tr>
      <w:tr w:rsidR="008262A9" w:rsidRPr="00A35E88" w:rsidTr="001743F8">
        <w:trPr>
          <w:cantSplit/>
          <w:trHeight w:val="130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көміртегі тотығы (СО)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486,5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окись углерода (СО)</w:t>
            </w:r>
          </w:p>
        </w:tc>
      </w:tr>
    </w:tbl>
    <w:p w:rsidR="008262A9" w:rsidRPr="00A35E88" w:rsidRDefault="008262A9" w:rsidP="008262A9">
      <w:pPr>
        <w:pStyle w:val="a9"/>
        <w:spacing w:before="240" w:after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</w:t>
      </w:r>
      <w:r w:rsidRPr="00A35E88">
        <w:rPr>
          <w:rFonts w:asciiTheme="minorHAnsi" w:hAnsiTheme="minorHAnsi" w:cs="Calibri"/>
          <w:lang w:val="kk-KZ"/>
        </w:rPr>
        <w:t>4</w:t>
      </w:r>
      <w:r w:rsidR="005E7BF5" w:rsidRPr="00A35E88">
        <w:rPr>
          <w:rFonts w:asciiTheme="minorHAnsi" w:hAnsiTheme="minorHAnsi" w:cs="Calibri"/>
          <w:lang w:val="kk-KZ"/>
        </w:rPr>
        <w:t>3</w:t>
      </w:r>
      <w:r w:rsidRPr="00A35E88">
        <w:rPr>
          <w:rFonts w:asciiTheme="minorHAnsi" w:hAnsiTheme="minorHAnsi" w:cs="Calibri"/>
        </w:rPr>
        <w:t xml:space="preserve"> Су ресурстарын қорғау және пайдалануды сипаттайтын негізгі көрсеткіштер</w:t>
      </w:r>
    </w:p>
    <w:p w:rsidR="008262A9" w:rsidRPr="00A35E88" w:rsidRDefault="008262A9" w:rsidP="008262A9">
      <w:pPr>
        <w:pStyle w:val="a9"/>
        <w:spacing w:before="0" w:after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Основные показатели, характеризующие охрану и использование водных ресурсов</w:t>
      </w:r>
    </w:p>
    <w:p w:rsidR="008262A9" w:rsidRPr="00A35E88" w:rsidRDefault="008262A9" w:rsidP="008262A9">
      <w:pPr>
        <w:pStyle w:val="a5"/>
        <w:spacing w:after="0"/>
        <w:ind w:right="-426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млн. текше метр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млн. куб м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708"/>
        <w:gridCol w:w="709"/>
        <w:gridCol w:w="709"/>
        <w:gridCol w:w="709"/>
        <w:gridCol w:w="850"/>
        <w:gridCol w:w="3260"/>
      </w:tblGrid>
      <w:tr w:rsidR="008262A9" w:rsidRPr="00A35E88" w:rsidTr="001743F8">
        <w:trPr>
          <w:trHeight w:val="199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8262A9" w:rsidRPr="00A35E88" w:rsidTr="001743F8">
        <w:trPr>
          <w:cantSplit/>
          <w:trHeight w:val="199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Табиғи су көздерінен су алу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21 948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</w:rPr>
              <w:t>21</w:t>
            </w:r>
            <w:r w:rsidRPr="00A35E88">
              <w:rPr>
                <w:rFonts w:asciiTheme="minorHAnsi" w:hAnsiTheme="minorHAnsi" w:cs="Calibri"/>
                <w:sz w:val="16"/>
              </w:rPr>
              <w:t> 389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22 530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23 266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22 852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Забор воды из природных водных источников</w:t>
            </w:r>
          </w:p>
        </w:tc>
      </w:tr>
      <w:tr w:rsidR="008262A9" w:rsidRPr="00A35E88" w:rsidTr="001743F8">
        <w:trPr>
          <w:cantSplit/>
          <w:trHeight w:val="6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Суды тұтыну (суды пайдалану)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19 232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noProof/>
                <w:sz w:val="16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</w:rPr>
              <w:t>18 403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noProof/>
                <w:sz w:val="16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</w:rPr>
              <w:t>20 063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20 411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20 352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Водопотребление (использование воды)</w:t>
            </w:r>
          </w:p>
        </w:tc>
      </w:tr>
      <w:tr w:rsidR="008262A9" w:rsidRPr="00A35E88" w:rsidTr="001743F8">
        <w:trPr>
          <w:cantSplit/>
          <w:trHeight w:val="199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Тасымалдаған кездегі су шығыны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3 198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noProof/>
                <w:sz w:val="16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</w:rPr>
              <w:t>2 932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noProof/>
                <w:sz w:val="16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</w:rPr>
              <w:t>2467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2 855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2 490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Потери воды при транспортировке</w:t>
            </w:r>
          </w:p>
        </w:tc>
      </w:tr>
      <w:tr w:rsidR="008262A9" w:rsidRPr="00A35E88" w:rsidTr="001743F8">
        <w:trPr>
          <w:cantSplit/>
          <w:trHeight w:val="1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Ластанған ақаба суды ағызып жіберу көлемі (тазартылмаған және толық тазартылмаған)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noProof/>
                <w:sz w:val="16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jc w:val="right"/>
              <w:rPr>
                <w:rFonts w:asciiTheme="minorHAnsi" w:hAnsiTheme="minorHAnsi" w:cs="Calibri"/>
                <w:noProof/>
                <w:sz w:val="16"/>
              </w:rPr>
            </w:pPr>
            <w:r w:rsidRPr="00A35E88">
              <w:rPr>
                <w:rFonts w:asciiTheme="minorHAnsi" w:hAnsiTheme="minorHAnsi" w:cs="Calibri"/>
                <w:noProof/>
                <w:sz w:val="16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197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Объем сброса загрязненных сточных вод (без очистки и недостаточно очищенных)</w:t>
            </w:r>
          </w:p>
        </w:tc>
      </w:tr>
      <w:tr w:rsidR="008262A9" w:rsidRPr="00A35E88" w:rsidTr="001743F8">
        <w:trPr>
          <w:cantSplit/>
          <w:trHeight w:val="211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 тазартылмаған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-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 без очистки</w:t>
            </w:r>
          </w:p>
        </w:tc>
      </w:tr>
    </w:tbl>
    <w:p w:rsidR="008262A9" w:rsidRPr="00A35E88" w:rsidRDefault="008262A9" w:rsidP="008262A9">
      <w:pPr>
        <w:rPr>
          <w:rFonts w:asciiTheme="minorHAnsi" w:hAnsiTheme="minorHAnsi" w:cs="Calibri"/>
          <w:sz w:val="16"/>
          <w:szCs w:val="16"/>
          <w:lang w:val="en-US"/>
        </w:rPr>
      </w:pPr>
      <w:r w:rsidRPr="00A35E88">
        <w:rPr>
          <w:rFonts w:asciiTheme="minorHAnsi" w:hAnsiTheme="minorHAnsi" w:cs="Calibri"/>
          <w:sz w:val="16"/>
          <w:szCs w:val="16"/>
        </w:rPr>
        <w:t>Жалғасы</w:t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709"/>
        <w:gridCol w:w="709"/>
        <w:gridCol w:w="709"/>
        <w:gridCol w:w="849"/>
        <w:gridCol w:w="709"/>
        <w:gridCol w:w="3260"/>
      </w:tblGrid>
      <w:tr w:rsidR="008262A9" w:rsidRPr="00A35E88" w:rsidTr="001743F8">
        <w:trPr>
          <w:cantSplit/>
          <w:trHeight w:val="23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2020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62A9" w:rsidRPr="00A35E88" w:rsidRDefault="008262A9" w:rsidP="001743F8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8262A9" w:rsidRPr="00A35E88" w:rsidTr="001743F8">
        <w:trPr>
          <w:cantSplit/>
          <w:trHeight w:val="208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Табиғи су көздерінен су алу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24 623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25 279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  <w:noProof w:val="0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szCs w:val="16"/>
                <w:lang w:val="kk-KZ"/>
              </w:rPr>
              <w:t>25 096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25 104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24</w:t>
            </w:r>
            <w:r w:rsidRPr="00A35E88">
              <w:rPr>
                <w:rFonts w:asciiTheme="minorHAnsi" w:hAnsiTheme="minorHAnsi" w:cs="Calibri"/>
                <w:snapToGrid w:val="0"/>
                <w:szCs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585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Забор воды из природных водных источников</w:t>
            </w:r>
          </w:p>
        </w:tc>
      </w:tr>
      <w:tr w:rsidR="008262A9" w:rsidRPr="00A35E88" w:rsidTr="001743F8">
        <w:trPr>
          <w:cantSplit/>
          <w:trHeight w:val="6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Суды тұтыну (суды пайдалану)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20213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21 721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20 511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20 955,4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  <w:t>20</w:t>
            </w:r>
            <w:r w:rsidRPr="00A35E88">
              <w:rPr>
                <w:rFonts w:asciiTheme="minorHAnsi" w:hAnsiTheme="minorHAnsi" w:cs="Calibri"/>
                <w:noProof w:val="0"/>
                <w:snapToGrid w:val="0"/>
                <w:szCs w:val="16"/>
              </w:rPr>
              <w:t xml:space="preserve"> </w:t>
            </w:r>
            <w:r w:rsidRPr="00A35E88"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  <w:t>307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Водопотребление (использование воды)</w:t>
            </w:r>
          </w:p>
        </w:tc>
      </w:tr>
      <w:tr w:rsidR="008262A9" w:rsidRPr="00A35E88" w:rsidTr="001743F8">
        <w:trPr>
          <w:cantSplit/>
          <w:trHeight w:val="20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Тасымалдаған кездегі су шығыны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2 517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2 993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3 719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3 295,3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3</w:t>
            </w:r>
            <w:r w:rsidRPr="00A35E88">
              <w:rPr>
                <w:rFonts w:asciiTheme="minorHAnsi" w:hAnsiTheme="minorHAnsi" w:cs="Calibri"/>
                <w:snapToGrid w:val="0"/>
                <w:szCs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769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Потери воды при транспортировке</w:t>
            </w:r>
          </w:p>
        </w:tc>
      </w:tr>
      <w:tr w:rsidR="008262A9" w:rsidRPr="00A35E88" w:rsidTr="001743F8">
        <w:trPr>
          <w:cantSplit/>
          <w:trHeight w:val="403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Ластанған ақаба суды ағызып жіберу көлемі (тазартылмаған және толық тазартылмаған)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2A9" w:rsidRPr="00A35E88" w:rsidRDefault="008262A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Объем сброса загрязненных сточных вод (без очистки и недостаточно очищенных)</w:t>
            </w:r>
          </w:p>
        </w:tc>
      </w:tr>
    </w:tbl>
    <w:p w:rsidR="00D95098" w:rsidRPr="00A35E88" w:rsidRDefault="00D95098" w:rsidP="00D95098">
      <w:pPr>
        <w:pStyle w:val="afffff6"/>
        <w:spacing w:before="240"/>
        <w:rPr>
          <w:rFonts w:asciiTheme="minorHAnsi" w:hAnsiTheme="minorHAnsi" w:cs="Calibri"/>
          <w:b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b/>
          <w:sz w:val="24"/>
          <w:szCs w:val="24"/>
          <w:lang w:val="kk-KZ"/>
        </w:rPr>
        <w:t>Статистика с</w:t>
      </w:r>
      <w:r w:rsidRPr="00A35E88">
        <w:rPr>
          <w:rFonts w:asciiTheme="minorHAnsi" w:hAnsiTheme="minorHAnsi" w:cs="Calibri"/>
          <w:b/>
          <w:sz w:val="24"/>
          <w:szCs w:val="24"/>
        </w:rPr>
        <w:t>троительств</w:t>
      </w:r>
      <w:r w:rsidRPr="00A35E88">
        <w:rPr>
          <w:rFonts w:asciiTheme="minorHAnsi" w:hAnsiTheme="minorHAnsi" w:cs="Calibri"/>
          <w:b/>
          <w:sz w:val="24"/>
          <w:szCs w:val="24"/>
          <w:lang w:val="kk-KZ"/>
        </w:rPr>
        <w:t>а</w:t>
      </w:r>
    </w:p>
    <w:p w:rsidR="00D95098" w:rsidRPr="00A35E88" w:rsidRDefault="00D95098" w:rsidP="00D95098">
      <w:pPr>
        <w:pStyle w:val="a9"/>
        <w:spacing w:before="120" w:after="12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11.4</w:t>
      </w:r>
      <w:r w:rsidR="005E7BF5" w:rsidRPr="00A35E88">
        <w:rPr>
          <w:rFonts w:asciiTheme="minorHAnsi" w:hAnsiTheme="minorHAnsi" w:cs="Calibri"/>
          <w:lang w:val="kk-KZ"/>
        </w:rPr>
        <w:t>4</w:t>
      </w:r>
      <w:r w:rsidRPr="00A35E88">
        <w:rPr>
          <w:rFonts w:asciiTheme="minorHAnsi" w:hAnsiTheme="minorHAnsi" w:cs="Calibri"/>
          <w:lang w:val="kk-KZ"/>
        </w:rPr>
        <w:t xml:space="preserve"> </w:t>
      </w:r>
      <w:r w:rsidRPr="00A35E88">
        <w:rPr>
          <w:rFonts w:asciiTheme="minorHAnsi" w:hAnsiTheme="minorHAnsi" w:cs="Calibri"/>
        </w:rPr>
        <w:t>Пайдалануға берілген тұрғын ғимараттардың жалпы алаңы</w:t>
      </w:r>
      <w:r w:rsidRPr="00A35E88">
        <w:rPr>
          <w:rFonts w:asciiTheme="minorHAnsi" w:hAnsiTheme="minorHAnsi" w:cs="Calibri"/>
        </w:rPr>
        <w:br/>
        <w:t>Общая площадь введенных в эксплуатацию жилых зданий</w:t>
      </w:r>
    </w:p>
    <w:p w:rsidR="00D95098" w:rsidRPr="00A35E88" w:rsidRDefault="00D95098" w:rsidP="00D95098">
      <w:pPr>
        <w:pStyle w:val="a0"/>
        <w:ind w:firstLine="0"/>
        <w:rPr>
          <w:rFonts w:asciiTheme="minorHAnsi" w:hAnsiTheme="minorHAnsi" w:cs="Calibri"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sz w:val="16"/>
          <w:szCs w:val="16"/>
          <w:lang w:val="kk-KZ"/>
        </w:rPr>
        <w:t>мың шаршы м</w:t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  <w:t xml:space="preserve">     тыс. кв. м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9"/>
        <w:gridCol w:w="4464"/>
        <w:gridCol w:w="1490"/>
        <w:gridCol w:w="1134"/>
        <w:gridCol w:w="1275"/>
        <w:gridCol w:w="1274"/>
      </w:tblGrid>
      <w:tr w:rsidR="00D95098" w:rsidRPr="00A35E88" w:rsidTr="00D95098">
        <w:trPr>
          <w:cantSplit/>
          <w:trHeight w:val="238"/>
        </w:trPr>
        <w:tc>
          <w:tcPr>
            <w:tcW w:w="56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</w:p>
        </w:tc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Пайдалануға берілгені</w:t>
            </w:r>
            <w:r w:rsidRPr="00A35E88">
              <w:rPr>
                <w:rFonts w:asciiTheme="minorHAnsi" w:hAnsiTheme="minorHAnsi" w:cs="Calibri"/>
                <w:szCs w:val="16"/>
              </w:rPr>
              <w:br/>
              <w:t>Введено в эксплуатацию</w:t>
            </w:r>
          </w:p>
        </w:tc>
      </w:tr>
      <w:tr w:rsidR="00D95098" w:rsidRPr="00A35E88" w:rsidTr="00D95098">
        <w:trPr>
          <w:cantSplit/>
          <w:trHeight w:val="70"/>
        </w:trPr>
        <w:tc>
          <w:tcPr>
            <w:tcW w:w="56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4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барлық меншік нысанындағы кәсіпорындар мен ұйымдар және жеке құрылыс салушыларды қоса</w:t>
            </w:r>
            <w:r w:rsidRPr="00A35E88">
              <w:rPr>
                <w:rFonts w:asciiTheme="minorHAnsi" w:hAnsiTheme="minorHAnsi" w:cs="Calibri"/>
                <w:szCs w:val="16"/>
              </w:rPr>
              <w:br/>
              <w:t>предприятиями и организациями всех форм собственности, включая индивидуальных застройщиков</w:t>
            </w:r>
          </w:p>
        </w:tc>
        <w:tc>
          <w:tcPr>
            <w:tcW w:w="5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оның ішінде</w:t>
            </w:r>
            <w:r w:rsidRPr="00A35E88">
              <w:rPr>
                <w:rFonts w:asciiTheme="minorHAnsi" w:hAnsiTheme="minorHAnsi" w:cs="Calibri"/>
                <w:szCs w:val="16"/>
              </w:rPr>
              <w:br/>
              <w:t>в том числе</w:t>
            </w:r>
          </w:p>
        </w:tc>
      </w:tr>
      <w:tr w:rsidR="00D95098" w:rsidRPr="00A35E88" w:rsidTr="00D95098">
        <w:trPr>
          <w:cantSplit/>
          <w:trHeight w:val="70"/>
        </w:trPr>
        <w:tc>
          <w:tcPr>
            <w:tcW w:w="56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44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мемлекеттік</w:t>
            </w:r>
            <w:r w:rsidRPr="00A35E88">
              <w:rPr>
                <w:rFonts w:asciiTheme="minorHAnsi" w:hAnsiTheme="minorHAnsi" w:cs="Calibri"/>
                <w:szCs w:val="16"/>
              </w:rPr>
              <w:br/>
              <w:t>государственными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жеке</w:t>
            </w:r>
            <w:r w:rsidRPr="00A35E88">
              <w:rPr>
                <w:rFonts w:asciiTheme="minorHAnsi" w:hAnsiTheme="minorHAnsi" w:cs="Calibri"/>
                <w:szCs w:val="16"/>
              </w:rPr>
              <w:br/>
              <w:t>частными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одан</w:t>
            </w:r>
          </w:p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из них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шетелдік</w:t>
            </w:r>
            <w:r w:rsidRPr="00A35E88">
              <w:rPr>
                <w:rFonts w:asciiTheme="minorHAnsi" w:hAnsiTheme="minorHAnsi" w:cs="Calibri"/>
                <w:szCs w:val="16"/>
              </w:rPr>
              <w:br/>
              <w:t>иностранными</w:t>
            </w:r>
          </w:p>
        </w:tc>
      </w:tr>
      <w:tr w:rsidR="00D95098" w:rsidRPr="00A35E88" w:rsidTr="00D95098">
        <w:trPr>
          <w:cantSplit/>
          <w:trHeight w:val="57"/>
        </w:trPr>
        <w:tc>
          <w:tcPr>
            <w:tcW w:w="5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98" w:rsidRPr="00A35E88" w:rsidRDefault="00D95098" w:rsidP="00D9509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4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98" w:rsidRPr="00A35E88" w:rsidRDefault="00D95098" w:rsidP="00D9509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98" w:rsidRPr="00A35E88" w:rsidRDefault="00D95098" w:rsidP="00D9509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98" w:rsidRPr="00A35E88" w:rsidRDefault="00D95098" w:rsidP="00D9509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халықпен</w:t>
            </w:r>
          </w:p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населением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098" w:rsidRPr="00A35E88" w:rsidRDefault="00D95098" w:rsidP="00D9509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</w:tr>
      <w:tr w:rsidR="00D95098" w:rsidRPr="00A35E88" w:rsidTr="00D95098">
        <w:trPr>
          <w:cantSplit/>
          <w:trHeight w:val="186"/>
        </w:trPr>
        <w:tc>
          <w:tcPr>
            <w:tcW w:w="569" w:type="dxa"/>
          </w:tcPr>
          <w:p w:rsidR="00D95098" w:rsidRPr="00A35E88" w:rsidRDefault="00D95098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2011</w:t>
            </w:r>
          </w:p>
        </w:tc>
        <w:tc>
          <w:tcPr>
            <w:tcW w:w="446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6 531</w:t>
            </w:r>
          </w:p>
        </w:tc>
        <w:tc>
          <w:tcPr>
            <w:tcW w:w="1490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832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5 441</w:t>
            </w:r>
          </w:p>
        </w:tc>
        <w:tc>
          <w:tcPr>
            <w:tcW w:w="1275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3 570</w:t>
            </w:r>
          </w:p>
        </w:tc>
        <w:tc>
          <w:tcPr>
            <w:tcW w:w="127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258</w:t>
            </w:r>
          </w:p>
        </w:tc>
      </w:tr>
      <w:tr w:rsidR="00D95098" w:rsidRPr="00A35E88" w:rsidTr="00D95098">
        <w:trPr>
          <w:cantSplit/>
          <w:trHeight w:val="186"/>
        </w:trPr>
        <w:tc>
          <w:tcPr>
            <w:tcW w:w="569" w:type="dxa"/>
          </w:tcPr>
          <w:p w:rsidR="00D95098" w:rsidRPr="00A35E88" w:rsidRDefault="00D95098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446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6 742</w:t>
            </w:r>
          </w:p>
        </w:tc>
        <w:tc>
          <w:tcPr>
            <w:tcW w:w="1490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1 092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5 466</w:t>
            </w:r>
          </w:p>
        </w:tc>
        <w:tc>
          <w:tcPr>
            <w:tcW w:w="1275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3 339</w:t>
            </w:r>
          </w:p>
        </w:tc>
        <w:tc>
          <w:tcPr>
            <w:tcW w:w="127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18</w:t>
            </w: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5</w:t>
            </w:r>
          </w:p>
        </w:tc>
      </w:tr>
      <w:tr w:rsidR="00D95098" w:rsidRPr="00A35E88" w:rsidTr="00D95098">
        <w:trPr>
          <w:cantSplit/>
          <w:trHeight w:val="186"/>
        </w:trPr>
        <w:tc>
          <w:tcPr>
            <w:tcW w:w="569" w:type="dxa"/>
          </w:tcPr>
          <w:p w:rsidR="00D95098" w:rsidRPr="00A35E88" w:rsidRDefault="00D95098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2013</w:t>
            </w:r>
          </w:p>
        </w:tc>
        <w:tc>
          <w:tcPr>
            <w:tcW w:w="446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6 844</w:t>
            </w:r>
          </w:p>
        </w:tc>
        <w:tc>
          <w:tcPr>
            <w:tcW w:w="1490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1 242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5 397</w:t>
            </w:r>
          </w:p>
        </w:tc>
        <w:tc>
          <w:tcPr>
            <w:tcW w:w="1275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3 587</w:t>
            </w:r>
          </w:p>
        </w:tc>
        <w:tc>
          <w:tcPr>
            <w:tcW w:w="127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205</w:t>
            </w:r>
          </w:p>
        </w:tc>
      </w:tr>
      <w:tr w:rsidR="00D95098" w:rsidRPr="00A35E88" w:rsidTr="00D95098">
        <w:trPr>
          <w:cantSplit/>
          <w:trHeight w:val="186"/>
        </w:trPr>
        <w:tc>
          <w:tcPr>
            <w:tcW w:w="569" w:type="dxa"/>
          </w:tcPr>
          <w:p w:rsidR="00D95098" w:rsidRPr="00A35E88" w:rsidRDefault="00D95098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2014</w:t>
            </w:r>
          </w:p>
        </w:tc>
        <w:tc>
          <w:tcPr>
            <w:tcW w:w="446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7 516</w:t>
            </w:r>
          </w:p>
        </w:tc>
        <w:tc>
          <w:tcPr>
            <w:tcW w:w="1490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1 385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5 879</w:t>
            </w:r>
          </w:p>
        </w:tc>
        <w:tc>
          <w:tcPr>
            <w:tcW w:w="1275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3 785</w:t>
            </w:r>
          </w:p>
        </w:tc>
        <w:tc>
          <w:tcPr>
            <w:tcW w:w="127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252</w:t>
            </w:r>
          </w:p>
        </w:tc>
      </w:tr>
      <w:tr w:rsidR="00D95098" w:rsidRPr="00A35E88" w:rsidTr="00D95098">
        <w:trPr>
          <w:cantSplit/>
          <w:trHeight w:val="186"/>
        </w:trPr>
        <w:tc>
          <w:tcPr>
            <w:tcW w:w="569" w:type="dxa"/>
          </w:tcPr>
          <w:p w:rsidR="00D95098" w:rsidRPr="00A35E88" w:rsidRDefault="00D95098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2015</w:t>
            </w:r>
          </w:p>
        </w:tc>
        <w:tc>
          <w:tcPr>
            <w:tcW w:w="446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8 940</w:t>
            </w:r>
          </w:p>
        </w:tc>
        <w:tc>
          <w:tcPr>
            <w:tcW w:w="1490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1 446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7 381</w:t>
            </w:r>
          </w:p>
        </w:tc>
        <w:tc>
          <w:tcPr>
            <w:tcW w:w="1275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4 400</w:t>
            </w:r>
          </w:p>
        </w:tc>
        <w:tc>
          <w:tcPr>
            <w:tcW w:w="127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113</w:t>
            </w:r>
          </w:p>
        </w:tc>
      </w:tr>
      <w:tr w:rsidR="00D95098" w:rsidRPr="00A35E88" w:rsidTr="00D95098">
        <w:trPr>
          <w:cantSplit/>
          <w:trHeight w:val="186"/>
        </w:trPr>
        <w:tc>
          <w:tcPr>
            <w:tcW w:w="569" w:type="dxa"/>
          </w:tcPr>
          <w:p w:rsidR="00D95098" w:rsidRPr="00A35E88" w:rsidRDefault="00D95098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2016</w:t>
            </w:r>
          </w:p>
        </w:tc>
        <w:tc>
          <w:tcPr>
            <w:tcW w:w="446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10 513</w:t>
            </w:r>
          </w:p>
        </w:tc>
        <w:tc>
          <w:tcPr>
            <w:tcW w:w="1490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1 021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9 169</w:t>
            </w:r>
          </w:p>
        </w:tc>
        <w:tc>
          <w:tcPr>
            <w:tcW w:w="1275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5 201</w:t>
            </w:r>
          </w:p>
        </w:tc>
        <w:tc>
          <w:tcPr>
            <w:tcW w:w="127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322</w:t>
            </w:r>
          </w:p>
        </w:tc>
      </w:tr>
      <w:tr w:rsidR="00D95098" w:rsidRPr="00A35E88" w:rsidTr="00D95098">
        <w:trPr>
          <w:cantSplit/>
          <w:trHeight w:val="80"/>
        </w:trPr>
        <w:tc>
          <w:tcPr>
            <w:tcW w:w="569" w:type="dxa"/>
          </w:tcPr>
          <w:p w:rsidR="00D95098" w:rsidRPr="00A35E88" w:rsidRDefault="00D95098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2017</w:t>
            </w:r>
          </w:p>
        </w:tc>
        <w:tc>
          <w:tcPr>
            <w:tcW w:w="446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11</w:t>
            </w: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 xml:space="preserve"> </w:t>
            </w: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168</w:t>
            </w:r>
          </w:p>
        </w:tc>
        <w:tc>
          <w:tcPr>
            <w:tcW w:w="1490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</w:t>
            </w: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 xml:space="preserve"> </w:t>
            </w: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595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9</w:t>
            </w: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 xml:space="preserve"> </w:t>
            </w: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368</w:t>
            </w:r>
          </w:p>
        </w:tc>
        <w:tc>
          <w:tcPr>
            <w:tcW w:w="1275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4</w:t>
            </w: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 xml:space="preserve"> </w:t>
            </w: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322</w:t>
            </w:r>
          </w:p>
        </w:tc>
        <w:tc>
          <w:tcPr>
            <w:tcW w:w="127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205</w:t>
            </w:r>
          </w:p>
        </w:tc>
      </w:tr>
      <w:tr w:rsidR="00D95098" w:rsidRPr="00A35E88" w:rsidTr="00D95098">
        <w:trPr>
          <w:cantSplit/>
          <w:trHeight w:val="170"/>
        </w:trPr>
        <w:tc>
          <w:tcPr>
            <w:tcW w:w="569" w:type="dxa"/>
          </w:tcPr>
          <w:p w:rsidR="00D95098" w:rsidRPr="00A35E88" w:rsidRDefault="00D95098" w:rsidP="00D95098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2018</w:t>
            </w:r>
          </w:p>
        </w:tc>
        <w:tc>
          <w:tcPr>
            <w:tcW w:w="446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12 521</w:t>
            </w:r>
          </w:p>
        </w:tc>
        <w:tc>
          <w:tcPr>
            <w:tcW w:w="1490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1 614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10 622</w:t>
            </w:r>
          </w:p>
        </w:tc>
        <w:tc>
          <w:tcPr>
            <w:tcW w:w="1275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5 877</w:t>
            </w:r>
          </w:p>
        </w:tc>
        <w:tc>
          <w:tcPr>
            <w:tcW w:w="127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285</w:t>
            </w:r>
          </w:p>
        </w:tc>
      </w:tr>
      <w:tr w:rsidR="00D95098" w:rsidRPr="00A35E88" w:rsidTr="00D95098">
        <w:trPr>
          <w:cantSplit/>
          <w:trHeight w:val="170"/>
        </w:trPr>
        <w:tc>
          <w:tcPr>
            <w:tcW w:w="569" w:type="dxa"/>
          </w:tcPr>
          <w:p w:rsidR="00D95098" w:rsidRPr="00A35E88" w:rsidRDefault="00D95098" w:rsidP="00D95098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446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13 126</w:t>
            </w:r>
          </w:p>
        </w:tc>
        <w:tc>
          <w:tcPr>
            <w:tcW w:w="1490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1 687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11 237</w:t>
            </w:r>
          </w:p>
        </w:tc>
        <w:tc>
          <w:tcPr>
            <w:tcW w:w="1275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6 500</w:t>
            </w:r>
          </w:p>
        </w:tc>
        <w:tc>
          <w:tcPr>
            <w:tcW w:w="1274" w:type="dxa"/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202</w:t>
            </w:r>
          </w:p>
        </w:tc>
      </w:tr>
      <w:tr w:rsidR="00D95098" w:rsidRPr="00A35E88" w:rsidTr="00D95098">
        <w:trPr>
          <w:cantSplit/>
          <w:trHeight w:val="170"/>
        </w:trPr>
        <w:tc>
          <w:tcPr>
            <w:tcW w:w="569" w:type="dxa"/>
            <w:tcBorders>
              <w:bottom w:val="single" w:sz="4" w:space="0" w:color="auto"/>
            </w:tcBorders>
          </w:tcPr>
          <w:p w:rsidR="00D95098" w:rsidRPr="00A35E88" w:rsidRDefault="00D95098" w:rsidP="00D95098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4464" w:type="dxa"/>
            <w:tcBorders>
              <w:bottom w:val="single" w:sz="4" w:space="0" w:color="auto"/>
            </w:tcBorders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15 332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2 42</w:t>
            </w: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12 799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6 404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D95098" w:rsidRPr="00A35E88" w:rsidRDefault="00D95098" w:rsidP="00D95098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104</w:t>
            </w:r>
          </w:p>
        </w:tc>
      </w:tr>
    </w:tbl>
    <w:p w:rsidR="00D95098" w:rsidRPr="00A35E88" w:rsidRDefault="00D95098" w:rsidP="00D95098">
      <w:pPr>
        <w:pStyle w:val="a9"/>
        <w:spacing w:before="0" w:after="60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11.4</w:t>
      </w:r>
      <w:r w:rsidR="005E7BF5" w:rsidRPr="00A35E88">
        <w:rPr>
          <w:rFonts w:asciiTheme="minorHAnsi" w:hAnsiTheme="minorHAnsi" w:cs="Calibri"/>
          <w:lang w:val="kk-KZ"/>
        </w:rPr>
        <w:t>5</w:t>
      </w:r>
      <w:r w:rsidRPr="00A35E88">
        <w:rPr>
          <w:rFonts w:asciiTheme="minorHAnsi" w:hAnsiTheme="minorHAnsi" w:cs="Calibri"/>
        </w:rPr>
        <w:t xml:space="preserve"> Пайдалануға берілген тұрғын үйлердегі пәтерлер саны</w:t>
      </w:r>
      <w:r w:rsidRPr="00A35E88">
        <w:rPr>
          <w:rFonts w:asciiTheme="minorHAnsi" w:hAnsiTheme="minorHAnsi" w:cs="Calibri"/>
        </w:rPr>
        <w:br/>
        <w:t>Количество квартир во введенных в эксплуатацию жилых домах</w:t>
      </w:r>
    </w:p>
    <w:p w:rsidR="00D95098" w:rsidRPr="00A35E88" w:rsidRDefault="00D95098" w:rsidP="00D95098">
      <w:pPr>
        <w:pStyle w:val="a9"/>
        <w:spacing w:before="120" w:after="0"/>
        <w:ind w:firstLine="0"/>
        <w:jc w:val="both"/>
        <w:rPr>
          <w:rFonts w:asciiTheme="minorHAnsi" w:hAnsiTheme="minorHAnsi" w:cs="Calibri"/>
          <w:b w:val="0"/>
          <w:sz w:val="16"/>
          <w:szCs w:val="16"/>
        </w:rPr>
      </w:pPr>
      <w:r w:rsidRPr="00A35E88">
        <w:rPr>
          <w:rFonts w:asciiTheme="minorHAnsi" w:hAnsiTheme="minorHAnsi" w:cs="Calibri"/>
          <w:b w:val="0"/>
          <w:sz w:val="16"/>
          <w:szCs w:val="16"/>
        </w:rPr>
        <w:t>мың бірлік</w:t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  <w:t>тыс. единиц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5103"/>
        <w:gridCol w:w="1276"/>
        <w:gridCol w:w="850"/>
        <w:gridCol w:w="1134"/>
        <w:gridCol w:w="1134"/>
      </w:tblGrid>
      <w:tr w:rsidR="00D95098" w:rsidRPr="00A35E88" w:rsidTr="00D95098">
        <w:trPr>
          <w:cantSplit/>
          <w:trHeight w:val="238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Пәтерлер саны</w:t>
            </w:r>
            <w:r w:rsidRPr="00A35E88">
              <w:rPr>
                <w:rFonts w:asciiTheme="minorHAnsi" w:hAnsiTheme="minorHAnsi" w:cs="Calibri"/>
                <w:szCs w:val="16"/>
              </w:rPr>
              <w:br/>
              <w:t>Количество квартир</w:t>
            </w:r>
          </w:p>
        </w:tc>
      </w:tr>
      <w:tr w:rsidR="00D95098" w:rsidRPr="00A35E88" w:rsidTr="00D95098">
        <w:trPr>
          <w:cantSplit/>
          <w:trHeight w:val="70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барлық меншік нысанындағы кәсіпорындар мен ұйымдар және жеке құрылыс салушыларды қоса</w:t>
            </w:r>
            <w:r w:rsidRPr="00A35E88">
              <w:rPr>
                <w:rFonts w:asciiTheme="minorHAnsi" w:hAnsiTheme="minorHAnsi" w:cs="Calibri"/>
                <w:szCs w:val="16"/>
              </w:rPr>
              <w:br/>
              <w:t>предприятиями и организациями всех форм собственности, включая индивидуальных застройщиков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оның ішінде</w:t>
            </w:r>
            <w:r w:rsidRPr="00A35E88">
              <w:rPr>
                <w:rFonts w:asciiTheme="minorHAnsi" w:hAnsiTheme="minorHAnsi" w:cs="Calibri"/>
                <w:szCs w:val="16"/>
              </w:rPr>
              <w:br/>
              <w:t>в том числе</w:t>
            </w:r>
          </w:p>
        </w:tc>
      </w:tr>
      <w:tr w:rsidR="00D95098" w:rsidRPr="00A35E88" w:rsidTr="00D95098">
        <w:trPr>
          <w:cantSplit/>
          <w:trHeight w:val="70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мемлекеттік</w:t>
            </w:r>
            <w:r w:rsidRPr="00A35E88">
              <w:rPr>
                <w:rFonts w:asciiTheme="minorHAnsi" w:hAnsiTheme="minorHAnsi" w:cs="Calibri"/>
                <w:szCs w:val="16"/>
              </w:rPr>
              <w:br/>
              <w:t>государственными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жеке</w:t>
            </w:r>
            <w:r w:rsidRPr="00A35E88">
              <w:rPr>
                <w:rFonts w:asciiTheme="minorHAnsi" w:hAnsiTheme="minorHAnsi" w:cs="Calibri"/>
                <w:szCs w:val="16"/>
              </w:rPr>
              <w:br/>
              <w:t>частными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одан</w:t>
            </w:r>
          </w:p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из них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7"/>
              <w:jc w:val="center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шетелдік</w:t>
            </w:r>
          </w:p>
          <w:p w:rsidR="00D95098" w:rsidRPr="00A35E88" w:rsidRDefault="00D95098" w:rsidP="00D95098">
            <w:pPr>
              <w:pStyle w:val="a7"/>
              <w:jc w:val="center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иностранными</w:t>
            </w:r>
          </w:p>
        </w:tc>
      </w:tr>
      <w:tr w:rsidR="00D95098" w:rsidRPr="00A35E88" w:rsidTr="00D95098">
        <w:trPr>
          <w:cantSplit/>
          <w:trHeight w:val="280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98" w:rsidRPr="00A35E88" w:rsidRDefault="00D95098" w:rsidP="00D9509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98" w:rsidRPr="00A35E88" w:rsidRDefault="00D95098" w:rsidP="00D9509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98" w:rsidRPr="00A35E88" w:rsidRDefault="00D95098" w:rsidP="00D9509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98" w:rsidRPr="00A35E88" w:rsidRDefault="00D95098" w:rsidP="00D9509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халықпен</w:t>
            </w:r>
          </w:p>
          <w:p w:rsidR="00D95098" w:rsidRPr="00A35E88" w:rsidRDefault="00D95098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населением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098" w:rsidRPr="00A35E88" w:rsidRDefault="00D95098" w:rsidP="00D9509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</w:tr>
      <w:tr w:rsidR="00D95098" w:rsidRPr="00A35E88" w:rsidTr="00D95098">
        <w:trPr>
          <w:cantSplit/>
          <w:trHeight w:val="186"/>
        </w:trPr>
        <w:tc>
          <w:tcPr>
            <w:tcW w:w="709" w:type="dxa"/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t>2011</w:t>
            </w:r>
          </w:p>
        </w:tc>
        <w:tc>
          <w:tcPr>
            <w:tcW w:w="5103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55,0</w:t>
            </w:r>
          </w:p>
        </w:tc>
        <w:tc>
          <w:tcPr>
            <w:tcW w:w="1276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9,8</w:t>
            </w:r>
          </w:p>
        </w:tc>
        <w:tc>
          <w:tcPr>
            <w:tcW w:w="850" w:type="dxa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42,8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24,3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2,4</w:t>
            </w:r>
          </w:p>
        </w:tc>
      </w:tr>
      <w:tr w:rsidR="00D95098" w:rsidRPr="00A35E88" w:rsidTr="00D95098">
        <w:trPr>
          <w:cantSplit/>
          <w:trHeight w:val="186"/>
        </w:trPr>
        <w:tc>
          <w:tcPr>
            <w:tcW w:w="709" w:type="dxa"/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t>2012</w:t>
            </w:r>
          </w:p>
        </w:tc>
        <w:tc>
          <w:tcPr>
            <w:tcW w:w="5103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58,5</w:t>
            </w:r>
          </w:p>
        </w:tc>
        <w:tc>
          <w:tcPr>
            <w:tcW w:w="1276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13,4</w:t>
            </w:r>
          </w:p>
        </w:tc>
        <w:tc>
          <w:tcPr>
            <w:tcW w:w="850" w:type="dxa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44,1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23,4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1,0</w:t>
            </w:r>
          </w:p>
        </w:tc>
      </w:tr>
      <w:tr w:rsidR="00D95098" w:rsidRPr="00A35E88" w:rsidTr="00D95098">
        <w:trPr>
          <w:cantSplit/>
          <w:trHeight w:val="186"/>
        </w:trPr>
        <w:tc>
          <w:tcPr>
            <w:tcW w:w="709" w:type="dxa"/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t>2013</w:t>
            </w:r>
          </w:p>
        </w:tc>
        <w:tc>
          <w:tcPr>
            <w:tcW w:w="5103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58,5</w:t>
            </w:r>
          </w:p>
        </w:tc>
        <w:tc>
          <w:tcPr>
            <w:tcW w:w="1276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15,4</w:t>
            </w:r>
          </w:p>
        </w:tc>
        <w:tc>
          <w:tcPr>
            <w:tcW w:w="850" w:type="dxa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41,6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24,4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1,5</w:t>
            </w:r>
          </w:p>
        </w:tc>
      </w:tr>
      <w:tr w:rsidR="00D95098" w:rsidRPr="00A35E88" w:rsidTr="00D95098">
        <w:trPr>
          <w:cantSplit/>
          <w:trHeight w:val="80"/>
        </w:trPr>
        <w:tc>
          <w:tcPr>
            <w:tcW w:w="709" w:type="dxa"/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t>2014</w:t>
            </w:r>
          </w:p>
        </w:tc>
        <w:tc>
          <w:tcPr>
            <w:tcW w:w="5103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63,7</w:t>
            </w:r>
          </w:p>
        </w:tc>
        <w:tc>
          <w:tcPr>
            <w:tcW w:w="1276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16,1</w:t>
            </w:r>
          </w:p>
        </w:tc>
        <w:tc>
          <w:tcPr>
            <w:tcW w:w="850" w:type="dxa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45,9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26,5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1,7</w:t>
            </w:r>
          </w:p>
        </w:tc>
      </w:tr>
      <w:tr w:rsidR="00D95098" w:rsidRPr="00A35E88" w:rsidTr="00D95098">
        <w:trPr>
          <w:cantSplit/>
          <w:trHeight w:val="186"/>
        </w:trPr>
        <w:tc>
          <w:tcPr>
            <w:tcW w:w="709" w:type="dxa"/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t>2015</w:t>
            </w:r>
          </w:p>
        </w:tc>
        <w:tc>
          <w:tcPr>
            <w:tcW w:w="5103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78,7</w:t>
            </w:r>
          </w:p>
        </w:tc>
        <w:tc>
          <w:tcPr>
            <w:tcW w:w="1276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16,1</w:t>
            </w:r>
          </w:p>
        </w:tc>
        <w:tc>
          <w:tcPr>
            <w:tcW w:w="850" w:type="dxa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61,8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32,1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0,8</w:t>
            </w:r>
          </w:p>
        </w:tc>
      </w:tr>
      <w:tr w:rsidR="00D95098" w:rsidRPr="00A35E88" w:rsidTr="00D95098">
        <w:trPr>
          <w:cantSplit/>
          <w:trHeight w:val="186"/>
        </w:trPr>
        <w:tc>
          <w:tcPr>
            <w:tcW w:w="709" w:type="dxa"/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t>2016</w:t>
            </w:r>
          </w:p>
        </w:tc>
        <w:tc>
          <w:tcPr>
            <w:tcW w:w="5103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89,3</w:t>
            </w:r>
          </w:p>
        </w:tc>
        <w:tc>
          <w:tcPr>
            <w:tcW w:w="1276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12,5</w:t>
            </w:r>
          </w:p>
        </w:tc>
        <w:tc>
          <w:tcPr>
            <w:tcW w:w="850" w:type="dxa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74,5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35,8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2,0</w:t>
            </w:r>
          </w:p>
        </w:tc>
      </w:tr>
      <w:tr w:rsidR="00D95098" w:rsidRPr="00A35E88" w:rsidTr="00D95098">
        <w:trPr>
          <w:cantSplit/>
          <w:trHeight w:val="186"/>
        </w:trPr>
        <w:tc>
          <w:tcPr>
            <w:tcW w:w="709" w:type="dxa"/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t>2017</w:t>
            </w:r>
          </w:p>
        </w:tc>
        <w:tc>
          <w:tcPr>
            <w:tcW w:w="5103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100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18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7</w:t>
            </w:r>
          </w:p>
        </w:tc>
        <w:tc>
          <w:tcPr>
            <w:tcW w:w="850" w:type="dxa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80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4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27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9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</w:t>
            </w: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7</w:t>
            </w:r>
          </w:p>
        </w:tc>
      </w:tr>
      <w:tr w:rsidR="00D95098" w:rsidRPr="00A35E88" w:rsidTr="00D95098">
        <w:trPr>
          <w:cantSplit/>
          <w:trHeight w:val="70"/>
        </w:trPr>
        <w:tc>
          <w:tcPr>
            <w:tcW w:w="709" w:type="dxa"/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  <w:t>2018</w:t>
            </w:r>
          </w:p>
        </w:tc>
        <w:tc>
          <w:tcPr>
            <w:tcW w:w="5103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113,5</w:t>
            </w:r>
          </w:p>
        </w:tc>
        <w:tc>
          <w:tcPr>
            <w:tcW w:w="1276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19,5</w:t>
            </w:r>
          </w:p>
        </w:tc>
        <w:tc>
          <w:tcPr>
            <w:tcW w:w="850" w:type="dxa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91,0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38,9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3,0</w:t>
            </w:r>
          </w:p>
        </w:tc>
      </w:tr>
      <w:tr w:rsidR="00D95098" w:rsidRPr="00A35E88" w:rsidTr="00D95098">
        <w:trPr>
          <w:cantSplit/>
          <w:trHeight w:val="70"/>
        </w:trPr>
        <w:tc>
          <w:tcPr>
            <w:tcW w:w="709" w:type="dxa"/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  <w:t>2019</w:t>
            </w:r>
          </w:p>
        </w:tc>
        <w:tc>
          <w:tcPr>
            <w:tcW w:w="5103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115,3</w:t>
            </w:r>
          </w:p>
        </w:tc>
        <w:tc>
          <w:tcPr>
            <w:tcW w:w="1276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22,3</w:t>
            </w:r>
          </w:p>
        </w:tc>
        <w:tc>
          <w:tcPr>
            <w:tcW w:w="850" w:type="dxa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91,3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43,0</w:t>
            </w:r>
          </w:p>
        </w:tc>
        <w:tc>
          <w:tcPr>
            <w:tcW w:w="1134" w:type="dxa"/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1,7</w:t>
            </w:r>
          </w:p>
        </w:tc>
      </w:tr>
      <w:tr w:rsidR="00D95098" w:rsidRPr="00A35E88" w:rsidTr="00D95098">
        <w:trPr>
          <w:cantSplit/>
          <w:trHeight w:val="70"/>
        </w:trPr>
        <w:tc>
          <w:tcPr>
            <w:tcW w:w="709" w:type="dxa"/>
            <w:tcBorders>
              <w:bottom w:val="single" w:sz="4" w:space="0" w:color="auto"/>
            </w:tcBorders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  <w:t>2020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139</w:t>
            </w:r>
            <w:r w:rsidRPr="00A35E88">
              <w:rPr>
                <w:rFonts w:asciiTheme="minorHAnsi" w:hAnsiTheme="minorHAnsi" w:cs="Calibri"/>
                <w:noProof w:val="0"/>
                <w:szCs w:val="16"/>
              </w:rPr>
              <w:t>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30,9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107,2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39,7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1,0</w:t>
            </w:r>
          </w:p>
        </w:tc>
      </w:tr>
    </w:tbl>
    <w:p w:rsidR="00D95098" w:rsidRPr="00A35E88" w:rsidRDefault="00D95098" w:rsidP="00D95098">
      <w:pPr>
        <w:pStyle w:val="6"/>
        <w:spacing w:after="240"/>
        <w:rPr>
          <w:rFonts w:asciiTheme="minorHAnsi" w:hAnsiTheme="minorHAnsi" w:cs="Calibri"/>
          <w:color w:val="auto"/>
          <w:sz w:val="16"/>
          <w:szCs w:val="16"/>
        </w:rPr>
      </w:pPr>
      <w:r w:rsidRPr="00A35E88">
        <w:rPr>
          <w:rFonts w:asciiTheme="minorHAnsi" w:hAnsiTheme="minorHAnsi" w:cs="Calibri"/>
          <w:color w:val="auto"/>
          <w:sz w:val="20"/>
          <w:lang w:val="kk-KZ"/>
        </w:rPr>
        <w:t>11</w:t>
      </w:r>
      <w:r w:rsidRPr="00A35E88">
        <w:rPr>
          <w:rFonts w:asciiTheme="minorHAnsi" w:hAnsiTheme="minorHAnsi" w:cs="Calibri"/>
          <w:color w:val="auto"/>
          <w:sz w:val="20"/>
        </w:rPr>
        <w:t>.</w:t>
      </w:r>
      <w:r w:rsidRPr="00A35E88">
        <w:rPr>
          <w:rFonts w:asciiTheme="minorHAnsi" w:hAnsiTheme="minorHAnsi" w:cs="Calibri"/>
          <w:color w:val="auto"/>
          <w:sz w:val="20"/>
          <w:lang w:val="kk-KZ"/>
        </w:rPr>
        <w:t>4</w:t>
      </w:r>
      <w:r w:rsidR="005E7BF5" w:rsidRPr="00A35E88">
        <w:rPr>
          <w:rFonts w:asciiTheme="minorHAnsi" w:hAnsiTheme="minorHAnsi" w:cs="Calibri"/>
          <w:color w:val="auto"/>
          <w:sz w:val="20"/>
          <w:lang w:val="kk-KZ"/>
        </w:rPr>
        <w:t>6</w:t>
      </w:r>
      <w:r w:rsidRPr="00A35E88">
        <w:rPr>
          <w:rFonts w:asciiTheme="minorHAnsi" w:hAnsiTheme="minorHAnsi" w:cs="Calibri"/>
          <w:color w:val="auto"/>
          <w:sz w:val="20"/>
          <w:lang w:val="kk-KZ"/>
        </w:rPr>
        <w:t xml:space="preserve"> </w:t>
      </w:r>
      <w:r w:rsidRPr="00A35E88">
        <w:rPr>
          <w:rFonts w:asciiTheme="minorHAnsi" w:hAnsiTheme="minorHAnsi" w:cs="Calibri"/>
          <w:color w:val="auto"/>
          <w:sz w:val="20"/>
        </w:rPr>
        <w:t>Білім беру және дансаулық сақтау объектілерін пайдалануға беру</w:t>
      </w:r>
      <w:r w:rsidRPr="00A35E88">
        <w:rPr>
          <w:rFonts w:asciiTheme="minorHAnsi" w:hAnsiTheme="minorHAnsi" w:cs="Calibri"/>
          <w:color w:val="auto"/>
          <w:sz w:val="20"/>
          <w:lang w:val="kk-KZ"/>
        </w:rPr>
        <w:br/>
      </w:r>
      <w:r w:rsidRPr="00A35E88">
        <w:rPr>
          <w:rFonts w:asciiTheme="minorHAnsi" w:hAnsiTheme="minorHAnsi" w:cs="Calibri"/>
          <w:color w:val="auto"/>
          <w:sz w:val="20"/>
        </w:rPr>
        <w:t>Ввод в эксплуатацию объектов образования и здравоохранения</w:t>
      </w:r>
    </w:p>
    <w:tbl>
      <w:tblPr>
        <w:tblW w:w="0" w:type="auto"/>
        <w:tblInd w:w="108" w:type="dxa"/>
        <w:tblLayout w:type="fixed"/>
        <w:tblLook w:val="01E0"/>
      </w:tblPr>
      <w:tblGrid>
        <w:gridCol w:w="851"/>
        <w:gridCol w:w="2126"/>
        <w:gridCol w:w="2410"/>
        <w:gridCol w:w="1914"/>
        <w:gridCol w:w="2905"/>
      </w:tblGrid>
      <w:tr w:rsidR="00D95098" w:rsidRPr="00A35E88" w:rsidTr="00D95098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Мектепке дейінгі мекемелер, орын</w:t>
            </w:r>
          </w:p>
          <w:p w:rsidR="00D95098" w:rsidRPr="00A35E88" w:rsidRDefault="00D95098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Дошкольные учреждения, мест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Жалпы білім беретін мектептер, оқушы орны</w:t>
            </w:r>
          </w:p>
          <w:p w:rsidR="00D95098" w:rsidRPr="00A35E88" w:rsidRDefault="00D95098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Общеобразовательные школы, ученических мест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Ауруханалар, төсек</w:t>
            </w:r>
          </w:p>
          <w:p w:rsidR="00D95098" w:rsidRPr="00A35E88" w:rsidRDefault="00D95098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Больницы, коек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098" w:rsidRPr="00A35E88" w:rsidRDefault="00D95098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Амбулаториялық-емханалық мекемелер, ауысымда келіп-кету</w:t>
            </w:r>
          </w:p>
          <w:p w:rsidR="00D95098" w:rsidRPr="00A35E88" w:rsidRDefault="00D95098" w:rsidP="00D95098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Амбулаторно-поликлинические учреждения, посещений в смену</w:t>
            </w:r>
          </w:p>
        </w:tc>
      </w:tr>
      <w:tr w:rsidR="00D95098" w:rsidRPr="00A35E88" w:rsidTr="00D9509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lastRenderedPageBreak/>
              <w:t>2011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17 872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156"/>
              <w:jc w:val="right"/>
              <w:rPr>
                <w:rStyle w:val="afffd"/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Style w:val="afffd"/>
                <w:rFonts w:asciiTheme="minorHAnsi" w:hAnsiTheme="minorHAnsi" w:cs="Calibri"/>
                <w:sz w:val="16"/>
                <w:szCs w:val="16"/>
              </w:rPr>
              <w:t>25 393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  <w:szCs w:val="16"/>
              </w:rPr>
              <w:t>2 740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7 078</w:t>
            </w:r>
          </w:p>
        </w:tc>
      </w:tr>
      <w:tr w:rsidR="00D95098" w:rsidRPr="00A35E88" w:rsidTr="00D9509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t>2012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16 020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  <w:t>50 485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  <w:szCs w:val="16"/>
              </w:rPr>
              <w:t>2 300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5 884</w:t>
            </w:r>
          </w:p>
        </w:tc>
      </w:tr>
      <w:tr w:rsidR="00D95098" w:rsidRPr="00A35E88" w:rsidTr="00D9509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14 204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46 802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  <w:t>850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  <w:t>9 697</w:t>
            </w:r>
          </w:p>
        </w:tc>
      </w:tr>
      <w:tr w:rsidR="00D95098" w:rsidRPr="00A35E88" w:rsidTr="00D9509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t>2014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17 559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52 591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1 473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8 125</w:t>
            </w:r>
          </w:p>
        </w:tc>
      </w:tr>
      <w:tr w:rsidR="00D95098" w:rsidRPr="00A35E88" w:rsidTr="00D9509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19 120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52 414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1 300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5 185</w:t>
            </w:r>
          </w:p>
        </w:tc>
      </w:tr>
      <w:tr w:rsidR="00D95098" w:rsidRPr="00A35E88" w:rsidTr="00D9509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t>2016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13 802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34 873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1 280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3 315</w:t>
            </w:r>
          </w:p>
        </w:tc>
      </w:tr>
      <w:tr w:rsidR="00D95098" w:rsidRPr="00A35E88" w:rsidTr="00D95098"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</w:rPr>
              <w:t>2017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7</w:t>
            </w:r>
            <w:r w:rsidRPr="00A35E88">
              <w:rPr>
                <w:rFonts w:asciiTheme="minorHAnsi" w:hAnsiTheme="minorHAnsi" w:cs="Calibri"/>
                <w:noProof w:val="0"/>
                <w:szCs w:val="16"/>
              </w:rPr>
              <w:t xml:space="preserve"> 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739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52</w:t>
            </w:r>
            <w:r w:rsidRPr="00A35E88">
              <w:rPr>
                <w:rFonts w:asciiTheme="minorHAnsi" w:hAnsiTheme="minorHAnsi" w:cs="Calibri"/>
                <w:noProof w:val="0"/>
                <w:szCs w:val="16"/>
              </w:rPr>
              <w:t xml:space="preserve"> 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291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2</w:t>
            </w:r>
            <w:r w:rsidRPr="00A35E88">
              <w:rPr>
                <w:rFonts w:asciiTheme="minorHAnsi" w:hAnsiTheme="minorHAnsi" w:cs="Calibri"/>
                <w:noProof w:val="0"/>
                <w:szCs w:val="16"/>
              </w:rPr>
              <w:t xml:space="preserve"> 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212</w:t>
            </w:r>
          </w:p>
        </w:tc>
        <w:tc>
          <w:tcPr>
            <w:tcW w:w="2905" w:type="dxa"/>
            <w:tcBorders>
              <w:top w:val="nil"/>
              <w:left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2</w:t>
            </w:r>
            <w:r w:rsidRPr="00A35E88">
              <w:rPr>
                <w:rFonts w:asciiTheme="minorHAnsi" w:hAnsiTheme="minorHAnsi" w:cs="Calibri"/>
                <w:noProof w:val="0"/>
                <w:szCs w:val="16"/>
              </w:rPr>
              <w:t xml:space="preserve"> 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955</w:t>
            </w:r>
          </w:p>
        </w:tc>
      </w:tr>
      <w:tr w:rsidR="00D95098" w:rsidRPr="00A35E88" w:rsidTr="00D95098">
        <w:tc>
          <w:tcPr>
            <w:tcW w:w="851" w:type="dxa"/>
            <w:tcBorders>
              <w:left w:val="nil"/>
              <w:right w:val="nil"/>
            </w:tcBorders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12 812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51 619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1 000</w:t>
            </w:r>
          </w:p>
        </w:tc>
        <w:tc>
          <w:tcPr>
            <w:tcW w:w="2905" w:type="dxa"/>
            <w:tcBorders>
              <w:left w:val="nil"/>
              <w:right w:val="nil"/>
            </w:tcBorders>
            <w:vAlign w:val="bottom"/>
          </w:tcPr>
          <w:p w:rsidR="00D95098" w:rsidRPr="00A35E88" w:rsidRDefault="00D95098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1 960</w:t>
            </w:r>
          </w:p>
        </w:tc>
      </w:tr>
      <w:tr w:rsidR="00D95098" w:rsidRPr="00A35E88" w:rsidTr="00D95098">
        <w:tc>
          <w:tcPr>
            <w:tcW w:w="851" w:type="dxa"/>
            <w:tcBorders>
              <w:left w:val="nil"/>
              <w:right w:val="nil"/>
            </w:tcBorders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  <w:t>2019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8 431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 xml:space="preserve">  33 358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 xml:space="preserve">   605</w:t>
            </w:r>
          </w:p>
        </w:tc>
        <w:tc>
          <w:tcPr>
            <w:tcW w:w="2905" w:type="dxa"/>
            <w:tcBorders>
              <w:left w:val="nil"/>
              <w:right w:val="nil"/>
            </w:tcBorders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 xml:space="preserve">  4 445</w:t>
            </w:r>
          </w:p>
        </w:tc>
      </w:tr>
      <w:tr w:rsidR="00D95098" w:rsidRPr="00A35E88" w:rsidTr="00D95098"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:rsidR="00D95098" w:rsidRPr="00A35E88" w:rsidRDefault="00D95098" w:rsidP="00D95098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4 947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35 728</w:t>
            </w:r>
          </w:p>
        </w:tc>
        <w:tc>
          <w:tcPr>
            <w:tcW w:w="1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838</w:t>
            </w:r>
          </w:p>
        </w:tc>
        <w:tc>
          <w:tcPr>
            <w:tcW w:w="29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95098" w:rsidRPr="00A35E88" w:rsidRDefault="00D95098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1 317</w:t>
            </w:r>
          </w:p>
        </w:tc>
      </w:tr>
    </w:tbl>
    <w:p w:rsidR="00613BAD" w:rsidRPr="00A35E88" w:rsidRDefault="00613BAD" w:rsidP="00613BAD">
      <w:pPr>
        <w:pStyle w:val="21"/>
        <w:spacing w:after="0"/>
        <w:rPr>
          <w:rFonts w:asciiTheme="minorHAnsi" w:hAnsiTheme="minorHAnsi" w:cs="Calibri"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sz w:val="24"/>
          <w:szCs w:val="24"/>
        </w:rPr>
        <w:t>Көлік</w:t>
      </w:r>
      <w:r w:rsidRPr="00A35E88">
        <w:rPr>
          <w:rFonts w:asciiTheme="minorHAnsi" w:hAnsiTheme="minorHAnsi" w:cs="Calibri"/>
          <w:sz w:val="24"/>
          <w:szCs w:val="24"/>
          <w:lang w:val="kk-KZ"/>
        </w:rPr>
        <w:t>статистикасы</w:t>
      </w:r>
      <w:r w:rsidRPr="00A35E88">
        <w:rPr>
          <w:rFonts w:asciiTheme="minorHAnsi" w:hAnsiTheme="minorHAnsi" w:cs="Calibri"/>
          <w:sz w:val="24"/>
          <w:szCs w:val="24"/>
        </w:rPr>
        <w:br/>
      </w:r>
      <w:r w:rsidRPr="00A35E88">
        <w:rPr>
          <w:rFonts w:asciiTheme="minorHAnsi" w:hAnsiTheme="minorHAnsi" w:cs="Calibri"/>
          <w:sz w:val="24"/>
          <w:szCs w:val="24"/>
          <w:lang w:val="kk-KZ"/>
        </w:rPr>
        <w:t>Статистика т</w:t>
      </w:r>
      <w:r w:rsidRPr="00A35E88">
        <w:rPr>
          <w:rFonts w:asciiTheme="minorHAnsi" w:hAnsiTheme="minorHAnsi" w:cs="Calibri"/>
          <w:sz w:val="24"/>
          <w:szCs w:val="24"/>
        </w:rPr>
        <w:t>ранспорт</w:t>
      </w:r>
      <w:r w:rsidRPr="00A35E88">
        <w:rPr>
          <w:rFonts w:asciiTheme="minorHAnsi" w:hAnsiTheme="minorHAnsi" w:cs="Calibri"/>
          <w:sz w:val="24"/>
          <w:szCs w:val="24"/>
          <w:lang w:val="kk-KZ"/>
        </w:rPr>
        <w:t>а</w:t>
      </w:r>
    </w:p>
    <w:p w:rsidR="00613BAD" w:rsidRPr="00A35E88" w:rsidRDefault="00613BAD" w:rsidP="00613BAD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</w:t>
      </w:r>
      <w:r w:rsidRPr="00A35E88">
        <w:rPr>
          <w:rFonts w:asciiTheme="minorHAnsi" w:hAnsiTheme="minorHAnsi" w:cs="Calibri"/>
          <w:lang w:val="kk-KZ"/>
        </w:rPr>
        <w:t>1</w:t>
      </w:r>
      <w:r w:rsidRPr="00A35E88">
        <w:rPr>
          <w:rFonts w:asciiTheme="minorHAnsi" w:hAnsiTheme="minorHAnsi" w:cs="Calibri"/>
        </w:rPr>
        <w:t>.</w:t>
      </w:r>
      <w:r w:rsidRPr="00A35E88">
        <w:rPr>
          <w:rFonts w:asciiTheme="minorHAnsi" w:hAnsiTheme="minorHAnsi" w:cs="Calibri"/>
          <w:lang w:val="kk-KZ"/>
        </w:rPr>
        <w:t>4</w:t>
      </w:r>
      <w:r w:rsidR="005E7BF5" w:rsidRPr="00A35E88">
        <w:rPr>
          <w:rFonts w:asciiTheme="minorHAnsi" w:hAnsiTheme="minorHAnsi" w:cs="Calibri"/>
          <w:lang w:val="kk-KZ"/>
        </w:rPr>
        <w:t>7</w:t>
      </w:r>
      <w:r w:rsidRPr="00A35E88">
        <w:rPr>
          <w:rFonts w:asciiTheme="minorHAnsi" w:hAnsiTheme="minorHAnsi" w:cs="Calibri"/>
        </w:rPr>
        <w:t xml:space="preserve"> Көліктің жылжымалы құрамының нақты бары</w:t>
      </w:r>
      <w:r w:rsidRPr="00A35E88">
        <w:rPr>
          <w:rFonts w:asciiTheme="minorHAnsi" w:hAnsiTheme="minorHAnsi" w:cs="Calibri"/>
        </w:rPr>
        <w:br/>
        <w:t>Наличие подвижного состава транспорта</w:t>
      </w:r>
    </w:p>
    <w:p w:rsidR="00613BAD" w:rsidRPr="00A35E88" w:rsidRDefault="00613BAD" w:rsidP="00613BAD">
      <w:pPr>
        <w:pStyle w:val="a5"/>
        <w:spacing w:after="0"/>
        <w:jc w:val="both"/>
        <w:rPr>
          <w:rFonts w:asciiTheme="minorHAnsi" w:hAnsiTheme="minorHAnsi" w:cs="Calibri"/>
          <w:szCs w:val="16"/>
        </w:rPr>
      </w:pPr>
      <w:r w:rsidRPr="00A35E88">
        <w:rPr>
          <w:rFonts w:asciiTheme="minorHAnsi" w:hAnsiTheme="minorHAnsi" w:cs="Calibri"/>
          <w:szCs w:val="16"/>
        </w:rPr>
        <w:t>жыл соңына</w:t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</w:rPr>
        <w:t>на конец года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709"/>
        <w:gridCol w:w="709"/>
        <w:gridCol w:w="709"/>
        <w:gridCol w:w="709"/>
        <w:gridCol w:w="709"/>
        <w:gridCol w:w="3259"/>
      </w:tblGrid>
      <w:tr w:rsidR="00613BAD" w:rsidRPr="00A35E88" w:rsidTr="00D95098">
        <w:trPr>
          <w:cantSplit/>
          <w:trHeight w:val="20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2015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613BAD" w:rsidRPr="00A35E88" w:rsidTr="00D95098">
        <w:trPr>
          <w:cantSplit/>
          <w:trHeight w:val="204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Жүк автомобильдері, мың бірлік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414,0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428,9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450,2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434,7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443,2</w:t>
            </w:r>
          </w:p>
        </w:tc>
        <w:tc>
          <w:tcPr>
            <w:tcW w:w="3259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Грузовые автомобили, тыс. единиц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Автобустар, мың бірлік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98,4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97,3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101,0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99,0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97,7</w:t>
            </w:r>
          </w:p>
        </w:tc>
        <w:tc>
          <w:tcPr>
            <w:tcW w:w="3259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Автобусы, тыс. единиц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Троллейбустар, бірлік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193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229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312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234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228</w:t>
            </w:r>
          </w:p>
        </w:tc>
        <w:tc>
          <w:tcPr>
            <w:tcW w:w="3259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Троллейбусы, единиц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Трамвайлар, бірлік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231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220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221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220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208</w:t>
            </w:r>
          </w:p>
        </w:tc>
        <w:tc>
          <w:tcPr>
            <w:tcW w:w="3259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Трамваи, единиц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Жеңіл автомобильдер, мың бірлік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3 553,8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3642,8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3678,3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4 000,1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3 856,5</w:t>
            </w:r>
            <w:r w:rsidRPr="00A35E88">
              <w:rPr>
                <w:rFonts w:asciiTheme="minorHAnsi" w:hAnsiTheme="minorHAns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3259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Легковые автомобили, тыс. единиц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Өзен кемелері, бірлік 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ind w:left="-2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148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ind w:left="-2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152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ind w:left="-26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151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ind w:left="-26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142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141</w:t>
            </w:r>
          </w:p>
        </w:tc>
        <w:tc>
          <w:tcPr>
            <w:tcW w:w="3259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Речные суда, единиц 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оның ішінде: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3259" w:type="dxa"/>
            <w:vAlign w:val="bottom"/>
          </w:tcPr>
          <w:p w:rsidR="00613BAD" w:rsidRPr="00A35E88" w:rsidRDefault="00613BAD" w:rsidP="00D95098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в том числе: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ind w:left="284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жүк кемелері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124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125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122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117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116</w:t>
            </w:r>
          </w:p>
        </w:tc>
        <w:tc>
          <w:tcPr>
            <w:tcW w:w="3259" w:type="dxa"/>
            <w:vAlign w:val="bottom"/>
          </w:tcPr>
          <w:p w:rsidR="00613BAD" w:rsidRPr="00A35E88" w:rsidRDefault="00613BAD" w:rsidP="00D95098">
            <w:pPr>
              <w:pStyle w:val="a7"/>
              <w:ind w:left="258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грузовые 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7"/>
              <w:ind w:left="284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жолаушы және жүк жолаушы кемелері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25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7"/>
              <w:ind w:left="258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пассажирские и грузопассажирские</w:t>
            </w:r>
          </w:p>
        </w:tc>
      </w:tr>
    </w:tbl>
    <w:p w:rsidR="00613BAD" w:rsidRPr="00A35E88" w:rsidRDefault="00613BAD" w:rsidP="00613BAD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  <w:szCs w:val="16"/>
        </w:rPr>
      </w:pP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>Ж</w:t>
      </w:r>
      <w:r w:rsidRPr="00A35E88">
        <w:rPr>
          <w:rFonts w:asciiTheme="minorHAnsi" w:hAnsiTheme="minorHAnsi" w:cs="Calibri"/>
          <w:b w:val="0"/>
          <w:sz w:val="16"/>
          <w:szCs w:val="16"/>
        </w:rPr>
        <w:t>алғасы</w:t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  <w:t xml:space="preserve">                П</w:t>
      </w:r>
      <w:r w:rsidRPr="00A35E88">
        <w:rPr>
          <w:rFonts w:asciiTheme="minorHAnsi" w:hAnsiTheme="minorHAnsi" w:cs="Calibri"/>
          <w:b w:val="0"/>
          <w:sz w:val="16"/>
          <w:szCs w:val="16"/>
        </w:rPr>
        <w:t>родолжение</w:t>
      </w:r>
    </w:p>
    <w:tbl>
      <w:tblPr>
        <w:tblW w:w="1020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709"/>
        <w:gridCol w:w="709"/>
        <w:gridCol w:w="709"/>
        <w:gridCol w:w="709"/>
        <w:gridCol w:w="709"/>
        <w:gridCol w:w="3260"/>
      </w:tblGrid>
      <w:tr w:rsidR="00613BAD" w:rsidRPr="00A35E88" w:rsidTr="00D95098">
        <w:trPr>
          <w:cantSplit/>
          <w:trHeight w:val="20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613BAD" w:rsidRPr="00A35E88" w:rsidTr="00D95098">
        <w:trPr>
          <w:cantSplit/>
          <w:trHeight w:val="112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Жүк автомобильдері, мың бірлік</w:t>
            </w:r>
            <w:r w:rsidRPr="00A35E88">
              <w:rPr>
                <w:rFonts w:asciiTheme="minorHAnsi" w:hAnsiTheme="minorHAnsi" w:cs="Calibri"/>
                <w:szCs w:val="16"/>
                <w:vertAlign w:val="superscript"/>
              </w:rPr>
              <w:t>1)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439,2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440,6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404,8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461,8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479,6</w:t>
            </w:r>
          </w:p>
        </w:tc>
        <w:tc>
          <w:tcPr>
            <w:tcW w:w="3260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Грузовые автомобили, тыс. единиц</w:t>
            </w:r>
            <w:r w:rsidRPr="00A35E88">
              <w:rPr>
                <w:rFonts w:asciiTheme="minorHAnsi" w:hAnsiTheme="minorHAnsi" w:cs="Calibri"/>
                <w:szCs w:val="16"/>
                <w:vertAlign w:val="superscript"/>
              </w:rPr>
              <w:t>1)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Автобустар, мың бірлік</w:t>
            </w:r>
            <w:r w:rsidRPr="00A35E88">
              <w:rPr>
                <w:rFonts w:asciiTheme="minorHAnsi" w:hAnsiTheme="minorHAnsi" w:cs="Calibri"/>
                <w:szCs w:val="16"/>
                <w:vertAlign w:val="superscript"/>
              </w:rPr>
              <w:t>1)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98,7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90,4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89,3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86,6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83,6</w:t>
            </w:r>
          </w:p>
        </w:tc>
        <w:tc>
          <w:tcPr>
            <w:tcW w:w="3260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Автобусы, тыс. единиц</w:t>
            </w:r>
            <w:r w:rsidRPr="00A35E88">
              <w:rPr>
                <w:rFonts w:asciiTheme="minorHAnsi" w:hAnsiTheme="minorHAnsi" w:cs="Calibri"/>
                <w:szCs w:val="16"/>
                <w:vertAlign w:val="superscript"/>
              </w:rPr>
              <w:t>1)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Троллейбустар, бірлік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x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3260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Троллейбусы, единиц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Трамвайлар, бірлік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170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147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137</w:t>
            </w:r>
          </w:p>
        </w:tc>
        <w:tc>
          <w:tcPr>
            <w:tcW w:w="3260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Трамваи, единиц</w:t>
            </w:r>
          </w:p>
        </w:tc>
      </w:tr>
      <w:tr w:rsidR="00613BAD" w:rsidRPr="00A35E88" w:rsidTr="00D95098">
        <w:trPr>
          <w:cantSplit/>
          <w:trHeight w:val="63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Жеңіл автомобильдер, мың бірлік</w:t>
            </w:r>
            <w:r w:rsidRPr="00A35E88">
              <w:rPr>
                <w:rFonts w:asciiTheme="minorHAnsi" w:hAnsiTheme="minorHAnsi" w:cs="Calibri"/>
                <w:szCs w:val="16"/>
                <w:vertAlign w:val="superscript"/>
              </w:rPr>
              <w:t>1)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3 845</w:t>
            </w:r>
            <w:r w:rsidRPr="00A35E88">
              <w:rPr>
                <w:rFonts w:asciiTheme="minorHAnsi" w:hAnsiTheme="minorHAnsi" w:cs="Calibri"/>
                <w:noProof w:val="0"/>
                <w:szCs w:val="16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3</w:t>
            </w:r>
            <w:r w:rsidRPr="00A35E88">
              <w:rPr>
                <w:rFonts w:asciiTheme="minorHAnsi" w:hAnsiTheme="minorHAns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3 851,5</w:t>
            </w:r>
            <w:r w:rsidRPr="00A35E88">
              <w:rPr>
                <w:rFonts w:asciiTheme="minorHAnsi" w:hAnsiTheme="minorHAns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3 848,0</w:t>
            </w:r>
            <w:r w:rsidRPr="00A35E88">
              <w:rPr>
                <w:rFonts w:asciiTheme="minorHAnsi" w:hAnsiTheme="minorHAns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3 776,9</w:t>
            </w:r>
            <w:r w:rsidRPr="00A35E88">
              <w:rPr>
                <w:rFonts w:asciiTheme="minorHAnsi" w:hAnsiTheme="minorHAns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3 </w:t>
            </w:r>
            <w:r w:rsidRPr="00A35E88">
              <w:rPr>
                <w:rFonts w:asciiTheme="minorHAnsi" w:hAnsiTheme="minorHAnsi" w:cs="Calibri"/>
                <w:noProof w:val="0"/>
                <w:szCs w:val="16"/>
              </w:rPr>
              <w:t>870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,</w:t>
            </w:r>
            <w:r w:rsidRPr="00A35E88">
              <w:rPr>
                <w:rFonts w:asciiTheme="minorHAnsi" w:hAnsiTheme="minorHAnsi" w:cs="Calibri"/>
                <w:noProof w:val="0"/>
                <w:szCs w:val="16"/>
              </w:rPr>
              <w:t>3</w:t>
            </w:r>
            <w:r w:rsidRPr="00A35E88">
              <w:rPr>
                <w:rFonts w:asciiTheme="minorHAnsi" w:hAnsiTheme="minorHAns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3260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Легковые автомобили, тыс. единиц</w:t>
            </w:r>
            <w:r w:rsidRPr="00A35E88">
              <w:rPr>
                <w:rFonts w:asciiTheme="minorHAnsi" w:hAnsiTheme="minorHAnsi" w:cs="Calibri"/>
                <w:szCs w:val="16"/>
                <w:vertAlign w:val="superscript"/>
              </w:rPr>
              <w:t>1)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Өзен кемелері, бірлік 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179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171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160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ind w:left="-26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155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ind w:left="-26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168</w:t>
            </w:r>
          </w:p>
        </w:tc>
        <w:tc>
          <w:tcPr>
            <w:tcW w:w="3260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Речные суда, единиц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оның ішінде: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3260" w:type="dxa"/>
            <w:vAlign w:val="bottom"/>
          </w:tcPr>
          <w:p w:rsidR="00613BAD" w:rsidRPr="00A35E88" w:rsidRDefault="00613BAD" w:rsidP="00D95098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в том числе: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vAlign w:val="bottom"/>
          </w:tcPr>
          <w:p w:rsidR="00613BAD" w:rsidRPr="00A35E88" w:rsidRDefault="00613BAD" w:rsidP="00D95098">
            <w:pPr>
              <w:pStyle w:val="a7"/>
              <w:ind w:left="284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жүк кемелері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152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150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133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133</w:t>
            </w:r>
          </w:p>
        </w:tc>
        <w:tc>
          <w:tcPr>
            <w:tcW w:w="709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148</w:t>
            </w:r>
          </w:p>
        </w:tc>
        <w:tc>
          <w:tcPr>
            <w:tcW w:w="3260" w:type="dxa"/>
            <w:vAlign w:val="bottom"/>
          </w:tcPr>
          <w:p w:rsidR="00613BAD" w:rsidRPr="00A35E88" w:rsidRDefault="00613BAD" w:rsidP="00D95098">
            <w:pPr>
              <w:pStyle w:val="a7"/>
              <w:ind w:left="254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грузовые 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7"/>
              <w:ind w:left="284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жолаушы және жүк жолаушы кемелері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22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7"/>
              <w:ind w:left="254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пассажирские и грузопассажирские</w:t>
            </w:r>
          </w:p>
        </w:tc>
      </w:tr>
    </w:tbl>
    <w:p w:rsidR="00613BAD" w:rsidRPr="00A35E88" w:rsidRDefault="00613BAD" w:rsidP="00613BAD">
      <w:pPr>
        <w:pStyle w:val="a4"/>
        <w:widowControl w:val="0"/>
        <w:spacing w:before="0"/>
        <w:ind w:left="284"/>
        <w:contextualSpacing/>
        <w:rPr>
          <w:rFonts w:asciiTheme="minorHAnsi" w:hAnsiTheme="minorHAnsi" w:cs="Calibri"/>
          <w:szCs w:val="16"/>
          <w:lang w:val="kk-KZ"/>
        </w:rPr>
      </w:pPr>
      <w:r w:rsidRPr="00A35E88">
        <w:rPr>
          <w:rFonts w:asciiTheme="minorHAnsi" w:hAnsiTheme="minorHAnsi" w:cs="Calibri"/>
          <w:szCs w:val="16"/>
          <w:vertAlign w:val="superscript"/>
        </w:rPr>
        <w:t>1)</w:t>
      </w:r>
      <w:r w:rsidRPr="00A35E88">
        <w:rPr>
          <w:rFonts w:asciiTheme="minorHAnsi" w:hAnsiTheme="minorHAnsi" w:cs="Calibri"/>
          <w:szCs w:val="16"/>
        </w:rPr>
        <w:t xml:space="preserve"> Қ</w:t>
      </w:r>
      <w:r w:rsidRPr="00A35E88">
        <w:rPr>
          <w:rFonts w:asciiTheme="minorHAnsi" w:hAnsiTheme="minorHAnsi" w:cs="Calibri"/>
          <w:szCs w:val="16"/>
          <w:lang w:val="kk-KZ"/>
        </w:rPr>
        <w:t>азақстан Республикасы</w:t>
      </w:r>
      <w:r w:rsidRPr="00A35E88">
        <w:rPr>
          <w:rFonts w:asciiTheme="minorHAnsi" w:hAnsiTheme="minorHAnsi" w:cs="Calibri"/>
          <w:szCs w:val="16"/>
        </w:rPr>
        <w:t xml:space="preserve"> Ішкі істер минстрлігінің </w:t>
      </w:r>
      <w:r w:rsidRPr="00A35E88">
        <w:rPr>
          <w:rFonts w:asciiTheme="minorHAnsi" w:hAnsiTheme="minorHAnsi" w:cs="Calibri"/>
          <w:szCs w:val="16"/>
          <w:lang w:val="kk-KZ"/>
        </w:rPr>
        <w:t>дерек</w:t>
      </w:r>
      <w:r w:rsidRPr="00A35E88">
        <w:rPr>
          <w:rFonts w:asciiTheme="minorHAnsi" w:hAnsiTheme="minorHAnsi" w:cs="Calibri"/>
          <w:szCs w:val="16"/>
        </w:rPr>
        <w:t>тері бойынша. 2015-2020 жылдар</w:t>
      </w:r>
      <w:r w:rsidRPr="00A35E88">
        <w:rPr>
          <w:rFonts w:asciiTheme="minorHAnsi" w:hAnsiTheme="minorHAnsi" w:cs="Calibri"/>
          <w:szCs w:val="16"/>
          <w:lang w:val="kk-KZ"/>
        </w:rPr>
        <w:t>ы</w:t>
      </w:r>
      <w:r w:rsidRPr="00A35E88">
        <w:rPr>
          <w:rFonts w:asciiTheme="minorHAnsi" w:hAnsiTheme="minorHAnsi" w:cs="Calibri"/>
          <w:szCs w:val="16"/>
        </w:rPr>
        <w:t xml:space="preserve"> тек тіркелген жеңіл автомобилдер бойынша келтірілген.</w:t>
      </w:r>
    </w:p>
    <w:p w:rsidR="00613BAD" w:rsidRPr="00A35E88" w:rsidRDefault="00613BAD" w:rsidP="00613BAD">
      <w:pPr>
        <w:pStyle w:val="a4"/>
        <w:widowControl w:val="0"/>
        <w:spacing w:before="0"/>
        <w:ind w:left="284"/>
        <w:contextualSpacing/>
        <w:rPr>
          <w:rFonts w:asciiTheme="minorHAnsi" w:hAnsiTheme="minorHAnsi" w:cs="Calibri"/>
          <w:szCs w:val="16"/>
          <w:lang w:val="kk-KZ"/>
        </w:rPr>
      </w:pPr>
      <w:r w:rsidRPr="00A35E88">
        <w:rPr>
          <w:rFonts w:asciiTheme="minorHAnsi" w:hAnsiTheme="minorHAnsi" w:cs="Calibri"/>
          <w:szCs w:val="16"/>
        </w:rPr>
        <w:t>По данным Министерства внутренних дел Республики Казахстан. Наличие легковых автомобилей за 2015-2020</w:t>
      </w:r>
      <w:r w:rsidRPr="00A35E88">
        <w:rPr>
          <w:rFonts w:asciiTheme="minorHAnsi" w:hAnsiTheme="minorHAnsi" w:cs="Calibri"/>
          <w:szCs w:val="16"/>
          <w:lang w:val="kk-KZ"/>
        </w:rPr>
        <w:t>г</w:t>
      </w:r>
      <w:r w:rsidRPr="00A35E88">
        <w:rPr>
          <w:rFonts w:asciiTheme="minorHAnsi" w:hAnsiTheme="minorHAnsi" w:cs="Calibri"/>
          <w:szCs w:val="16"/>
        </w:rPr>
        <w:t>г</w:t>
      </w:r>
      <w:r w:rsidRPr="00A35E88">
        <w:rPr>
          <w:rFonts w:asciiTheme="minorHAnsi" w:hAnsiTheme="minorHAnsi" w:cs="Calibri"/>
          <w:szCs w:val="16"/>
          <w:lang w:val="kk-KZ"/>
        </w:rPr>
        <w:t>.</w:t>
      </w:r>
      <w:r w:rsidRPr="00A35E88">
        <w:rPr>
          <w:rFonts w:asciiTheme="minorHAnsi" w:hAnsiTheme="minorHAnsi" w:cs="Calibri"/>
          <w:szCs w:val="16"/>
        </w:rPr>
        <w:t xml:space="preserve"> приведены только по зарегистрированным легковым автомобилям.</w:t>
      </w:r>
    </w:p>
    <w:p w:rsidR="00613BAD" w:rsidRPr="00A35E88" w:rsidRDefault="00613BAD" w:rsidP="00613BAD">
      <w:pPr>
        <w:pStyle w:val="a4"/>
        <w:widowControl w:val="0"/>
        <w:spacing w:before="0"/>
        <w:ind w:left="284"/>
        <w:contextualSpacing/>
        <w:rPr>
          <w:rFonts w:asciiTheme="minorHAnsi" w:hAnsiTheme="minorHAnsi" w:cs="Calibri"/>
          <w:szCs w:val="16"/>
          <w:lang w:val="kk-KZ"/>
        </w:rPr>
      </w:pPr>
      <w:r w:rsidRPr="00A35E88">
        <w:rPr>
          <w:rFonts w:asciiTheme="minorHAnsi" w:hAnsiTheme="minorHAnsi" w:cs="Calibri"/>
          <w:szCs w:val="16"/>
          <w:vertAlign w:val="superscript"/>
          <w:lang w:val="kk-KZ"/>
        </w:rPr>
        <w:t>2 )</w:t>
      </w:r>
      <w:r w:rsidRPr="00A35E88">
        <w:rPr>
          <w:rFonts w:asciiTheme="minorHAnsi" w:hAnsiTheme="minorHAnsi" w:cs="Calibri"/>
          <w:szCs w:val="16"/>
          <w:lang w:val="kk-KZ"/>
        </w:rPr>
        <w:t xml:space="preserve"> Дипломатиялық нөмірлерді және өңірі көрсетілмеген нөмірлерді қоса алғанда.</w:t>
      </w:r>
    </w:p>
    <w:p w:rsidR="00613BAD" w:rsidRPr="00A35E88" w:rsidRDefault="00613BAD" w:rsidP="00613BAD">
      <w:pPr>
        <w:pStyle w:val="a4"/>
        <w:widowControl w:val="0"/>
        <w:spacing w:before="0"/>
        <w:ind w:left="284"/>
        <w:contextualSpacing/>
        <w:rPr>
          <w:rFonts w:asciiTheme="minorHAnsi" w:hAnsiTheme="minorHAnsi" w:cs="Calibri"/>
          <w:szCs w:val="16"/>
        </w:rPr>
      </w:pPr>
      <w:r w:rsidRPr="00A35E88">
        <w:rPr>
          <w:rFonts w:asciiTheme="minorHAnsi" w:hAnsiTheme="minorHAnsi" w:cs="Calibri"/>
          <w:szCs w:val="16"/>
        </w:rPr>
        <w:t>Количество легковых автомобилей с учетом дипломатических номеров и номеров без указания региона.</w:t>
      </w:r>
    </w:p>
    <w:p w:rsidR="00613BAD" w:rsidRPr="00A35E88" w:rsidRDefault="00613BAD" w:rsidP="00613BAD">
      <w:pPr>
        <w:pStyle w:val="a9"/>
        <w:spacing w:before="0" w:after="160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</w:t>
      </w:r>
      <w:r w:rsidRPr="00A35E88">
        <w:rPr>
          <w:rFonts w:asciiTheme="minorHAnsi" w:hAnsiTheme="minorHAnsi" w:cs="Calibri"/>
          <w:lang w:val="kk-KZ"/>
        </w:rPr>
        <w:t>1</w:t>
      </w:r>
      <w:r w:rsidRPr="00A35E88">
        <w:rPr>
          <w:rFonts w:asciiTheme="minorHAnsi" w:hAnsiTheme="minorHAnsi" w:cs="Calibri"/>
        </w:rPr>
        <w:t>.4</w:t>
      </w:r>
      <w:r w:rsidR="005E7BF5" w:rsidRPr="00A35E88">
        <w:rPr>
          <w:rFonts w:asciiTheme="minorHAnsi" w:hAnsiTheme="minorHAnsi" w:cs="Calibri"/>
        </w:rPr>
        <w:t>8</w:t>
      </w:r>
      <w:r w:rsidRPr="00A35E88">
        <w:rPr>
          <w:rFonts w:asciiTheme="minorHAnsi" w:hAnsiTheme="minorHAnsi" w:cs="Calibri"/>
        </w:rPr>
        <w:t xml:space="preserve"> Көліктің түрлерімен жүк тасымалдау</w:t>
      </w:r>
      <w:r w:rsidRPr="00A35E88">
        <w:rPr>
          <w:rFonts w:asciiTheme="minorHAnsi" w:hAnsiTheme="minorHAnsi" w:cs="Calibri"/>
        </w:rPr>
        <w:br/>
        <w:t>Перевозки грузов по видам транспорта</w:t>
      </w:r>
    </w:p>
    <w:p w:rsidR="00613BAD" w:rsidRPr="00A35E88" w:rsidRDefault="00613BAD" w:rsidP="00613BAD">
      <w:pPr>
        <w:pStyle w:val="a5"/>
        <w:spacing w:before="0" w:after="0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млн. тонна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  <w:lang w:val="kk-KZ"/>
        </w:rPr>
        <w:tab/>
      </w:r>
      <w:r w:rsidRPr="00A35E88">
        <w:rPr>
          <w:rFonts w:asciiTheme="minorHAnsi" w:hAnsiTheme="minorHAnsi" w:cs="Calibri"/>
        </w:rPr>
        <w:t>млн. тонн</w:t>
      </w:r>
    </w:p>
    <w:tbl>
      <w:tblPr>
        <w:tblW w:w="101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901"/>
        <w:gridCol w:w="901"/>
        <w:gridCol w:w="901"/>
        <w:gridCol w:w="840"/>
        <w:gridCol w:w="962"/>
        <w:gridCol w:w="2993"/>
      </w:tblGrid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1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2011</w:t>
            </w:r>
          </w:p>
        </w:tc>
        <w:tc>
          <w:tcPr>
            <w:tcW w:w="901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01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40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62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2015</w:t>
            </w:r>
          </w:p>
        </w:tc>
        <w:tc>
          <w:tcPr>
            <w:tcW w:w="2993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13BAD" w:rsidRPr="00A35E88" w:rsidTr="00D95098">
        <w:trPr>
          <w:cantSplit/>
        </w:trPr>
        <w:tc>
          <w:tcPr>
            <w:tcW w:w="2694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Тасымалданған жүк, жолжүгі, жүк-жолжүгі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</w:rPr>
              <w:t>2 974</w:t>
            </w:r>
            <w:r w:rsidRPr="00A35E88">
              <w:rPr>
                <w:rFonts w:asciiTheme="minorHAnsi" w:hAnsiTheme="minorHAnsi" w:cs="Calibri"/>
                <w:noProof w:val="0"/>
              </w:rPr>
              <w:t>,9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3231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,8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3 508,0</w:t>
            </w:r>
          </w:p>
        </w:tc>
        <w:tc>
          <w:tcPr>
            <w:tcW w:w="840" w:type="dxa"/>
            <w:vAlign w:val="bottom"/>
          </w:tcPr>
          <w:p w:rsidR="00613BAD" w:rsidRPr="00A35E88" w:rsidRDefault="00613BAD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3 749,8</w:t>
            </w:r>
          </w:p>
        </w:tc>
        <w:tc>
          <w:tcPr>
            <w:tcW w:w="96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3 733,8</w:t>
            </w:r>
          </w:p>
        </w:tc>
        <w:tc>
          <w:tcPr>
            <w:tcW w:w="2993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Перевезено (транспортировано) грузов, багажа, грузобагажа 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оның ішінде: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4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6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993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в том числе: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теміржол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279,7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294,8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293,7</w:t>
            </w:r>
          </w:p>
        </w:tc>
        <w:tc>
          <w:tcPr>
            <w:tcW w:w="84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390,7</w:t>
            </w:r>
          </w:p>
        </w:tc>
        <w:tc>
          <w:tcPr>
            <w:tcW w:w="96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341,4</w:t>
            </w:r>
          </w:p>
        </w:tc>
        <w:tc>
          <w:tcPr>
            <w:tcW w:w="2993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железнодорожный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құбыр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214,0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213,2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225,9</w:t>
            </w:r>
          </w:p>
        </w:tc>
        <w:tc>
          <w:tcPr>
            <w:tcW w:w="84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225,0</w:t>
            </w:r>
          </w:p>
        </w:tc>
        <w:tc>
          <w:tcPr>
            <w:tcW w:w="96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214,6</w:t>
            </w:r>
          </w:p>
        </w:tc>
        <w:tc>
          <w:tcPr>
            <w:tcW w:w="2993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трубопроводный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ішкі су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1,1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1,3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1,1</w:t>
            </w:r>
          </w:p>
        </w:tc>
        <w:tc>
          <w:tcPr>
            <w:tcW w:w="84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1,3</w:t>
            </w:r>
          </w:p>
        </w:tc>
        <w:tc>
          <w:tcPr>
            <w:tcW w:w="96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1,2</w:t>
            </w:r>
          </w:p>
        </w:tc>
        <w:tc>
          <w:tcPr>
            <w:tcW w:w="2993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внутренний водный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2 475,5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2718,4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2983,4</w:t>
            </w:r>
          </w:p>
        </w:tc>
        <w:tc>
          <w:tcPr>
            <w:tcW w:w="84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3 129,1</w:t>
            </w:r>
          </w:p>
        </w:tc>
        <w:tc>
          <w:tcPr>
            <w:tcW w:w="96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3 174,0</w:t>
            </w:r>
          </w:p>
        </w:tc>
        <w:tc>
          <w:tcPr>
            <w:tcW w:w="2993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әуе, мың тонна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31,6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21,9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23,9</w:t>
            </w:r>
          </w:p>
        </w:tc>
        <w:tc>
          <w:tcPr>
            <w:tcW w:w="84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19,1</w:t>
            </w:r>
          </w:p>
        </w:tc>
        <w:tc>
          <w:tcPr>
            <w:tcW w:w="96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17,2</w:t>
            </w:r>
          </w:p>
        </w:tc>
        <w:tc>
          <w:tcPr>
            <w:tcW w:w="2993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воздушный, тыс. тонн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теңіз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4,6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4,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0</w:t>
            </w:r>
          </w:p>
        </w:tc>
        <w:tc>
          <w:tcPr>
            <w:tcW w:w="90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4,0</w:t>
            </w:r>
          </w:p>
        </w:tc>
        <w:tc>
          <w:tcPr>
            <w:tcW w:w="84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3,6</w:t>
            </w:r>
          </w:p>
        </w:tc>
        <w:tc>
          <w:tcPr>
            <w:tcW w:w="96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2,5</w:t>
            </w:r>
          </w:p>
        </w:tc>
        <w:tc>
          <w:tcPr>
            <w:tcW w:w="2993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морской</w:t>
            </w:r>
          </w:p>
        </w:tc>
      </w:tr>
    </w:tbl>
    <w:p w:rsidR="00613BAD" w:rsidRPr="00A35E88" w:rsidRDefault="00613BAD" w:rsidP="00613BAD">
      <w:pPr>
        <w:pStyle w:val="EdIzm"/>
        <w:tabs>
          <w:tab w:val="left" w:pos="8080"/>
        </w:tabs>
        <w:spacing w:before="0" w:after="0"/>
        <w:jc w:val="both"/>
        <w:rPr>
          <w:rFonts w:asciiTheme="minorHAnsi" w:hAnsiTheme="minorHAnsi" w:cs="Calibri"/>
          <w:sz w:val="16"/>
        </w:rPr>
      </w:pPr>
      <w:r w:rsidRPr="00A35E88">
        <w:rPr>
          <w:rFonts w:asciiTheme="minorHAnsi" w:hAnsiTheme="minorHAnsi" w:cs="Calibri"/>
          <w:sz w:val="16"/>
          <w:lang w:val="kk-KZ"/>
        </w:rPr>
        <w:t>Ж</w:t>
      </w:r>
      <w:r w:rsidRPr="00A35E88">
        <w:rPr>
          <w:rFonts w:asciiTheme="minorHAnsi" w:hAnsiTheme="minorHAnsi" w:cs="Calibri"/>
          <w:sz w:val="16"/>
        </w:rPr>
        <w:t>алғасы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  <w:lang w:val="kk-KZ"/>
        </w:rPr>
        <w:tab/>
      </w:r>
      <w:r w:rsidRPr="00A35E88">
        <w:rPr>
          <w:rFonts w:asciiTheme="minorHAnsi" w:hAnsiTheme="minorHAnsi" w:cs="Calibri"/>
          <w:sz w:val="16"/>
          <w:lang w:val="kk-KZ"/>
        </w:rPr>
        <w:t>П</w:t>
      </w:r>
      <w:r w:rsidRPr="00A35E88">
        <w:rPr>
          <w:rFonts w:asciiTheme="minorHAnsi" w:hAnsiTheme="minorHAnsi" w:cs="Calibri"/>
          <w:sz w:val="16"/>
        </w:rPr>
        <w:t>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850"/>
        <w:gridCol w:w="992"/>
        <w:gridCol w:w="851"/>
        <w:gridCol w:w="850"/>
        <w:gridCol w:w="993"/>
        <w:gridCol w:w="2976"/>
      </w:tblGrid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2016</w:t>
            </w:r>
          </w:p>
        </w:tc>
        <w:tc>
          <w:tcPr>
            <w:tcW w:w="992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2017</w:t>
            </w:r>
          </w:p>
        </w:tc>
        <w:tc>
          <w:tcPr>
            <w:tcW w:w="851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2018</w:t>
            </w:r>
          </w:p>
        </w:tc>
        <w:tc>
          <w:tcPr>
            <w:tcW w:w="850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3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13BAD" w:rsidRPr="00A35E88" w:rsidTr="00D95098">
        <w:trPr>
          <w:cantSplit/>
        </w:trPr>
        <w:tc>
          <w:tcPr>
            <w:tcW w:w="2694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Тасымалданған жүк, жолжүгі, жүк-жолжүгі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3 729,2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3 946,1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4103,8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bCs/>
                <w:szCs w:val="14"/>
              </w:rPr>
              <w:t>4 222,7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3 944,8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Перевезено (транспортировано) грузов, багажа, грузобагажа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оның ішінде: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в том числе: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теміржол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 xml:space="preserve">338,9 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387,2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397,9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zCs w:val="14"/>
              </w:rPr>
              <w:t>397,0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402,3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железнодорожный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құбыр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205,8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232,8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281,4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zCs w:val="14"/>
              </w:rPr>
              <w:t>273,0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253,7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трубопроводный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ішкі су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1,2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1,6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1,2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zCs w:val="14"/>
              </w:rPr>
              <w:t>1,3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внутренний водный</w:t>
            </w:r>
          </w:p>
        </w:tc>
      </w:tr>
      <w:tr w:rsidR="00613BAD" w:rsidRPr="00A35E88" w:rsidTr="00D95098">
        <w:trPr>
          <w:cantSplit/>
          <w:trHeight w:val="100"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3 180,7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3 322,3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zCs w:val="14"/>
              </w:rPr>
              <w:t>3 550,5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3 287,1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әуе, мың тонна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18,0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22,5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44,1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zCs w:val="14"/>
              </w:rPr>
              <w:t>26,7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23,4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воздушный, тыс. тонн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теңіз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2,6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2,1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zCs w:val="14"/>
              </w:rPr>
              <w:t>0,8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морской</w:t>
            </w:r>
          </w:p>
        </w:tc>
      </w:tr>
    </w:tbl>
    <w:p w:rsidR="00613BAD" w:rsidRPr="00A35E88" w:rsidRDefault="00613BAD" w:rsidP="00613BAD">
      <w:pPr>
        <w:pStyle w:val="a9"/>
        <w:spacing w:before="160" w:after="160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</w:t>
      </w:r>
      <w:r w:rsidRPr="00A35E88">
        <w:rPr>
          <w:rFonts w:asciiTheme="minorHAnsi" w:hAnsiTheme="minorHAnsi" w:cs="Calibri"/>
          <w:lang w:val="kk-KZ"/>
        </w:rPr>
        <w:t>1</w:t>
      </w:r>
      <w:r w:rsidR="005E7BF5" w:rsidRPr="00A35E88">
        <w:rPr>
          <w:rFonts w:asciiTheme="minorHAnsi" w:hAnsiTheme="minorHAnsi" w:cs="Calibri"/>
        </w:rPr>
        <w:t>.49</w:t>
      </w:r>
      <w:r w:rsidRPr="00A35E88">
        <w:rPr>
          <w:rFonts w:asciiTheme="minorHAnsi" w:hAnsiTheme="minorHAnsi" w:cs="Calibri"/>
        </w:rPr>
        <w:t xml:space="preserve"> Көлік түрлері бойынша жүк айналымы</w:t>
      </w:r>
      <w:r w:rsidRPr="00A35E88">
        <w:rPr>
          <w:rFonts w:asciiTheme="minorHAnsi" w:hAnsiTheme="minorHAnsi" w:cs="Calibri"/>
        </w:rPr>
        <w:br/>
        <w:t>Грузооборот по видам транспорта</w:t>
      </w:r>
    </w:p>
    <w:p w:rsidR="00613BAD" w:rsidRPr="00A35E88" w:rsidRDefault="00613BAD" w:rsidP="00613BAD">
      <w:pPr>
        <w:pStyle w:val="a5"/>
        <w:spacing w:after="0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млрд. тонна-километр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  <w:lang w:val="kk-KZ"/>
        </w:rPr>
        <w:tab/>
      </w:r>
      <w:r w:rsidRPr="00A35E88">
        <w:rPr>
          <w:rFonts w:asciiTheme="minorHAnsi" w:hAnsiTheme="minorHAnsi" w:cs="Calibri"/>
        </w:rPr>
        <w:t>млрд. тонно-километров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915"/>
        <w:gridCol w:w="915"/>
        <w:gridCol w:w="915"/>
        <w:gridCol w:w="915"/>
        <w:gridCol w:w="915"/>
        <w:gridCol w:w="2937"/>
      </w:tblGrid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15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2011</w:t>
            </w:r>
          </w:p>
        </w:tc>
        <w:tc>
          <w:tcPr>
            <w:tcW w:w="915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15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15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15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937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13BAD" w:rsidRPr="00A35E88" w:rsidTr="00D95098">
        <w:trPr>
          <w:cantSplit/>
        </w:trPr>
        <w:tc>
          <w:tcPr>
            <w:tcW w:w="2694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Жүк айналымы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448,8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478,0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495,4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554,9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546,3</w:t>
            </w:r>
          </w:p>
        </w:tc>
        <w:tc>
          <w:tcPr>
            <w:tcW w:w="293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Грузооборот</w:t>
            </w:r>
          </w:p>
        </w:tc>
      </w:tr>
      <w:tr w:rsidR="00613BAD" w:rsidRPr="00A35E88" w:rsidTr="00D95098">
        <w:trPr>
          <w:cantSplit/>
          <w:trHeight w:val="57"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оның ішінде: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937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в том числе: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теміржол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223,6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235,9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231,3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280,7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267,4</w:t>
            </w:r>
          </w:p>
        </w:tc>
        <w:tc>
          <w:tcPr>
            <w:tcW w:w="2937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железнодорожный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құбыр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100,7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106,9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116,0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116,0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115,4</w:t>
            </w:r>
          </w:p>
        </w:tc>
        <w:tc>
          <w:tcPr>
            <w:tcW w:w="2937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трубопроводный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ішкі су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0,08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0,06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0,03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0,03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0,03</w:t>
            </w:r>
          </w:p>
        </w:tc>
        <w:tc>
          <w:tcPr>
            <w:tcW w:w="2937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внутренний водный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121,1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132,3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145,3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155,7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161,9</w:t>
            </w:r>
          </w:p>
        </w:tc>
        <w:tc>
          <w:tcPr>
            <w:tcW w:w="2937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әуе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0,09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0,06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0,06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0,05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0,04</w:t>
            </w:r>
          </w:p>
        </w:tc>
        <w:tc>
          <w:tcPr>
            <w:tcW w:w="2937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воздушный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теңіз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3,2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8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2,7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2,5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1,6</w:t>
            </w:r>
          </w:p>
        </w:tc>
        <w:tc>
          <w:tcPr>
            <w:tcW w:w="2937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морской</w:t>
            </w:r>
          </w:p>
        </w:tc>
      </w:tr>
    </w:tbl>
    <w:p w:rsidR="00613BAD" w:rsidRPr="00A35E88" w:rsidRDefault="00613BAD" w:rsidP="00613BAD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  <w:lang w:val="kk-KZ"/>
        </w:rPr>
        <w:t>Ж</w:t>
      </w:r>
      <w:r w:rsidRPr="00A35E88">
        <w:rPr>
          <w:rFonts w:asciiTheme="minorHAnsi" w:hAnsiTheme="minorHAnsi" w:cs="Calibri"/>
          <w:b w:val="0"/>
          <w:sz w:val="16"/>
        </w:rPr>
        <w:t>алғасы</w:t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  <w:t xml:space="preserve">                                    П</w:t>
      </w:r>
      <w:r w:rsidRPr="00A35E88">
        <w:rPr>
          <w:rFonts w:asciiTheme="minorHAnsi" w:hAnsiTheme="minorHAnsi" w:cs="Calibri"/>
          <w:b w:val="0"/>
          <w:sz w:val="16"/>
        </w:rPr>
        <w:t>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915"/>
        <w:gridCol w:w="915"/>
        <w:gridCol w:w="915"/>
        <w:gridCol w:w="915"/>
        <w:gridCol w:w="876"/>
        <w:gridCol w:w="2976"/>
      </w:tblGrid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15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2016</w:t>
            </w:r>
          </w:p>
        </w:tc>
        <w:tc>
          <w:tcPr>
            <w:tcW w:w="915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2017</w:t>
            </w:r>
          </w:p>
        </w:tc>
        <w:tc>
          <w:tcPr>
            <w:tcW w:w="915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2018</w:t>
            </w:r>
          </w:p>
        </w:tc>
        <w:tc>
          <w:tcPr>
            <w:tcW w:w="915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76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13BAD" w:rsidRPr="00A35E88" w:rsidTr="00D95098">
        <w:trPr>
          <w:cantSplit/>
        </w:trPr>
        <w:tc>
          <w:tcPr>
            <w:tcW w:w="2694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Жүк айналымы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518,6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564,0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609,5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Cs w:val="16"/>
              </w:rPr>
              <w:t>597,6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584,0</w:t>
            </w: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Грузооборот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оның ішінде: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в том числе: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теміржол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239,0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266,6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283,3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Cs w:val="16"/>
              </w:rPr>
              <w:t>286,7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299,2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железнодорожный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құбыр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114,5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129,5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Cs w:val="16"/>
              </w:rPr>
              <w:t>136,7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124,2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трубопроводный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ішкі су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0,02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0,03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0,04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Cs w:val="16"/>
              </w:rPr>
              <w:t>0,01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0,02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внутренний водный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163,3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166,1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185,2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Cs w:val="16"/>
              </w:rPr>
              <w:t>173,5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160,0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әуе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0,04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0,05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0,06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0</w:t>
            </w:r>
            <w:r w:rsidRPr="00A35E88">
              <w:rPr>
                <w:rFonts w:asciiTheme="minorHAnsi" w:hAnsiTheme="minorHAnsi" w:cs="Calibri"/>
                <w:szCs w:val="16"/>
              </w:rPr>
              <w:t>,</w:t>
            </w:r>
            <w:r w:rsidRPr="00A35E88">
              <w:rPr>
                <w:rFonts w:asciiTheme="minorHAnsi" w:hAnsiTheme="minorHAnsi" w:cs="Calibri"/>
                <w:szCs w:val="16"/>
                <w:lang w:val="en-US"/>
              </w:rPr>
              <w:t>08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0,06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воздушный</w:t>
            </w:r>
          </w:p>
        </w:tc>
      </w:tr>
      <w:tr w:rsidR="00613BAD" w:rsidRPr="00A35E88" w:rsidTr="00D95098">
        <w:trPr>
          <w:cantSplit/>
        </w:trPr>
        <w:tc>
          <w:tcPr>
            <w:tcW w:w="2694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теңіз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1,8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1,6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Cs w:val="16"/>
              </w:rPr>
              <w:t>0,7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морской</w:t>
            </w:r>
          </w:p>
        </w:tc>
      </w:tr>
    </w:tbl>
    <w:p w:rsidR="00613BAD" w:rsidRPr="00A35E88" w:rsidRDefault="00613BAD" w:rsidP="00A0052F">
      <w:pPr>
        <w:pStyle w:val="a9"/>
        <w:spacing w:before="0" w:after="160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</w:t>
      </w:r>
      <w:r w:rsidRPr="00A35E88">
        <w:rPr>
          <w:rFonts w:asciiTheme="minorHAnsi" w:hAnsiTheme="minorHAnsi" w:cs="Calibri"/>
          <w:lang w:val="kk-KZ"/>
        </w:rPr>
        <w:t>1</w:t>
      </w:r>
      <w:r w:rsidRPr="00A35E88">
        <w:rPr>
          <w:rFonts w:asciiTheme="minorHAnsi" w:hAnsiTheme="minorHAnsi" w:cs="Calibri"/>
        </w:rPr>
        <w:t>.5</w:t>
      </w:r>
      <w:r w:rsidR="005E7BF5" w:rsidRPr="00A35E88">
        <w:rPr>
          <w:rFonts w:asciiTheme="minorHAnsi" w:hAnsiTheme="minorHAnsi" w:cs="Calibri"/>
          <w:lang w:val="kk-KZ"/>
        </w:rPr>
        <w:t>0</w:t>
      </w:r>
      <w:r w:rsidRPr="00A35E88">
        <w:rPr>
          <w:rFonts w:asciiTheme="minorHAnsi" w:hAnsiTheme="minorHAnsi" w:cs="Calibri"/>
        </w:rPr>
        <w:t xml:space="preserve"> Көлік түрлерімен тасымалданған жолаушылар</w:t>
      </w:r>
      <w:r w:rsidRPr="00A35E88">
        <w:rPr>
          <w:rFonts w:asciiTheme="minorHAnsi" w:hAnsiTheme="minorHAnsi" w:cs="Calibri"/>
        </w:rPr>
        <w:br/>
        <w:t>Перевезено пассажиров по видам транспорта</w:t>
      </w:r>
    </w:p>
    <w:p w:rsidR="00613BAD" w:rsidRPr="00A35E88" w:rsidRDefault="00613BAD" w:rsidP="00613BAD">
      <w:pPr>
        <w:pStyle w:val="a5"/>
        <w:spacing w:after="0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млн. адам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  <w:lang w:val="kk-KZ"/>
        </w:rPr>
        <w:tab/>
      </w:r>
      <w:r w:rsidRPr="00A35E88">
        <w:rPr>
          <w:rFonts w:asciiTheme="minorHAnsi" w:hAnsiTheme="minorHAnsi" w:cs="Calibri"/>
        </w:rPr>
        <w:t>млн. человек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916"/>
        <w:gridCol w:w="916"/>
        <w:gridCol w:w="916"/>
        <w:gridCol w:w="916"/>
        <w:gridCol w:w="916"/>
        <w:gridCol w:w="2649"/>
      </w:tblGrid>
      <w:tr w:rsidR="00613BAD" w:rsidRPr="00A35E88" w:rsidTr="00D95098">
        <w:trPr>
          <w:cantSplit/>
          <w:trHeight w:hRule="exact" w:val="254"/>
          <w:tblHeader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2011*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2012*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  <w:r w:rsidRPr="00A35E88">
              <w:rPr>
                <w:rFonts w:asciiTheme="minorHAnsi" w:hAnsiTheme="minorHAnsi" w:cs="Calibri"/>
                <w:noProof w:val="0"/>
              </w:rPr>
              <w:t>*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2014*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2015*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13BAD" w:rsidRPr="00A35E88" w:rsidTr="00D95098">
        <w:trPr>
          <w:cantSplit/>
          <w:trHeight w:val="169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Тасымалданған жолушылар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16 647,2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18484,6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20004,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 xml:space="preserve">21 281,2   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21 839,1</w:t>
            </w:r>
          </w:p>
        </w:tc>
        <w:tc>
          <w:tcPr>
            <w:tcW w:w="2649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Перевезено пассажиров</w:t>
            </w:r>
          </w:p>
        </w:tc>
      </w:tr>
      <w:tr w:rsidR="00613BAD" w:rsidRPr="00A35E88" w:rsidTr="00D95098">
        <w:trPr>
          <w:cantSplit/>
          <w:trHeight w:val="124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оның ішінде: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649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в том числе:</w:t>
            </w:r>
          </w:p>
        </w:tc>
      </w:tr>
      <w:tr w:rsidR="00613BAD" w:rsidRPr="00A35E88" w:rsidTr="00D95098">
        <w:trPr>
          <w:cantSplit/>
          <w:trHeight w:val="162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теміржол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20,5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24,4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28,6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23,2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22,5</w:t>
            </w:r>
          </w:p>
        </w:tc>
        <w:tc>
          <w:tcPr>
            <w:tcW w:w="2649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железнодорожный</w:t>
            </w:r>
          </w:p>
        </w:tc>
      </w:tr>
      <w:tr w:rsidR="00613BAD" w:rsidRPr="00A35E88" w:rsidTr="00D95098">
        <w:trPr>
          <w:cantSplit/>
          <w:trHeight w:val="166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16 544,7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18380,2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19905,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21 189,9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21 744,7                                                   </w:t>
            </w:r>
          </w:p>
        </w:tc>
        <w:tc>
          <w:tcPr>
            <w:tcW w:w="2649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автомобильный</w:t>
            </w:r>
          </w:p>
        </w:tc>
      </w:tr>
      <w:tr w:rsidR="00613BAD" w:rsidRPr="00A35E88" w:rsidTr="00D95098">
        <w:trPr>
          <w:cantSplit/>
          <w:trHeight w:val="148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троллейбус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22,7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18,2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18,2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16,5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18,9</w:t>
            </w:r>
          </w:p>
        </w:tc>
        <w:tc>
          <w:tcPr>
            <w:tcW w:w="2649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троллейбусный</w:t>
            </w:r>
          </w:p>
        </w:tc>
      </w:tr>
      <w:tr w:rsidR="00613BAD" w:rsidRPr="00A35E88" w:rsidTr="00D95098">
        <w:trPr>
          <w:cantSplit/>
          <w:trHeight w:val="142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трамвай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54,3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51,4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40,5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39,1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37,0</w:t>
            </w:r>
          </w:p>
        </w:tc>
        <w:tc>
          <w:tcPr>
            <w:tcW w:w="2649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трамвайный</w:t>
            </w:r>
          </w:p>
        </w:tc>
      </w:tr>
      <w:tr w:rsidR="00613BAD" w:rsidRPr="00A35E88" w:rsidTr="00D95098">
        <w:trPr>
          <w:cantSplit/>
          <w:trHeight w:val="140"/>
          <w:tblHeader/>
        </w:trPr>
        <w:tc>
          <w:tcPr>
            <w:tcW w:w="2977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ішкі су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0,1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0,1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0,1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0,1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0,05</w:t>
            </w:r>
          </w:p>
        </w:tc>
        <w:tc>
          <w:tcPr>
            <w:tcW w:w="2649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внутренний водный</w:t>
            </w:r>
          </w:p>
        </w:tc>
      </w:tr>
      <w:tr w:rsidR="00613BAD" w:rsidRPr="00A35E88" w:rsidTr="00D95098">
        <w:trPr>
          <w:cantSplit/>
          <w:trHeight w:val="86"/>
          <w:tblHeader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әуе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4,1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4,5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5,0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5,4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5,9</w:t>
            </w:r>
          </w:p>
        </w:tc>
        <w:tc>
          <w:tcPr>
            <w:tcW w:w="2649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воздушный</w:t>
            </w:r>
          </w:p>
        </w:tc>
      </w:tr>
    </w:tbl>
    <w:p w:rsidR="00613BAD" w:rsidRPr="00A35E88" w:rsidRDefault="00613BAD" w:rsidP="00613BAD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35E88">
        <w:rPr>
          <w:rFonts w:asciiTheme="minorHAnsi" w:hAnsiTheme="minorHAnsi" w:cs="Calibri"/>
          <w:b w:val="0"/>
          <w:sz w:val="16"/>
          <w:lang w:val="kk-KZ"/>
        </w:rPr>
        <w:t>Ж</w:t>
      </w:r>
      <w:r w:rsidRPr="00A35E88">
        <w:rPr>
          <w:rFonts w:asciiTheme="minorHAnsi" w:hAnsiTheme="minorHAnsi" w:cs="Calibri"/>
          <w:b w:val="0"/>
          <w:sz w:val="16"/>
        </w:rPr>
        <w:t>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  <w:t xml:space="preserve">                                   П</w:t>
      </w:r>
      <w:r w:rsidRPr="00A35E88">
        <w:rPr>
          <w:rFonts w:asciiTheme="minorHAnsi" w:hAnsiTheme="minorHAnsi" w:cs="Calibri"/>
          <w:b w:val="0"/>
          <w:sz w:val="16"/>
        </w:rPr>
        <w:t>родолжение</w:t>
      </w:r>
    </w:p>
    <w:tbl>
      <w:tblPr>
        <w:tblW w:w="1020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993"/>
        <w:gridCol w:w="850"/>
        <w:gridCol w:w="851"/>
        <w:gridCol w:w="992"/>
        <w:gridCol w:w="992"/>
        <w:gridCol w:w="2551"/>
      </w:tblGrid>
      <w:tr w:rsidR="00613BAD" w:rsidRPr="00A35E88" w:rsidTr="00D95098">
        <w:trPr>
          <w:trHeight w:hRule="exact" w:val="272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2016*</w:t>
            </w:r>
          </w:p>
        </w:tc>
        <w:tc>
          <w:tcPr>
            <w:tcW w:w="850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2017*</w:t>
            </w:r>
          </w:p>
        </w:tc>
        <w:tc>
          <w:tcPr>
            <w:tcW w:w="851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2018</w:t>
            </w:r>
          </w:p>
        </w:tc>
        <w:tc>
          <w:tcPr>
            <w:tcW w:w="992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2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551" w:type="dxa"/>
            <w:vAlign w:val="bottom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13BAD" w:rsidRPr="00A35E88" w:rsidTr="00D95098">
        <w:trPr>
          <w:trHeight w:val="116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Тасымалданған жолушылар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22 332,8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22 744,7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23 013,0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Cs w:val="16"/>
              </w:rPr>
              <w:t>23 835,8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8 396,4</w:t>
            </w:r>
          </w:p>
        </w:tc>
        <w:tc>
          <w:tcPr>
            <w:tcW w:w="255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Перевезено пассажиров</w:t>
            </w:r>
          </w:p>
        </w:tc>
      </w:tr>
      <w:tr w:rsidR="00613BAD" w:rsidRPr="00A35E88" w:rsidTr="00D95098">
        <w:trPr>
          <w:trHeight w:val="130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 оның ішінде: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55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числе:</w:t>
            </w:r>
          </w:p>
        </w:tc>
      </w:tr>
      <w:tr w:rsidR="00613BAD" w:rsidRPr="00A35E88" w:rsidTr="00D95098">
        <w:trPr>
          <w:trHeight w:val="117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теміржол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23,1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22,9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23,1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Cs w:val="16"/>
              </w:rPr>
              <w:t>22,4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13,</w:t>
            </w:r>
            <w:r w:rsidRPr="00A35E88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255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железнодорожный</w:t>
            </w:r>
          </w:p>
        </w:tc>
      </w:tr>
      <w:tr w:rsidR="00613BAD" w:rsidRPr="00A35E88" w:rsidTr="00D95098">
        <w:trPr>
          <w:trHeight w:val="206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22 239,4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22 643,6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22 911,5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23 719,2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8 234,0</w:t>
            </w:r>
          </w:p>
        </w:tc>
        <w:tc>
          <w:tcPr>
            <w:tcW w:w="255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автомобильный</w:t>
            </w:r>
          </w:p>
        </w:tc>
      </w:tr>
      <w:tr w:rsidR="00613BAD" w:rsidRPr="00A35E88" w:rsidTr="00D95098">
        <w:trPr>
          <w:trHeight w:val="138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троллейбус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19,6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х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en-US"/>
              </w:rPr>
              <w:t>х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х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21,5</w:t>
            </w:r>
          </w:p>
        </w:tc>
        <w:tc>
          <w:tcPr>
            <w:tcW w:w="255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троллейбусный</w:t>
            </w:r>
          </w:p>
        </w:tc>
      </w:tr>
      <w:tr w:rsidR="00613BAD" w:rsidRPr="00A35E88" w:rsidTr="00D95098">
        <w:trPr>
          <w:trHeight w:val="57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трамвай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31,8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31,2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27,5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31,3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24,7</w:t>
            </w:r>
          </w:p>
        </w:tc>
        <w:tc>
          <w:tcPr>
            <w:tcW w:w="255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трамвайный</w:t>
            </w:r>
          </w:p>
        </w:tc>
      </w:tr>
      <w:tr w:rsidR="00613BAD" w:rsidRPr="00A35E88" w:rsidTr="00D95098">
        <w:trPr>
          <w:trHeight w:val="144"/>
          <w:tblHeader/>
        </w:trPr>
        <w:tc>
          <w:tcPr>
            <w:tcW w:w="2977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ішкі су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0,09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0,06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х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0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,04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0,04</w:t>
            </w:r>
          </w:p>
        </w:tc>
        <w:tc>
          <w:tcPr>
            <w:tcW w:w="255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внутренний водный</w:t>
            </w:r>
          </w:p>
        </w:tc>
      </w:tr>
      <w:tr w:rsidR="00613BAD" w:rsidRPr="00A35E88" w:rsidTr="00D95098">
        <w:trPr>
          <w:trHeight w:val="80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әуе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6,0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7,4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7,6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8,6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5,5</w:t>
            </w:r>
          </w:p>
        </w:tc>
        <w:tc>
          <w:tcPr>
            <w:tcW w:w="255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воздушный</w:t>
            </w:r>
          </w:p>
        </w:tc>
      </w:tr>
      <w:tr w:rsidR="00613BAD" w:rsidRPr="00A35E88" w:rsidTr="00D95098">
        <w:trPr>
          <w:trHeight w:val="80"/>
          <w:tblHeader/>
        </w:trPr>
        <w:tc>
          <w:tcPr>
            <w:tcW w:w="2977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теңіз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-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-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х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0,06</w:t>
            </w:r>
          </w:p>
        </w:tc>
        <w:tc>
          <w:tcPr>
            <w:tcW w:w="992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0,04</w:t>
            </w:r>
          </w:p>
        </w:tc>
        <w:tc>
          <w:tcPr>
            <w:tcW w:w="255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морской</w:t>
            </w:r>
          </w:p>
        </w:tc>
      </w:tr>
    </w:tbl>
    <w:p w:rsidR="00613BAD" w:rsidRPr="00A35E88" w:rsidRDefault="00613BAD" w:rsidP="00613BAD">
      <w:pPr>
        <w:ind w:right="-6011" w:firstLine="284"/>
        <w:rPr>
          <w:rFonts w:asciiTheme="minorHAnsi" w:hAnsiTheme="minorHAnsi" w:cs="Calibri"/>
          <w:i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b/>
          <w:i/>
          <w:sz w:val="16"/>
          <w:szCs w:val="16"/>
        </w:rPr>
        <w:t xml:space="preserve">* 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Жолаушыларды метрополитенмен тасымалдау есепке алынған.</w:t>
      </w:r>
    </w:p>
    <w:p w:rsidR="00613BAD" w:rsidRPr="00A35E88" w:rsidRDefault="00613BAD" w:rsidP="00613BAD">
      <w:pPr>
        <w:pStyle w:val="a9"/>
        <w:spacing w:before="0" w:after="0"/>
        <w:ind w:firstLine="284"/>
        <w:jc w:val="left"/>
        <w:rPr>
          <w:rFonts w:asciiTheme="minorHAnsi" w:hAnsiTheme="minorHAnsi" w:cs="Calibri"/>
          <w:b w:val="0"/>
          <w:i/>
          <w:sz w:val="16"/>
          <w:szCs w:val="16"/>
        </w:rPr>
      </w:pPr>
      <w:r w:rsidRPr="00A35E88">
        <w:rPr>
          <w:rFonts w:asciiTheme="minorHAnsi" w:hAnsiTheme="minorHAnsi" w:cs="Calibri"/>
          <w:b w:val="0"/>
          <w:i/>
          <w:sz w:val="16"/>
          <w:szCs w:val="16"/>
        </w:rPr>
        <w:t>С учетом перевозок пассажиров метрополитеном.</w:t>
      </w:r>
    </w:p>
    <w:p w:rsidR="00613BAD" w:rsidRPr="00A35E88" w:rsidRDefault="00613BAD" w:rsidP="00613BAD">
      <w:pPr>
        <w:pStyle w:val="a9"/>
        <w:spacing w:after="0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</w:t>
      </w:r>
      <w:r w:rsidRPr="00A35E88">
        <w:rPr>
          <w:rFonts w:asciiTheme="minorHAnsi" w:hAnsiTheme="minorHAnsi" w:cs="Calibri"/>
          <w:lang w:val="kk-KZ"/>
        </w:rPr>
        <w:t>1</w:t>
      </w:r>
      <w:r w:rsidRPr="00A35E88">
        <w:rPr>
          <w:rFonts w:asciiTheme="minorHAnsi" w:hAnsiTheme="minorHAnsi" w:cs="Calibri"/>
        </w:rPr>
        <w:t>.5</w:t>
      </w:r>
      <w:r w:rsidR="005E7BF5" w:rsidRPr="00A35E88">
        <w:rPr>
          <w:rFonts w:asciiTheme="minorHAnsi" w:hAnsiTheme="minorHAnsi" w:cs="Calibri"/>
          <w:lang w:val="kk-KZ"/>
        </w:rPr>
        <w:t>1</w:t>
      </w:r>
      <w:r w:rsidRPr="00A35E88">
        <w:rPr>
          <w:rFonts w:asciiTheme="minorHAnsi" w:hAnsiTheme="minorHAnsi" w:cs="Calibri"/>
        </w:rPr>
        <w:t xml:space="preserve"> Көлік түрлері бойынша жолаушылар айналымы</w:t>
      </w:r>
      <w:r w:rsidRPr="00A35E88">
        <w:rPr>
          <w:rFonts w:asciiTheme="minorHAnsi" w:hAnsiTheme="minorHAnsi" w:cs="Calibri"/>
        </w:rPr>
        <w:br/>
        <w:t>Пассажирооборот по видам транспорта</w:t>
      </w:r>
    </w:p>
    <w:p w:rsidR="00613BAD" w:rsidRPr="00A35E88" w:rsidRDefault="00613BAD" w:rsidP="00613BAD">
      <w:pPr>
        <w:pStyle w:val="a5"/>
        <w:spacing w:after="20"/>
        <w:jc w:val="both"/>
        <w:rPr>
          <w:rFonts w:asciiTheme="minorHAnsi" w:hAnsiTheme="minorHAnsi" w:cs="Calibri"/>
          <w:szCs w:val="16"/>
        </w:rPr>
      </w:pPr>
      <w:r w:rsidRPr="00A35E88">
        <w:rPr>
          <w:rFonts w:asciiTheme="minorHAnsi" w:hAnsiTheme="minorHAnsi" w:cs="Calibri"/>
          <w:szCs w:val="16"/>
        </w:rPr>
        <w:t>млн. жолаушы-километр</w:t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  <w:lang w:val="kk-KZ"/>
        </w:rPr>
        <w:tab/>
      </w:r>
      <w:r w:rsidRPr="00A35E88">
        <w:rPr>
          <w:rFonts w:asciiTheme="minorHAnsi" w:hAnsiTheme="minorHAnsi" w:cs="Calibri"/>
          <w:szCs w:val="16"/>
        </w:rPr>
        <w:t>млн. пассажиро-километров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916"/>
        <w:gridCol w:w="916"/>
        <w:gridCol w:w="916"/>
        <w:gridCol w:w="916"/>
        <w:gridCol w:w="916"/>
        <w:gridCol w:w="2791"/>
      </w:tblGrid>
      <w:tr w:rsidR="00613BAD" w:rsidRPr="00A35E88" w:rsidTr="00D95098">
        <w:trPr>
          <w:cantSplit/>
          <w:trHeight w:hRule="exact" w:val="264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2011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2012*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2013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2014*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2015*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noProof w:val="0"/>
                <w:szCs w:val="16"/>
              </w:rPr>
            </w:pPr>
          </w:p>
        </w:tc>
      </w:tr>
      <w:tr w:rsidR="00613BAD" w:rsidRPr="00A35E88" w:rsidTr="00D95098">
        <w:trPr>
          <w:cantSplit/>
          <w:trHeight w:val="189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lastRenderedPageBreak/>
              <w:t>Жолаушылар айналымы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188 939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213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 </w:t>
            </w:r>
            <w:r w:rsidRPr="00A35E88">
              <w:rPr>
                <w:rFonts w:asciiTheme="minorHAnsi" w:hAnsiTheme="minorHAnsi" w:cs="Calibri"/>
                <w:noProof w:val="0"/>
                <w:szCs w:val="16"/>
              </w:rPr>
              <w:t>036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235738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246 959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251 251</w:t>
            </w:r>
          </w:p>
        </w:tc>
        <w:tc>
          <w:tcPr>
            <w:tcW w:w="279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Пассажирооборот</w:t>
            </w:r>
          </w:p>
        </w:tc>
      </w:tr>
      <w:tr w:rsidR="00613BAD" w:rsidRPr="00A35E88" w:rsidTr="00D95098">
        <w:trPr>
          <w:cantSplit/>
          <w:trHeight w:val="141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оның ішінде: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79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 в том числе:</w:t>
            </w:r>
          </w:p>
        </w:tc>
      </w:tr>
      <w:tr w:rsidR="00613BAD" w:rsidRPr="00A35E88" w:rsidTr="00D95098">
        <w:trPr>
          <w:cantSplit/>
          <w:trHeight w:val="8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теміржол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16 57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5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19 256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20 625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18 999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17 012</w:t>
            </w:r>
          </w:p>
        </w:tc>
        <w:tc>
          <w:tcPr>
            <w:tcW w:w="279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железнодорожный</w:t>
            </w:r>
          </w:p>
        </w:tc>
      </w:tr>
      <w:tr w:rsidR="00613BAD" w:rsidRPr="00A35E88" w:rsidTr="00D95098">
        <w:trPr>
          <w:cantSplit/>
          <w:trHeight w:val="166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автомобиль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164 20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0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184 869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205 111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217 069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222 717                                                  </w:t>
            </w:r>
          </w:p>
        </w:tc>
        <w:tc>
          <w:tcPr>
            <w:tcW w:w="279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автомобильный</w:t>
            </w:r>
          </w:p>
        </w:tc>
      </w:tr>
      <w:tr w:rsidR="00613BAD" w:rsidRPr="00A35E88" w:rsidTr="00D95098">
        <w:trPr>
          <w:cantSplit/>
          <w:trHeight w:val="132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троллейбус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90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72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80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76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10</w:t>
            </w:r>
            <w:r w:rsidRPr="00A35E88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  <w:tc>
          <w:tcPr>
            <w:tcW w:w="279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троллейбусный</w:t>
            </w:r>
          </w:p>
        </w:tc>
      </w:tr>
      <w:tr w:rsidR="00613BAD" w:rsidRPr="00A35E88" w:rsidTr="00D95098">
        <w:trPr>
          <w:cantSplit/>
          <w:trHeight w:val="8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трамвай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229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214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184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175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16</w:t>
            </w:r>
            <w:r w:rsidRPr="00A35E88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  <w:tc>
          <w:tcPr>
            <w:tcW w:w="279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трамвайный</w:t>
            </w:r>
          </w:p>
        </w:tc>
      </w:tr>
      <w:tr w:rsidR="00613BAD" w:rsidRPr="00A35E88" w:rsidTr="00D95098">
        <w:trPr>
          <w:cantSplit/>
          <w:trHeight w:val="139"/>
        </w:trPr>
        <w:tc>
          <w:tcPr>
            <w:tcW w:w="2835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ішкі су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1,9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1,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9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0,9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1,2</w:t>
            </w:r>
          </w:p>
        </w:tc>
        <w:tc>
          <w:tcPr>
            <w:tcW w:w="91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0,4</w:t>
            </w:r>
          </w:p>
        </w:tc>
        <w:tc>
          <w:tcPr>
            <w:tcW w:w="2791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внутренний водный</w:t>
            </w:r>
          </w:p>
        </w:tc>
      </w:tr>
      <w:tr w:rsidR="00613BAD" w:rsidRPr="00A35E88" w:rsidTr="00D95098">
        <w:trPr>
          <w:cantSplit/>
          <w:trHeight w:val="8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әуе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7 838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8623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9688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10 586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11 153</w:t>
            </w:r>
          </w:p>
        </w:tc>
        <w:tc>
          <w:tcPr>
            <w:tcW w:w="2791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воздушный</w:t>
            </w:r>
          </w:p>
        </w:tc>
      </w:tr>
    </w:tbl>
    <w:p w:rsidR="00613BAD" w:rsidRPr="00A35E88" w:rsidRDefault="00613BAD" w:rsidP="00613BAD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  <w:szCs w:val="16"/>
        </w:rPr>
      </w:pP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>Ж</w:t>
      </w:r>
      <w:r w:rsidRPr="00A35E88">
        <w:rPr>
          <w:rFonts w:asciiTheme="minorHAnsi" w:hAnsiTheme="minorHAnsi" w:cs="Calibri"/>
          <w:b w:val="0"/>
          <w:sz w:val="16"/>
          <w:szCs w:val="16"/>
        </w:rPr>
        <w:t>алғасы</w:t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  <w:t xml:space="preserve">                                   П</w:t>
      </w:r>
      <w:r w:rsidRPr="00A35E88">
        <w:rPr>
          <w:rFonts w:asciiTheme="minorHAnsi" w:hAnsiTheme="minorHAnsi" w:cs="Calibri"/>
          <w:b w:val="0"/>
          <w:sz w:val="16"/>
          <w:szCs w:val="16"/>
        </w:rPr>
        <w:t>родолжение</w:t>
      </w:r>
    </w:p>
    <w:tbl>
      <w:tblPr>
        <w:tblW w:w="1020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915"/>
        <w:gridCol w:w="915"/>
        <w:gridCol w:w="915"/>
        <w:gridCol w:w="915"/>
        <w:gridCol w:w="876"/>
        <w:gridCol w:w="2835"/>
      </w:tblGrid>
      <w:tr w:rsidR="00613BAD" w:rsidRPr="00A35E88" w:rsidTr="00D95098">
        <w:trPr>
          <w:cantSplit/>
          <w:trHeight w:hRule="exact" w:val="238"/>
        </w:trPr>
        <w:tc>
          <w:tcPr>
            <w:tcW w:w="2835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5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2016*</w:t>
            </w:r>
          </w:p>
        </w:tc>
        <w:tc>
          <w:tcPr>
            <w:tcW w:w="915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2017*</w:t>
            </w:r>
          </w:p>
        </w:tc>
        <w:tc>
          <w:tcPr>
            <w:tcW w:w="915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2018</w:t>
            </w:r>
          </w:p>
        </w:tc>
        <w:tc>
          <w:tcPr>
            <w:tcW w:w="915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876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2835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613BAD" w:rsidRPr="00A35E88" w:rsidTr="00D95098">
        <w:trPr>
          <w:cantSplit/>
          <w:trHeight w:val="258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Жолаушылар айналымы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266 784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273 193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281 484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295 517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108 711</w:t>
            </w:r>
          </w:p>
        </w:tc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Пассажирооборот</w:t>
            </w:r>
          </w:p>
        </w:tc>
      </w:tr>
      <w:tr w:rsidR="00613BAD" w:rsidRPr="00A35E88" w:rsidTr="00D95098">
        <w:trPr>
          <w:cantSplit/>
          <w:trHeight w:val="8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оның ішінде: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 в том числе:</w:t>
            </w:r>
          </w:p>
        </w:tc>
      </w:tr>
      <w:tr w:rsidR="00613BAD" w:rsidRPr="00A35E88" w:rsidTr="00D95098">
        <w:trPr>
          <w:cantSplit/>
          <w:trHeight w:val="181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теміржол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17 914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18 222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18 562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/>
                <w:snapToGrid w:val="0"/>
                <w:szCs w:val="14"/>
                <w:lang w:val="ru-MO"/>
              </w:rPr>
            </w:pPr>
            <w:r w:rsidRPr="00A35E88">
              <w:rPr>
                <w:rFonts w:asciiTheme="minorHAnsi" w:hAnsiTheme="minorHAnsi"/>
                <w:snapToGrid w:val="0"/>
                <w:szCs w:val="14"/>
                <w:lang w:val="ru-MO"/>
              </w:rPr>
              <w:t>17 721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/>
                <w:snapToGrid w:val="0"/>
                <w:szCs w:val="14"/>
                <w:lang w:val="ru-MO"/>
              </w:rPr>
            </w:pPr>
            <w:r w:rsidRPr="00A35E88">
              <w:rPr>
                <w:rFonts w:asciiTheme="minorHAnsi" w:hAnsiTheme="minorHAnsi"/>
                <w:snapToGrid w:val="0"/>
                <w:szCs w:val="14"/>
                <w:lang w:val="ru-MO"/>
              </w:rPr>
              <w:t>9 163</w:t>
            </w:r>
          </w:p>
        </w:tc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железнодорожный</w:t>
            </w:r>
          </w:p>
        </w:tc>
      </w:tr>
      <w:tr w:rsidR="00613BAD" w:rsidRPr="00A35E88" w:rsidTr="00D95098">
        <w:trPr>
          <w:cantSplit/>
          <w:trHeight w:val="135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автомобиль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237 194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240 074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247 474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/>
                <w:snapToGrid w:val="0"/>
                <w:szCs w:val="14"/>
                <w:lang w:val="ru-MO"/>
              </w:rPr>
            </w:pPr>
            <w:r w:rsidRPr="00A35E88">
              <w:rPr>
                <w:rFonts w:asciiTheme="minorHAnsi" w:hAnsiTheme="minorHAnsi"/>
                <w:snapToGrid w:val="0"/>
                <w:szCs w:val="14"/>
                <w:lang w:val="ru-MO"/>
              </w:rPr>
              <w:t>260 380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/>
                <w:snapToGrid w:val="0"/>
                <w:szCs w:val="14"/>
                <w:lang w:val="ru-MO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90 730</w:t>
            </w:r>
          </w:p>
        </w:tc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автомобильный</w:t>
            </w:r>
          </w:p>
        </w:tc>
      </w:tr>
      <w:tr w:rsidR="00613BAD" w:rsidRPr="00A35E88" w:rsidTr="00D95098">
        <w:trPr>
          <w:cantSplit/>
          <w:trHeight w:val="14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троллейбус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93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х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х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х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102</w:t>
            </w:r>
          </w:p>
        </w:tc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троллейбусный</w:t>
            </w:r>
          </w:p>
        </w:tc>
      </w:tr>
      <w:tr w:rsidR="00613BAD" w:rsidRPr="00A35E88" w:rsidTr="00D95098">
        <w:trPr>
          <w:cantSplit/>
          <w:trHeight w:val="146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трамвай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139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135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117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Cs w:val="14"/>
                <w:lang w:val="kk-KZ"/>
              </w:rPr>
              <w:t>135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трамвайный</w:t>
            </w:r>
          </w:p>
        </w:tc>
      </w:tr>
      <w:tr w:rsidR="00613BAD" w:rsidRPr="00A35E88" w:rsidTr="00D95098">
        <w:trPr>
          <w:cantSplit/>
          <w:trHeight w:val="80"/>
        </w:trPr>
        <w:tc>
          <w:tcPr>
            <w:tcW w:w="2835" w:type="dxa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ішкі су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1,2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0,7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х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Cs w:val="14"/>
                <w:lang w:val="kk-KZ"/>
              </w:rPr>
              <w:t>0,7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0,5</w:t>
            </w:r>
          </w:p>
        </w:tc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внутренний водный</w:t>
            </w:r>
          </w:p>
        </w:tc>
      </w:tr>
      <w:tr w:rsidR="00613BAD" w:rsidRPr="00A35E88" w:rsidTr="00D95098">
        <w:trPr>
          <w:cantSplit/>
          <w:trHeight w:val="8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әуе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11 313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14 384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14 990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Cs w:val="14"/>
                <w:lang w:val="kk-KZ"/>
              </w:rPr>
              <w:t>16 886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8 525</w:t>
            </w:r>
          </w:p>
        </w:tc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воздушный</w:t>
            </w:r>
          </w:p>
        </w:tc>
      </w:tr>
      <w:tr w:rsidR="00613BAD" w:rsidRPr="00A35E88" w:rsidTr="00D95098">
        <w:trPr>
          <w:cantSplit/>
          <w:trHeight w:val="8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теңіз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-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-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х</w:t>
            </w:r>
          </w:p>
        </w:tc>
        <w:tc>
          <w:tcPr>
            <w:tcW w:w="915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Cs w:val="14"/>
                <w:lang w:val="kk-KZ"/>
              </w:rPr>
              <w:t>0,4</w:t>
            </w:r>
          </w:p>
        </w:tc>
        <w:tc>
          <w:tcPr>
            <w:tcW w:w="876" w:type="dxa"/>
            <w:vAlign w:val="bottom"/>
          </w:tcPr>
          <w:p w:rsidR="00613BAD" w:rsidRPr="00A35E88" w:rsidRDefault="00613BAD" w:rsidP="00D95098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/>
                <w:sz w:val="14"/>
                <w:szCs w:val="14"/>
              </w:rPr>
              <w:t>0,2</w:t>
            </w:r>
          </w:p>
        </w:tc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морской</w:t>
            </w:r>
          </w:p>
        </w:tc>
      </w:tr>
    </w:tbl>
    <w:p w:rsidR="00613BAD" w:rsidRPr="00A35E88" w:rsidRDefault="00613BAD" w:rsidP="00613BAD">
      <w:pPr>
        <w:ind w:right="-6011" w:firstLine="284"/>
        <w:rPr>
          <w:rFonts w:asciiTheme="minorHAnsi" w:hAnsiTheme="minorHAnsi" w:cs="Calibri"/>
          <w:i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b/>
          <w:i/>
          <w:sz w:val="16"/>
          <w:szCs w:val="16"/>
        </w:rPr>
        <w:t xml:space="preserve">* 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Жолаушыларды метрополитенмен тасымалдау есепке алынған.</w:t>
      </w:r>
    </w:p>
    <w:p w:rsidR="00613BAD" w:rsidRPr="00A35E88" w:rsidRDefault="00613BAD" w:rsidP="00613BAD">
      <w:pPr>
        <w:pStyle w:val="a9"/>
        <w:spacing w:before="0" w:after="0"/>
        <w:ind w:firstLine="284"/>
        <w:jc w:val="left"/>
        <w:rPr>
          <w:rFonts w:asciiTheme="minorHAnsi" w:hAnsiTheme="minorHAnsi" w:cs="Calibri"/>
          <w:b w:val="0"/>
          <w:i/>
          <w:sz w:val="16"/>
          <w:szCs w:val="16"/>
        </w:rPr>
      </w:pPr>
      <w:r w:rsidRPr="00A35E88">
        <w:rPr>
          <w:rFonts w:asciiTheme="minorHAnsi" w:hAnsiTheme="minorHAnsi" w:cs="Calibri"/>
          <w:b w:val="0"/>
          <w:i/>
          <w:sz w:val="16"/>
          <w:szCs w:val="16"/>
        </w:rPr>
        <w:t>С учетом перевозок пассажиров метрополитеном.</w:t>
      </w:r>
    </w:p>
    <w:p w:rsidR="00613BAD" w:rsidRPr="00A35E88" w:rsidRDefault="00613BAD" w:rsidP="00613BAD">
      <w:pPr>
        <w:pStyle w:val="a9"/>
        <w:spacing w:before="160" w:after="160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</w:t>
      </w:r>
      <w:r w:rsidRPr="00A35E88">
        <w:rPr>
          <w:rFonts w:asciiTheme="minorHAnsi" w:hAnsiTheme="minorHAnsi" w:cs="Calibri"/>
          <w:lang w:val="kk-KZ"/>
        </w:rPr>
        <w:t>1</w:t>
      </w:r>
      <w:r w:rsidRPr="00A35E88">
        <w:rPr>
          <w:rFonts w:asciiTheme="minorHAnsi" w:hAnsiTheme="minorHAnsi" w:cs="Calibri"/>
        </w:rPr>
        <w:t>.</w:t>
      </w:r>
      <w:r w:rsidRPr="00A35E88">
        <w:rPr>
          <w:rFonts w:asciiTheme="minorHAnsi" w:hAnsiTheme="minorHAnsi" w:cs="Calibri"/>
          <w:lang w:val="kk-KZ"/>
        </w:rPr>
        <w:t>5</w:t>
      </w:r>
      <w:r w:rsidR="005E7BF5" w:rsidRPr="00A35E88">
        <w:rPr>
          <w:rFonts w:asciiTheme="minorHAnsi" w:hAnsiTheme="minorHAnsi" w:cs="Calibri"/>
          <w:lang w:val="kk-KZ"/>
        </w:rPr>
        <w:t>2</w:t>
      </w:r>
      <w:r w:rsidRPr="00A35E88">
        <w:rPr>
          <w:rFonts w:asciiTheme="minorHAnsi" w:hAnsiTheme="minorHAnsi" w:cs="Calibri"/>
        </w:rPr>
        <w:t xml:space="preserve"> Жалпы пайдаланудағы қатынас жолдарының ұзындығы</w:t>
      </w:r>
      <w:r w:rsidRPr="00A35E88">
        <w:rPr>
          <w:rFonts w:asciiTheme="minorHAnsi" w:hAnsiTheme="minorHAnsi" w:cs="Calibri"/>
        </w:rPr>
        <w:br/>
        <w:t>Протяженность путей сообщения общего пользования</w:t>
      </w:r>
    </w:p>
    <w:p w:rsidR="00613BAD" w:rsidRPr="00A35E88" w:rsidRDefault="00613BAD" w:rsidP="00613BAD">
      <w:pPr>
        <w:pStyle w:val="a5"/>
        <w:spacing w:before="0" w:after="0"/>
        <w:jc w:val="both"/>
        <w:rPr>
          <w:rFonts w:asciiTheme="minorHAnsi" w:hAnsiTheme="minorHAnsi" w:cs="Calibri"/>
          <w:szCs w:val="16"/>
        </w:rPr>
      </w:pPr>
      <w:r w:rsidRPr="00A35E88">
        <w:rPr>
          <w:rFonts w:asciiTheme="minorHAnsi" w:hAnsiTheme="minorHAnsi" w:cs="Calibri"/>
          <w:szCs w:val="16"/>
        </w:rPr>
        <w:t>жыл соңына; мың километр</w:t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</w:r>
      <w:r w:rsidRPr="00A35E88">
        <w:rPr>
          <w:rFonts w:asciiTheme="minorHAnsi" w:hAnsiTheme="minorHAnsi" w:cs="Calibri"/>
          <w:szCs w:val="16"/>
        </w:rPr>
        <w:tab/>
        <w:t>на конец года; тыс. километров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993"/>
        <w:gridCol w:w="850"/>
        <w:gridCol w:w="851"/>
        <w:gridCol w:w="850"/>
        <w:gridCol w:w="851"/>
        <w:gridCol w:w="2976"/>
      </w:tblGrid>
      <w:tr w:rsidR="00613BAD" w:rsidRPr="00A35E88" w:rsidTr="00D95098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2015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613BAD" w:rsidRPr="00A35E88" w:rsidTr="00D95098">
        <w:trPr>
          <w:cantSplit/>
          <w:trHeight w:val="2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Теміржол желісінің пайдаланыстағы ұзындығының қашықтығы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14,9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15,3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15,3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15,3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15,3</w:t>
            </w: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Протяженность эксплуатационной длины железнодорожных линий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  одан: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 из них: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электрлендірілгендері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электрифицированные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Жалпы пайдаланудағы автомобиль жолдарының ұзындығы*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97,</w:t>
            </w: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2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97,4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96,9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96,4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96,5</w:t>
            </w: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Протяженность автомобильных дорог общего пользования*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  одан: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 из них: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қатты жамылғылы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86,2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87,1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86,6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kk-KZ"/>
              </w:rPr>
              <w:t>86,4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86,2</w:t>
            </w: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с твердым покрытием</w:t>
            </w:r>
          </w:p>
        </w:tc>
      </w:tr>
      <w:tr w:rsidR="00613BAD" w:rsidRPr="00A35E88" w:rsidTr="00D95098">
        <w:trPr>
          <w:cantSplit/>
          <w:trHeight w:val="2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Жалпы пайдаланудағы пайдаланатын кеме жүретін барлық ішкі жолдарының ұзындығы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4,2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Протяженность всех эксплуатируемых судоходных внутренних путей общего пользования</w:t>
            </w:r>
          </w:p>
        </w:tc>
      </w:tr>
    </w:tbl>
    <w:p w:rsidR="00613BAD" w:rsidRPr="00A35E88" w:rsidRDefault="00613BAD" w:rsidP="00613BAD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  <w:szCs w:val="16"/>
        </w:rPr>
      </w:pP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>Ж</w:t>
      </w:r>
      <w:r w:rsidRPr="00A35E88">
        <w:rPr>
          <w:rFonts w:asciiTheme="minorHAnsi" w:hAnsiTheme="minorHAnsi" w:cs="Calibri"/>
          <w:b w:val="0"/>
          <w:sz w:val="16"/>
          <w:szCs w:val="16"/>
        </w:rPr>
        <w:t>алғасы</w:t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  <w:t xml:space="preserve">                                   П</w:t>
      </w:r>
      <w:r w:rsidRPr="00A35E88">
        <w:rPr>
          <w:rFonts w:asciiTheme="minorHAnsi" w:hAnsiTheme="minorHAnsi" w:cs="Calibri"/>
          <w:b w:val="0"/>
          <w:sz w:val="16"/>
          <w:szCs w:val="16"/>
        </w:rPr>
        <w:t>родолжение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993"/>
        <w:gridCol w:w="850"/>
        <w:gridCol w:w="851"/>
        <w:gridCol w:w="850"/>
        <w:gridCol w:w="851"/>
        <w:gridCol w:w="2976"/>
      </w:tblGrid>
      <w:tr w:rsidR="00613BAD" w:rsidRPr="00A35E88" w:rsidTr="00D95098">
        <w:trPr>
          <w:trHeight w:val="20"/>
        </w:trPr>
        <w:tc>
          <w:tcPr>
            <w:tcW w:w="2835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2016</w:t>
            </w:r>
          </w:p>
        </w:tc>
        <w:tc>
          <w:tcPr>
            <w:tcW w:w="850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2017</w:t>
            </w:r>
          </w:p>
        </w:tc>
        <w:tc>
          <w:tcPr>
            <w:tcW w:w="851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2018</w:t>
            </w:r>
          </w:p>
        </w:tc>
        <w:tc>
          <w:tcPr>
            <w:tcW w:w="850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851" w:type="dxa"/>
            <w:vAlign w:val="center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2976" w:type="dxa"/>
          </w:tcPr>
          <w:p w:rsidR="00613BAD" w:rsidRPr="00A35E88" w:rsidRDefault="00613BAD" w:rsidP="00D95098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613BAD" w:rsidRPr="00A35E88" w:rsidTr="00D95098">
        <w:trPr>
          <w:trHeight w:val="2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Теміржол желісінің пайдаланыстағы ұзындығының қашықтығы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15,5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16,0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16,1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16,1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16,1</w:t>
            </w: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Протяженность эксплуатационной длины железнодорожных линий</w:t>
            </w:r>
          </w:p>
        </w:tc>
      </w:tr>
      <w:tr w:rsidR="00613BAD" w:rsidRPr="00A35E88" w:rsidTr="00D95098">
        <w:trPr>
          <w:trHeight w:val="2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  одан: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 из них:</w:t>
            </w:r>
          </w:p>
        </w:tc>
      </w:tr>
      <w:tr w:rsidR="00613BAD" w:rsidRPr="00A35E88" w:rsidTr="00D95098">
        <w:trPr>
          <w:trHeight w:val="2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электрлендірілгендері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электрифицированные</w:t>
            </w:r>
          </w:p>
        </w:tc>
      </w:tr>
      <w:tr w:rsidR="00613BAD" w:rsidRPr="00A35E88" w:rsidTr="00D95098">
        <w:trPr>
          <w:trHeight w:val="2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Жалпы пайдаланудағы автомобиль жолдарының ұзындығы*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96,4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95,4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96,2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95,6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95,8</w:t>
            </w: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Протяженность автомобильных дорог общего пользования*</w:t>
            </w:r>
          </w:p>
        </w:tc>
      </w:tr>
      <w:tr w:rsidR="00613BAD" w:rsidRPr="00A35E88" w:rsidTr="00D95098">
        <w:trPr>
          <w:trHeight w:val="2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  олардан: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 xml:space="preserve">   из них:</w:t>
            </w:r>
          </w:p>
        </w:tc>
      </w:tr>
      <w:tr w:rsidR="00613BAD" w:rsidRPr="00A35E88" w:rsidTr="00D95098">
        <w:trPr>
          <w:trHeight w:val="2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қатты жамылғылы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87,0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81,8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8</w:t>
            </w:r>
            <w:r w:rsidRPr="00A35E88">
              <w:rPr>
                <w:rFonts w:asciiTheme="minorHAnsi" w:hAnsiTheme="minorHAnsi" w:cs="Calibri"/>
                <w:szCs w:val="16"/>
                <w:lang w:val="en-US"/>
              </w:rPr>
              <w:t>3</w:t>
            </w:r>
            <w:r w:rsidRPr="00A35E88">
              <w:rPr>
                <w:rFonts w:asciiTheme="minorHAnsi" w:hAnsiTheme="minorHAnsi" w:cs="Calibri"/>
                <w:szCs w:val="16"/>
                <w:lang w:val="kk-KZ"/>
              </w:rPr>
              <w:t>,</w:t>
            </w:r>
            <w:r w:rsidRPr="00A35E88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  <w:lang w:val="en-US"/>
              </w:rPr>
              <w:t>84,8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83,4</w:t>
            </w: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с твердым покрытием</w:t>
            </w:r>
          </w:p>
        </w:tc>
      </w:tr>
      <w:tr w:rsidR="00613BAD" w:rsidRPr="00A35E88" w:rsidTr="00D95098">
        <w:trPr>
          <w:trHeight w:val="20"/>
        </w:trPr>
        <w:tc>
          <w:tcPr>
            <w:tcW w:w="2835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Жалпы пайдаланудағы пайдаланатын кеме жүретін барлық ішкі жолдарының ұзындығы</w:t>
            </w:r>
          </w:p>
        </w:tc>
        <w:tc>
          <w:tcPr>
            <w:tcW w:w="993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4,2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4,2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4,1</w:t>
            </w:r>
          </w:p>
        </w:tc>
        <w:tc>
          <w:tcPr>
            <w:tcW w:w="850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4,1</w:t>
            </w:r>
          </w:p>
        </w:tc>
        <w:tc>
          <w:tcPr>
            <w:tcW w:w="851" w:type="dxa"/>
            <w:vAlign w:val="bottom"/>
          </w:tcPr>
          <w:p w:rsidR="00613BAD" w:rsidRPr="00A35E88" w:rsidRDefault="00613BAD" w:rsidP="00D95098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Cs w:val="16"/>
              </w:rPr>
              <w:t>3,5</w:t>
            </w:r>
          </w:p>
        </w:tc>
        <w:tc>
          <w:tcPr>
            <w:tcW w:w="2976" w:type="dxa"/>
            <w:vAlign w:val="bottom"/>
          </w:tcPr>
          <w:p w:rsidR="00613BAD" w:rsidRPr="00A35E88" w:rsidRDefault="00613BAD" w:rsidP="00D95098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Протяженность всех эксплуатируемых судоходных внутренних путей общего пользования</w:t>
            </w:r>
          </w:p>
        </w:tc>
      </w:tr>
    </w:tbl>
    <w:p w:rsidR="00613BAD" w:rsidRPr="00A35E88" w:rsidRDefault="00613BAD" w:rsidP="00613BAD">
      <w:pPr>
        <w:pStyle w:val="a4"/>
        <w:spacing w:before="0"/>
        <w:ind w:left="284"/>
        <w:rPr>
          <w:rFonts w:asciiTheme="minorHAnsi" w:hAnsiTheme="minorHAnsi" w:cs="Calibri"/>
          <w:szCs w:val="16"/>
        </w:rPr>
      </w:pPr>
      <w:bookmarkStart w:id="2" w:name="_GoBack"/>
      <w:r w:rsidRPr="00A35E88">
        <w:rPr>
          <w:rFonts w:asciiTheme="minorHAnsi" w:hAnsiTheme="minorHAnsi" w:cs="Calibri"/>
          <w:szCs w:val="16"/>
        </w:rPr>
        <w:t>*</w:t>
      </w:r>
      <w:bookmarkEnd w:id="2"/>
      <w:r w:rsidRPr="00A35E88">
        <w:rPr>
          <w:rFonts w:asciiTheme="minorHAnsi" w:hAnsiTheme="minorHAnsi" w:cs="Calibri"/>
          <w:szCs w:val="16"/>
        </w:rPr>
        <w:t xml:space="preserve"> Қазақстан Республикасы </w:t>
      </w:r>
      <w:r w:rsidRPr="00A35E88">
        <w:rPr>
          <w:rFonts w:asciiTheme="minorHAnsi" w:hAnsiTheme="minorHAnsi" w:cs="Calibri"/>
          <w:szCs w:val="16"/>
          <w:lang w:val="kk-KZ"/>
        </w:rPr>
        <w:t xml:space="preserve">Индустрия және инфрақұрылымдық даму </w:t>
      </w:r>
      <w:r w:rsidRPr="00A35E88">
        <w:rPr>
          <w:rFonts w:asciiTheme="minorHAnsi" w:hAnsiTheme="minorHAnsi" w:cs="Calibri"/>
          <w:szCs w:val="16"/>
        </w:rPr>
        <w:t>министрлігінің деректері бойынша.</w:t>
      </w:r>
      <w:r w:rsidRPr="00A35E88">
        <w:rPr>
          <w:rFonts w:asciiTheme="minorHAnsi" w:hAnsiTheme="minorHAnsi" w:cs="Calibri"/>
          <w:szCs w:val="16"/>
        </w:rPr>
        <w:br/>
        <w:t>По данным Министерства инндустрии и инфраструктурного развития Республики Казахстан.</w:t>
      </w:r>
    </w:p>
    <w:p w:rsidR="00401ED1" w:rsidRPr="00A35E88" w:rsidRDefault="00401ED1" w:rsidP="00401ED1">
      <w:pPr>
        <w:pStyle w:val="21"/>
        <w:spacing w:before="0"/>
        <w:rPr>
          <w:rFonts w:asciiTheme="minorHAnsi" w:hAnsiTheme="minorHAnsi" w:cs="Calibri"/>
          <w:sz w:val="24"/>
          <w:lang w:val="kk-KZ"/>
        </w:rPr>
      </w:pPr>
      <w:r w:rsidRPr="00A35E88">
        <w:rPr>
          <w:rFonts w:asciiTheme="minorHAnsi" w:hAnsiTheme="minorHAnsi" w:cs="Calibri"/>
          <w:sz w:val="24"/>
          <w:lang w:val="kk-KZ"/>
        </w:rPr>
        <w:t>Байланыс статистикасы</w:t>
      </w:r>
      <w:r w:rsidRPr="00A35E88">
        <w:rPr>
          <w:rFonts w:asciiTheme="minorHAnsi" w:hAnsiTheme="minorHAnsi" w:cs="Calibri"/>
          <w:sz w:val="24"/>
          <w:lang w:val="kk-KZ"/>
        </w:rPr>
        <w:br/>
        <w:t>Статистика связи</w:t>
      </w:r>
    </w:p>
    <w:p w:rsidR="00401ED1" w:rsidRPr="00A35E88" w:rsidRDefault="00401ED1" w:rsidP="00401ED1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11.5</w:t>
      </w:r>
      <w:r w:rsidR="005E7BF5" w:rsidRPr="00A35E88">
        <w:rPr>
          <w:rFonts w:asciiTheme="minorHAnsi" w:hAnsiTheme="minorHAnsi" w:cs="Calibri"/>
          <w:lang w:val="kk-KZ"/>
        </w:rPr>
        <w:t>3</w:t>
      </w:r>
      <w:r w:rsidRPr="00A35E88">
        <w:rPr>
          <w:rFonts w:asciiTheme="minorHAnsi" w:hAnsiTheme="minorHAnsi" w:cs="Calibri"/>
        </w:rPr>
        <w:t xml:space="preserve"> Байланыс құралдарының бары, ұсынылған қызмет көрсетулер саны</w:t>
      </w:r>
      <w:r w:rsidRPr="00A35E88">
        <w:rPr>
          <w:rFonts w:asciiTheme="minorHAnsi" w:hAnsiTheme="minorHAnsi" w:cs="Calibri"/>
        </w:rPr>
        <w:br/>
        <w:t>Наличие средств связи, число предоставленных услуг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851"/>
        <w:gridCol w:w="851"/>
        <w:gridCol w:w="851"/>
        <w:gridCol w:w="851"/>
        <w:gridCol w:w="851"/>
        <w:gridCol w:w="3116"/>
      </w:tblGrid>
      <w:tr w:rsidR="00401ED1" w:rsidRPr="00A35E88" w:rsidTr="001743F8">
        <w:trPr>
          <w:cantSplit/>
          <w:trHeight w:val="20"/>
          <w:tblHeader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Ұсынылған қызмет көрсетулер: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51" w:type="dxa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3116" w:type="dxa"/>
            <w:tcBorders>
              <w:bottom w:val="nil"/>
            </w:tcBorders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Предоставлено услуг: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газеттер және басқа да мерзімдік басылымдар,млн.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209,8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216,6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214,5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219,1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185,2</w:t>
            </w:r>
          </w:p>
        </w:tc>
        <w:tc>
          <w:tcPr>
            <w:tcW w:w="3116" w:type="dxa"/>
            <w:tcBorders>
              <w:bottom w:val="nil"/>
            </w:tcBorders>
            <w:vAlign w:val="bottom"/>
          </w:tcPr>
          <w:p w:rsidR="00401ED1" w:rsidRPr="00A35E88" w:rsidRDefault="00401ED1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газет и других периодических изданий, млн.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жөнелтілген жазбаша хат-хабарлар, млн.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48,</w:t>
            </w:r>
            <w:r w:rsidRPr="00A35E88">
              <w:rPr>
                <w:rFonts w:asciiTheme="minorHAnsi" w:hAnsiTheme="minorHAnsi" w:cs="Calibri"/>
                <w:noProof w:val="0"/>
              </w:rPr>
              <w:t>6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56,2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59,1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51,9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64,6</w:t>
            </w:r>
          </w:p>
        </w:tc>
        <w:tc>
          <w:tcPr>
            <w:tcW w:w="3116" w:type="dxa"/>
            <w:vAlign w:val="bottom"/>
          </w:tcPr>
          <w:p w:rsidR="00401ED1" w:rsidRPr="00A35E88" w:rsidRDefault="00401ED1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отправлено письменной корреспонденции,млн.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жөнелтілген сәлемдемелер мен бандерольдер, млн.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2,8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3,2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3,7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5,3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7,9</w:t>
            </w:r>
          </w:p>
        </w:tc>
        <w:tc>
          <w:tcPr>
            <w:tcW w:w="3116" w:type="dxa"/>
            <w:vAlign w:val="bottom"/>
          </w:tcPr>
          <w:p w:rsidR="00401ED1" w:rsidRPr="00A35E88" w:rsidRDefault="00401ED1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отправлено посылок и бандеролей, млн.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Жіберілген телеграммалар саны, млн.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1,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8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2,4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4,2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  <w:lang w:val="kk-KZ"/>
              </w:rPr>
              <w:t>3,1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2,1</w:t>
            </w:r>
          </w:p>
        </w:tc>
        <w:tc>
          <w:tcPr>
            <w:tcW w:w="3116" w:type="dxa"/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Количество отправленных телеграмм, млн.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Автоматтандырылған қалааралық телефон байланысы бойынша шыққан, сөйлесумен аяқталған шақырулар саны, млн.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1097,3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1 129,9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1 069,0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953,5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809,1</w:t>
            </w:r>
          </w:p>
        </w:tc>
        <w:tc>
          <w:tcPr>
            <w:tcW w:w="3116" w:type="dxa"/>
            <w:tcBorders>
              <w:bottom w:val="nil"/>
            </w:tcBorders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Количество исходящих вызовов по автоматической междугородной телефонной связи, закончившихся разговорами, млн.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Тіркелген телефон желілерінің саны, мың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4265,8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4 361,4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4 39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</w:t>
            </w:r>
            <w:r w:rsidRPr="00A35E88">
              <w:rPr>
                <w:rFonts w:asciiTheme="minorHAnsi" w:hAnsiTheme="minorHAnsi" w:cs="Calibri"/>
                <w:noProof w:val="0"/>
              </w:rPr>
              <w:t>,0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4 353,4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4 147,8</w:t>
            </w:r>
          </w:p>
        </w:tc>
        <w:tc>
          <w:tcPr>
            <w:tcW w:w="3116" w:type="dxa"/>
            <w:tcBorders>
              <w:bottom w:val="nil"/>
            </w:tcBorders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фиксированных телефонных линий,тыс.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 – халықта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3547,5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3 594,7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3 573,4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3 503,3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3 289,1</w:t>
            </w:r>
          </w:p>
        </w:tc>
        <w:tc>
          <w:tcPr>
            <w:tcW w:w="3116" w:type="dxa"/>
            <w:vAlign w:val="bottom"/>
          </w:tcPr>
          <w:p w:rsidR="00401ED1" w:rsidRPr="00A35E88" w:rsidRDefault="00401ED1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 – у населения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Ұялы байланыс абоненттерінің саны, мың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25240,4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30 235,4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30 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364,9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28 595,6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26 309,3</w:t>
            </w:r>
          </w:p>
        </w:tc>
        <w:tc>
          <w:tcPr>
            <w:tcW w:w="3116" w:type="dxa"/>
            <w:tcBorders>
              <w:left w:val="nil"/>
            </w:tcBorders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абонентов сотовой связи, тыс</w:t>
            </w:r>
            <w:r w:rsidRPr="00A35E88">
              <w:rPr>
                <w:rFonts w:asciiTheme="minorHAnsi" w:hAnsiTheme="minorHAnsi" w:cs="Calibri"/>
                <w:lang w:val="kk-KZ"/>
              </w:rPr>
              <w:t>.</w:t>
            </w:r>
            <w:r w:rsidRPr="00A35E88">
              <w:rPr>
                <w:rFonts w:asciiTheme="minorHAnsi" w:hAnsiTheme="minorHAnsi" w:cs="Calibri"/>
              </w:rPr>
              <w:t xml:space="preserve">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Тіркелген Интернет абоненттерінің саны, мың бірлік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1 261,5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1 607,2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1 976,0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2 100,9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2 305,6</w:t>
            </w:r>
          </w:p>
        </w:tc>
        <w:tc>
          <w:tcPr>
            <w:tcW w:w="3116" w:type="dxa"/>
            <w:tcBorders>
              <w:left w:val="nil"/>
              <w:bottom w:val="single" w:sz="4" w:space="0" w:color="auto"/>
            </w:tcBorders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абонентов фиксированного Интернета, тыс. единиц</w:t>
            </w:r>
          </w:p>
        </w:tc>
      </w:tr>
    </w:tbl>
    <w:p w:rsidR="00401ED1" w:rsidRPr="00A35E88" w:rsidRDefault="00401ED1" w:rsidP="00401ED1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  <w:lang w:val="kk-KZ"/>
        </w:rPr>
      </w:pPr>
      <w:r w:rsidRPr="00A35E88">
        <w:rPr>
          <w:rFonts w:asciiTheme="minorHAnsi" w:hAnsiTheme="minorHAnsi" w:cs="Calibri"/>
          <w:b w:val="0"/>
          <w:sz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851"/>
        <w:gridCol w:w="850"/>
        <w:gridCol w:w="851"/>
        <w:gridCol w:w="850"/>
        <w:gridCol w:w="851"/>
        <w:gridCol w:w="3118"/>
      </w:tblGrid>
      <w:tr w:rsidR="00401ED1" w:rsidRPr="00A35E88" w:rsidTr="001743F8">
        <w:trPr>
          <w:cantSplit/>
          <w:trHeight w:val="20"/>
          <w:tblHeader/>
        </w:trPr>
        <w:tc>
          <w:tcPr>
            <w:tcW w:w="2835" w:type="dxa"/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center"/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2016</w:t>
            </w:r>
          </w:p>
        </w:tc>
        <w:tc>
          <w:tcPr>
            <w:tcW w:w="850" w:type="dxa"/>
            <w:vAlign w:val="center"/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vAlign w:val="center"/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0" w:type="dxa"/>
            <w:vAlign w:val="center"/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2019</w:t>
            </w:r>
          </w:p>
        </w:tc>
        <w:tc>
          <w:tcPr>
            <w:tcW w:w="851" w:type="dxa"/>
            <w:vAlign w:val="center"/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2020</w:t>
            </w:r>
          </w:p>
        </w:tc>
        <w:tc>
          <w:tcPr>
            <w:tcW w:w="3118" w:type="dxa"/>
          </w:tcPr>
          <w:p w:rsidR="00401ED1" w:rsidRPr="00A35E88" w:rsidRDefault="00401ED1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Ұсынылған қызмет көрсетулер: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pStyle w:val="a7"/>
              <w:ind w:right="92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3118" w:type="dxa"/>
            <w:vAlign w:val="bottom"/>
          </w:tcPr>
          <w:p w:rsidR="00401ED1" w:rsidRPr="00A35E88" w:rsidRDefault="00401ED1" w:rsidP="001743F8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Предоставлено услуг: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газеттер және басқа да мерзімдік басылымдар,млн.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179,6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164,3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135,6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118,7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/>
                <w:sz w:val="16"/>
                <w:szCs w:val="16"/>
                <w:lang w:val="kk-KZ"/>
              </w:rPr>
              <w:t>108,6</w:t>
            </w:r>
          </w:p>
        </w:tc>
        <w:tc>
          <w:tcPr>
            <w:tcW w:w="3118" w:type="dxa"/>
            <w:vAlign w:val="bottom"/>
          </w:tcPr>
          <w:p w:rsidR="00401ED1" w:rsidRPr="00A35E88" w:rsidRDefault="00401ED1" w:rsidP="001743F8">
            <w:pPr>
              <w:pStyle w:val="a7"/>
              <w:ind w:left="24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газет и других периодических изданий, млн.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жөнелтілген жазбаша хат-хабарлар, млн.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52,7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44,6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43,4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49,1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45,3</w:t>
            </w:r>
          </w:p>
        </w:tc>
        <w:tc>
          <w:tcPr>
            <w:tcW w:w="3118" w:type="dxa"/>
            <w:vAlign w:val="bottom"/>
          </w:tcPr>
          <w:p w:rsidR="00401ED1" w:rsidRPr="00A35E88" w:rsidRDefault="00401ED1" w:rsidP="001743F8">
            <w:pPr>
              <w:pStyle w:val="a7"/>
              <w:ind w:left="24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отправлено письменной корреспонденции,млн.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жөнелтілген сәлемдемелер мен бандерольдер, млн.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6,3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7,1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6,6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8,9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z w:val="16"/>
              </w:rPr>
              <w:t>10,2</w:t>
            </w:r>
          </w:p>
        </w:tc>
        <w:tc>
          <w:tcPr>
            <w:tcW w:w="3118" w:type="dxa"/>
            <w:vAlign w:val="bottom"/>
          </w:tcPr>
          <w:p w:rsidR="00401ED1" w:rsidRPr="00A35E88" w:rsidRDefault="00401ED1" w:rsidP="001743F8">
            <w:pPr>
              <w:pStyle w:val="a7"/>
              <w:ind w:left="24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отправлено посылок и бандеролей, млн.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Жіберілген телеграммалар саны, млн.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1,6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1,7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1,4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  <w:lang w:val="kk-KZ"/>
              </w:rPr>
              <w:t>1,1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  <w:lang w:val="kk-KZ"/>
              </w:rPr>
              <w:t>1,1</w:t>
            </w:r>
          </w:p>
        </w:tc>
        <w:tc>
          <w:tcPr>
            <w:tcW w:w="3118" w:type="dxa"/>
            <w:vAlign w:val="bottom"/>
          </w:tcPr>
          <w:p w:rsidR="00401ED1" w:rsidRPr="00A35E88" w:rsidRDefault="00401ED1" w:rsidP="001743F8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Количество отправленных телеграмм, млн.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Автоматтандырылған қалааралық телефон байланысы бойынша шыққан, сөйлесумен аяқталған шақырулар саны, млн.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865,1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734,3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612,5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502,6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529,1</w:t>
            </w:r>
          </w:p>
        </w:tc>
        <w:tc>
          <w:tcPr>
            <w:tcW w:w="3118" w:type="dxa"/>
            <w:vAlign w:val="bottom"/>
          </w:tcPr>
          <w:p w:rsidR="00401ED1" w:rsidRPr="00A35E88" w:rsidRDefault="00401ED1" w:rsidP="001743F8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Количество исходящих вызовов по автоматической междугородной телефонной связи, закончившихся разговорами, млн.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Тіркелген телефон желілерінің саны, мың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3 925,2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3 686,6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3 206,1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3 072,5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3 091,0</w:t>
            </w:r>
          </w:p>
        </w:tc>
        <w:tc>
          <w:tcPr>
            <w:tcW w:w="3118" w:type="dxa"/>
            <w:vAlign w:val="bottom"/>
          </w:tcPr>
          <w:p w:rsidR="00401ED1" w:rsidRPr="00A35E88" w:rsidRDefault="00401ED1" w:rsidP="001743F8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фиксированных телефонных линий,тыс.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 – халықта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3 065,3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2 839,9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2 595,5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2 455,7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  <w:szCs w:val="16"/>
                <w:lang w:val="kk-KZ"/>
              </w:rPr>
              <w:t>2 421,4</w:t>
            </w:r>
          </w:p>
        </w:tc>
        <w:tc>
          <w:tcPr>
            <w:tcW w:w="3118" w:type="dxa"/>
            <w:vAlign w:val="bottom"/>
          </w:tcPr>
          <w:p w:rsidR="00401ED1" w:rsidRPr="00A35E88" w:rsidRDefault="00401ED1" w:rsidP="001743F8">
            <w:pPr>
              <w:pStyle w:val="a7"/>
              <w:ind w:left="24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 – у населения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Ұялы байланыс абоненттерінің саны, мың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25 534,7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26 693,3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26 065,6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szCs w:val="16"/>
                <w:lang w:val="kk-KZ"/>
              </w:rPr>
              <w:t>25 717,7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/>
                <w:szCs w:val="16"/>
                <w:lang w:val="kk-KZ"/>
              </w:rPr>
              <w:t>24 293,9</w:t>
            </w:r>
          </w:p>
        </w:tc>
        <w:tc>
          <w:tcPr>
            <w:tcW w:w="3118" w:type="dxa"/>
            <w:vAlign w:val="bottom"/>
          </w:tcPr>
          <w:p w:rsidR="00401ED1" w:rsidRPr="00A35E88" w:rsidRDefault="00401ED1" w:rsidP="001743F8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абонентов сотовой связи, тыс</w:t>
            </w:r>
            <w:r w:rsidRPr="00A35E88">
              <w:rPr>
                <w:rFonts w:asciiTheme="minorHAnsi" w:hAnsiTheme="minorHAnsi" w:cs="Calibri"/>
                <w:lang w:val="kk-KZ"/>
              </w:rPr>
              <w:t>.</w:t>
            </w:r>
            <w:r w:rsidRPr="00A35E88">
              <w:rPr>
                <w:rFonts w:asciiTheme="minorHAnsi" w:hAnsiTheme="minorHAnsi" w:cs="Calibri"/>
              </w:rPr>
              <w:t xml:space="preserve"> единиц</w:t>
            </w:r>
          </w:p>
        </w:tc>
      </w:tr>
      <w:tr w:rsidR="00401ED1" w:rsidRPr="00A35E88" w:rsidTr="001743F8">
        <w:trPr>
          <w:cantSplit/>
          <w:trHeight w:val="20"/>
        </w:trPr>
        <w:tc>
          <w:tcPr>
            <w:tcW w:w="2835" w:type="dxa"/>
            <w:vAlign w:val="bottom"/>
          </w:tcPr>
          <w:p w:rsidR="00401ED1" w:rsidRPr="00A35E88" w:rsidRDefault="00401ED1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Тіркелген Интернет абоненттерінің саны, мың бірлік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2 352,7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2 580,2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lang w:val="kk-KZ"/>
              </w:rPr>
              <w:t>2 462,4</w:t>
            </w:r>
          </w:p>
        </w:tc>
        <w:tc>
          <w:tcPr>
            <w:tcW w:w="850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2 513,1</w:t>
            </w:r>
          </w:p>
        </w:tc>
        <w:tc>
          <w:tcPr>
            <w:tcW w:w="851" w:type="dxa"/>
            <w:vAlign w:val="bottom"/>
          </w:tcPr>
          <w:p w:rsidR="00401ED1" w:rsidRPr="00A35E88" w:rsidRDefault="00401ED1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2 620,5</w:t>
            </w:r>
          </w:p>
        </w:tc>
        <w:tc>
          <w:tcPr>
            <w:tcW w:w="3118" w:type="dxa"/>
            <w:vAlign w:val="bottom"/>
          </w:tcPr>
          <w:p w:rsidR="00401ED1" w:rsidRPr="00A35E88" w:rsidRDefault="00401ED1" w:rsidP="001743F8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Число абонентов фиксированного Интернета, тыс. единиц</w:t>
            </w:r>
          </w:p>
        </w:tc>
      </w:tr>
    </w:tbl>
    <w:p w:rsidR="006F2D8A" w:rsidRPr="00A35E88" w:rsidRDefault="006F2D8A" w:rsidP="006F2D8A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sz w:val="24"/>
          <w:szCs w:val="24"/>
          <w:lang w:val="kk-KZ"/>
        </w:rPr>
        <w:t>Ішкі сауда статистикасы</w:t>
      </w:r>
      <w:r w:rsidRPr="00A35E88">
        <w:rPr>
          <w:rFonts w:asciiTheme="minorHAnsi" w:hAnsiTheme="minorHAnsi" w:cs="Calibri"/>
          <w:sz w:val="24"/>
          <w:szCs w:val="24"/>
          <w:lang w:val="kk-KZ"/>
        </w:rPr>
        <w:br/>
        <w:t>Статистика внутренней торговли</w:t>
      </w:r>
    </w:p>
    <w:p w:rsidR="006F2D8A" w:rsidRPr="00A35E88" w:rsidRDefault="006F2D8A" w:rsidP="006F2D8A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11.5</w:t>
      </w:r>
      <w:r w:rsidR="005E7BF5" w:rsidRPr="00A35E88">
        <w:rPr>
          <w:rFonts w:asciiTheme="minorHAnsi" w:hAnsiTheme="minorHAnsi" w:cs="Calibri"/>
          <w:lang w:val="kk-KZ"/>
        </w:rPr>
        <w:t>4</w:t>
      </w:r>
      <w:r w:rsidRPr="00A35E88">
        <w:rPr>
          <w:rFonts w:asciiTheme="minorHAnsi" w:hAnsiTheme="minorHAnsi" w:cs="Calibri"/>
        </w:rPr>
        <w:t xml:space="preserve"> Сауда дамуының негізгі көрсеткіштері</w:t>
      </w:r>
      <w:r w:rsidRPr="00A35E88">
        <w:rPr>
          <w:rFonts w:asciiTheme="minorHAnsi" w:hAnsiTheme="minorHAnsi" w:cs="Calibri"/>
        </w:rPr>
        <w:br/>
        <w:t>Основные показатели развития торговли</w:t>
      </w:r>
    </w:p>
    <w:tbl>
      <w:tblPr>
        <w:tblW w:w="10206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59"/>
        <w:gridCol w:w="832"/>
        <w:gridCol w:w="832"/>
        <w:gridCol w:w="832"/>
        <w:gridCol w:w="832"/>
        <w:gridCol w:w="832"/>
        <w:gridCol w:w="2887"/>
      </w:tblGrid>
      <w:tr w:rsidR="006F2D8A" w:rsidRPr="00A35E88" w:rsidTr="001743F8">
        <w:trPr>
          <w:cantSplit/>
          <w:trHeight w:hRule="exact" w:val="228"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2011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2012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2013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2014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F2D8A" w:rsidRPr="00A35E88" w:rsidTr="001743F8">
        <w:trPr>
          <w:cantSplit/>
          <w:trHeight w:hRule="exact" w:val="429"/>
        </w:trPr>
        <w:tc>
          <w:tcPr>
            <w:tcW w:w="3159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Бөлшек сауда көлемі (ағымдағы бағаларда), млрд. теңге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3 865,8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4 567,7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5 474,3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6 332,3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6 555,8</w:t>
            </w:r>
          </w:p>
        </w:tc>
        <w:tc>
          <w:tcPr>
            <w:tcW w:w="2887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Объем розничной торговли (в текущих ценах) , млрд. тенге</w:t>
            </w:r>
          </w:p>
        </w:tc>
      </w:tr>
      <w:tr w:rsidR="006F2D8A" w:rsidRPr="00A35E88" w:rsidTr="001743F8">
        <w:trPr>
          <w:cantSplit/>
          <w:trHeight w:hRule="exact" w:val="266"/>
        </w:trPr>
        <w:tc>
          <w:tcPr>
            <w:tcW w:w="315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887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числе:</w:t>
            </w:r>
          </w:p>
        </w:tc>
      </w:tr>
      <w:tr w:rsidR="006F2D8A" w:rsidRPr="00A35E88" w:rsidTr="001743F8">
        <w:trPr>
          <w:cantSplit/>
          <w:trHeight w:hRule="exact" w:val="275"/>
        </w:trPr>
        <w:tc>
          <w:tcPr>
            <w:tcW w:w="315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азық-түлік тауарлары 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1 225,9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1 417, 7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1 609,</w:t>
            </w:r>
            <w:r w:rsidRPr="00A35E88">
              <w:rPr>
                <w:rFonts w:asciiTheme="minorHAnsi" w:hAnsiTheme="minorHAnsi" w:cs="Calibri"/>
                <w:noProof w:val="0"/>
              </w:rPr>
              <w:t>9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1 820, 8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1 886,9</w:t>
            </w:r>
          </w:p>
        </w:tc>
        <w:tc>
          <w:tcPr>
            <w:tcW w:w="2887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продовольственные товары</w:t>
            </w:r>
          </w:p>
        </w:tc>
      </w:tr>
      <w:tr w:rsidR="006F2D8A" w:rsidRPr="00A35E88" w:rsidTr="001743F8">
        <w:trPr>
          <w:cantSplit/>
          <w:trHeight w:hRule="exact" w:val="306"/>
        </w:trPr>
        <w:tc>
          <w:tcPr>
            <w:tcW w:w="315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азық-түлік емес тауарлар 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2 639,9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3 150,0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35E88">
              <w:rPr>
                <w:rFonts w:asciiTheme="minorHAnsi" w:hAnsiTheme="minorHAnsi" w:cs="Calibri"/>
                <w:noProof w:val="0"/>
                <w:lang w:val="en-US"/>
              </w:rPr>
              <w:t>3 864,4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4 511,</w:t>
            </w:r>
            <w:r w:rsidRPr="00A35E88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4668,9</w:t>
            </w:r>
          </w:p>
        </w:tc>
        <w:tc>
          <w:tcPr>
            <w:tcW w:w="2887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непродовольственные товары</w:t>
            </w:r>
          </w:p>
        </w:tc>
      </w:tr>
      <w:tr w:rsidR="006F2D8A" w:rsidRPr="00A35E88" w:rsidTr="001743F8">
        <w:trPr>
          <w:cantSplit/>
          <w:trHeight w:hRule="exact" w:val="565"/>
        </w:trPr>
        <w:tc>
          <w:tcPr>
            <w:tcW w:w="315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Бөлшек сауда желісіндегі тауар қоры (ағымдағы бағаларда, жыл соңына),</w:t>
            </w:r>
          </w:p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млрд. теңге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186,8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230,8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280,2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324,8</w:t>
            </w:r>
          </w:p>
        </w:tc>
        <w:tc>
          <w:tcPr>
            <w:tcW w:w="832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363,1</w:t>
            </w:r>
          </w:p>
        </w:tc>
        <w:tc>
          <w:tcPr>
            <w:tcW w:w="2887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Товарные запасы в розничной сети (в текущих ценах, на конец года) , млрд. тенге</w:t>
            </w:r>
          </w:p>
        </w:tc>
      </w:tr>
      <w:tr w:rsidR="006F2D8A" w:rsidRPr="00A35E88" w:rsidTr="001743F8">
        <w:trPr>
          <w:cantSplit/>
          <w:trHeight w:hRule="exact" w:val="271"/>
        </w:trPr>
        <w:tc>
          <w:tcPr>
            <w:tcW w:w="3159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сауда күндерінде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43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42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46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44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47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днях торговли</w:t>
            </w:r>
          </w:p>
        </w:tc>
      </w:tr>
    </w:tbl>
    <w:p w:rsidR="006F2D8A" w:rsidRPr="00A35E88" w:rsidRDefault="006F2D8A" w:rsidP="006F2D8A">
      <w:pPr>
        <w:rPr>
          <w:rFonts w:asciiTheme="minorHAnsi" w:hAnsiTheme="minorHAnsi" w:cs="Calibri"/>
          <w:sz w:val="16"/>
          <w:szCs w:val="16"/>
        </w:rPr>
      </w:pPr>
      <w:r w:rsidRPr="00A35E88">
        <w:rPr>
          <w:rFonts w:asciiTheme="minorHAnsi" w:hAnsiTheme="minorHAnsi" w:cs="Calibri"/>
          <w:sz w:val="16"/>
          <w:szCs w:val="16"/>
        </w:rPr>
        <w:t>Жалғасы</w:t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  <w:t>Продолжение</w:t>
      </w:r>
    </w:p>
    <w:tbl>
      <w:tblPr>
        <w:tblW w:w="10206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850"/>
        <w:gridCol w:w="851"/>
        <w:gridCol w:w="853"/>
        <w:gridCol w:w="804"/>
        <w:gridCol w:w="753"/>
        <w:gridCol w:w="2976"/>
      </w:tblGrid>
      <w:tr w:rsidR="006F2D8A" w:rsidRPr="00A35E88" w:rsidTr="001743F8">
        <w:trPr>
          <w:cantSplit/>
          <w:trHeight w:hRule="exact" w:val="23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F2D8A" w:rsidRPr="00A35E88" w:rsidTr="001743F8">
        <w:trPr>
          <w:cantSplit/>
          <w:trHeight w:hRule="exact" w:val="404"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Бөлшек сауда көлемі (ағымдағы бағаларда), млрд. теңге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7 974,4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8 892,8</w:t>
            </w: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10 045,8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11 327,6</w:t>
            </w: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 w:val="14"/>
                <w:szCs w:val="14"/>
              </w:rPr>
              <w:t>11 729,9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Объем розничной торговли (в текущих ценах), млрд. тенге</w:t>
            </w:r>
          </w:p>
        </w:tc>
      </w:tr>
      <w:tr w:rsidR="006F2D8A" w:rsidRPr="00A35E88" w:rsidTr="001743F8">
        <w:trPr>
          <w:cantSplit/>
          <w:trHeight w:hRule="exact" w:val="270"/>
        </w:trPr>
        <w:tc>
          <w:tcPr>
            <w:tcW w:w="311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850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3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04" w:type="dxa"/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53" w:type="dxa"/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2976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числе:</w:t>
            </w:r>
          </w:p>
        </w:tc>
      </w:tr>
      <w:tr w:rsidR="006F2D8A" w:rsidRPr="00A35E88" w:rsidTr="001743F8">
        <w:trPr>
          <w:cantSplit/>
          <w:trHeight w:hRule="exact" w:val="202"/>
        </w:trPr>
        <w:tc>
          <w:tcPr>
            <w:tcW w:w="311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азық-түлік тауарлары</w:t>
            </w:r>
          </w:p>
        </w:tc>
        <w:tc>
          <w:tcPr>
            <w:tcW w:w="850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2 204,3</w:t>
            </w:r>
          </w:p>
        </w:tc>
        <w:tc>
          <w:tcPr>
            <w:tcW w:w="851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2 690,8</w:t>
            </w:r>
          </w:p>
        </w:tc>
        <w:tc>
          <w:tcPr>
            <w:tcW w:w="853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3 035,8</w:t>
            </w:r>
          </w:p>
        </w:tc>
        <w:tc>
          <w:tcPr>
            <w:tcW w:w="804" w:type="dxa"/>
            <w:vAlign w:val="bottom"/>
          </w:tcPr>
          <w:p w:rsidR="006F2D8A" w:rsidRPr="00A35E88" w:rsidRDefault="006F2D8A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3 562,4 442 361</w:t>
            </w:r>
          </w:p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53" w:type="dxa"/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 w:val="14"/>
                <w:szCs w:val="14"/>
              </w:rPr>
              <w:t>4 102,1</w:t>
            </w:r>
          </w:p>
        </w:tc>
        <w:tc>
          <w:tcPr>
            <w:tcW w:w="2976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продовольственные товары</w:t>
            </w:r>
          </w:p>
        </w:tc>
      </w:tr>
      <w:tr w:rsidR="006F2D8A" w:rsidRPr="00A35E88" w:rsidTr="001743F8">
        <w:trPr>
          <w:cantSplit/>
          <w:trHeight w:hRule="exact" w:val="222"/>
        </w:trPr>
        <w:tc>
          <w:tcPr>
            <w:tcW w:w="311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азық-түлік емес тауарлар </w:t>
            </w:r>
          </w:p>
        </w:tc>
        <w:tc>
          <w:tcPr>
            <w:tcW w:w="850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5 770,1</w:t>
            </w:r>
          </w:p>
        </w:tc>
        <w:tc>
          <w:tcPr>
            <w:tcW w:w="851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6 202,0</w:t>
            </w:r>
          </w:p>
        </w:tc>
        <w:tc>
          <w:tcPr>
            <w:tcW w:w="853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7 010,0</w:t>
            </w:r>
          </w:p>
        </w:tc>
        <w:tc>
          <w:tcPr>
            <w:tcW w:w="804" w:type="dxa"/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7 765,1</w:t>
            </w:r>
          </w:p>
        </w:tc>
        <w:tc>
          <w:tcPr>
            <w:tcW w:w="753" w:type="dxa"/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</w:t>
            </w:r>
            <w:r w:rsidRPr="00A35E88">
              <w:rPr>
                <w:rFonts w:asciiTheme="minorHAnsi" w:hAnsiTheme="minorHAnsi" w:cs="Calibri"/>
                <w:noProof w:val="0"/>
                <w:lang w:val="en-US"/>
              </w:rPr>
              <w:t xml:space="preserve"> </w:t>
            </w: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627,8</w:t>
            </w:r>
          </w:p>
        </w:tc>
        <w:tc>
          <w:tcPr>
            <w:tcW w:w="2976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непродовольственные товары</w:t>
            </w:r>
          </w:p>
        </w:tc>
      </w:tr>
      <w:tr w:rsidR="006F2D8A" w:rsidRPr="00A35E88" w:rsidTr="001743F8">
        <w:trPr>
          <w:cantSplit/>
          <w:trHeight w:hRule="exact" w:val="651"/>
        </w:trPr>
        <w:tc>
          <w:tcPr>
            <w:tcW w:w="311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Бөлшек сауда желісіндегі тауар қоры (ағымдағы бағаларда, жыл соңына сауда кәсіпорындары бойынша), млрд. теңге</w:t>
            </w:r>
          </w:p>
        </w:tc>
        <w:tc>
          <w:tcPr>
            <w:tcW w:w="850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387,1</w:t>
            </w:r>
          </w:p>
        </w:tc>
        <w:tc>
          <w:tcPr>
            <w:tcW w:w="851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434,7</w:t>
            </w:r>
          </w:p>
        </w:tc>
        <w:tc>
          <w:tcPr>
            <w:tcW w:w="853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490,1</w:t>
            </w:r>
          </w:p>
        </w:tc>
        <w:tc>
          <w:tcPr>
            <w:tcW w:w="804" w:type="dxa"/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667,0</w:t>
            </w:r>
          </w:p>
        </w:tc>
        <w:tc>
          <w:tcPr>
            <w:tcW w:w="753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759,2</w:t>
            </w:r>
          </w:p>
        </w:tc>
        <w:tc>
          <w:tcPr>
            <w:tcW w:w="2976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Товарные запасы в розничной сети (в текущих ценах, на конец года по предприятиям торговли), млрд. тенге</w:t>
            </w:r>
          </w:p>
        </w:tc>
      </w:tr>
      <w:tr w:rsidR="006F2D8A" w:rsidRPr="00A35E88" w:rsidTr="001743F8">
        <w:trPr>
          <w:cantSplit/>
          <w:trHeight w:hRule="exact" w:val="183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сауда күндерінде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46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50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50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47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48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днях торговли</w:t>
            </w:r>
          </w:p>
        </w:tc>
      </w:tr>
    </w:tbl>
    <w:p w:rsidR="006F2D8A" w:rsidRPr="00A35E88" w:rsidRDefault="006F2D8A" w:rsidP="006F2D8A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11.5</w:t>
      </w:r>
      <w:r w:rsidR="005E7BF5" w:rsidRPr="00A35E88">
        <w:rPr>
          <w:rFonts w:asciiTheme="minorHAnsi" w:hAnsiTheme="minorHAnsi" w:cs="Calibri"/>
        </w:rPr>
        <w:t>5</w:t>
      </w:r>
      <w:r w:rsidRPr="00A35E88">
        <w:rPr>
          <w:rFonts w:asciiTheme="minorHAnsi" w:hAnsiTheme="minorHAnsi" w:cs="Calibri"/>
        </w:rPr>
        <w:t xml:space="preserve"> Бөлшек сауданың нақты көлемінің индекстері</w:t>
      </w:r>
      <w:r w:rsidRPr="00A35E88">
        <w:rPr>
          <w:rFonts w:asciiTheme="minorHAnsi" w:hAnsiTheme="minorHAnsi" w:cs="Calibri"/>
        </w:rPr>
        <w:br/>
        <w:t>Индексы физического объема розничной торговли</w:t>
      </w:r>
    </w:p>
    <w:p w:rsidR="006F2D8A" w:rsidRPr="00A35E88" w:rsidRDefault="006F2D8A" w:rsidP="006F2D8A">
      <w:pPr>
        <w:pStyle w:val="a0"/>
        <w:ind w:firstLine="0"/>
        <w:rPr>
          <w:rFonts w:asciiTheme="minorHAnsi" w:hAnsiTheme="minorHAnsi" w:cs="Calibri"/>
          <w:sz w:val="16"/>
          <w:szCs w:val="16"/>
        </w:rPr>
      </w:pPr>
      <w:r w:rsidRPr="00A35E88">
        <w:rPr>
          <w:rFonts w:asciiTheme="minorHAnsi" w:hAnsiTheme="minorHAnsi" w:cs="Calibri"/>
          <w:sz w:val="16"/>
          <w:szCs w:val="16"/>
        </w:rPr>
        <w:t>өткен жылға пайызбен</w:t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</w:r>
      <w:r w:rsidRPr="00A35E88">
        <w:rPr>
          <w:rFonts w:asciiTheme="minorHAnsi" w:hAnsiTheme="minorHAnsi" w:cs="Calibri"/>
          <w:sz w:val="16"/>
          <w:szCs w:val="16"/>
        </w:rPr>
        <w:tab/>
        <w:t>в процентах к предыдущему году</w:t>
      </w:r>
    </w:p>
    <w:tbl>
      <w:tblPr>
        <w:tblW w:w="10206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836"/>
        <w:gridCol w:w="836"/>
        <w:gridCol w:w="836"/>
        <w:gridCol w:w="43"/>
        <w:gridCol w:w="709"/>
        <w:gridCol w:w="851"/>
        <w:gridCol w:w="2976"/>
      </w:tblGrid>
      <w:tr w:rsidR="006F2D8A" w:rsidRPr="00A35E88" w:rsidTr="001743F8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2012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F2D8A" w:rsidRPr="00A35E88" w:rsidTr="001743F8">
        <w:trPr>
          <w:cantSplit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Бөлшек сауданың нақты көлем индексі, барлығы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111,7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113,4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116,0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107,9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97,5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физического объема розничной торговли, всего</w:t>
            </w:r>
          </w:p>
        </w:tc>
      </w:tr>
      <w:tr w:rsidR="006F2D8A" w:rsidRPr="00A35E88" w:rsidTr="001743F8">
        <w:trPr>
          <w:cantSplit/>
        </w:trPr>
        <w:tc>
          <w:tcPr>
            <w:tcW w:w="311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оның ішінде: </w:t>
            </w:r>
          </w:p>
        </w:tc>
        <w:tc>
          <w:tcPr>
            <w:tcW w:w="836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6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6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52" w:type="dxa"/>
            <w:gridSpan w:val="2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976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числе:</w:t>
            </w:r>
          </w:p>
        </w:tc>
      </w:tr>
      <w:tr w:rsidR="006F2D8A" w:rsidRPr="00A35E88" w:rsidTr="001743F8">
        <w:trPr>
          <w:cantSplit/>
        </w:trPr>
        <w:tc>
          <w:tcPr>
            <w:tcW w:w="311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азық-түлік тауарлары</w:t>
            </w:r>
          </w:p>
        </w:tc>
        <w:tc>
          <w:tcPr>
            <w:tcW w:w="836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104,1</w:t>
            </w:r>
          </w:p>
        </w:tc>
        <w:tc>
          <w:tcPr>
            <w:tcW w:w="836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111,6</w:t>
            </w:r>
          </w:p>
        </w:tc>
        <w:tc>
          <w:tcPr>
            <w:tcW w:w="836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108,7</w:t>
            </w:r>
          </w:p>
        </w:tc>
        <w:tc>
          <w:tcPr>
            <w:tcW w:w="752" w:type="dxa"/>
            <w:gridSpan w:val="2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105,3</w:t>
            </w:r>
          </w:p>
        </w:tc>
        <w:tc>
          <w:tcPr>
            <w:tcW w:w="851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96,4</w:t>
            </w:r>
          </w:p>
        </w:tc>
        <w:tc>
          <w:tcPr>
            <w:tcW w:w="2976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продовольственные товары</w:t>
            </w:r>
          </w:p>
        </w:tc>
      </w:tr>
      <w:tr w:rsidR="006F2D8A" w:rsidRPr="00A35E88" w:rsidTr="001743F8">
        <w:trPr>
          <w:cantSplit/>
        </w:trPr>
        <w:tc>
          <w:tcPr>
            <w:tcW w:w="311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 алкогольді ішімдіктер</w:t>
            </w:r>
          </w:p>
        </w:tc>
        <w:tc>
          <w:tcPr>
            <w:tcW w:w="836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104,1</w:t>
            </w:r>
          </w:p>
        </w:tc>
        <w:tc>
          <w:tcPr>
            <w:tcW w:w="836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108,2</w:t>
            </w:r>
          </w:p>
        </w:tc>
        <w:tc>
          <w:tcPr>
            <w:tcW w:w="836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108,9</w:t>
            </w:r>
          </w:p>
        </w:tc>
        <w:tc>
          <w:tcPr>
            <w:tcW w:w="752" w:type="dxa"/>
            <w:gridSpan w:val="2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88,7</w:t>
            </w:r>
          </w:p>
        </w:tc>
        <w:tc>
          <w:tcPr>
            <w:tcW w:w="851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125,0</w:t>
            </w:r>
          </w:p>
        </w:tc>
        <w:tc>
          <w:tcPr>
            <w:tcW w:w="2976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 алкогольные напитки</w:t>
            </w:r>
          </w:p>
        </w:tc>
      </w:tr>
      <w:tr w:rsidR="006F2D8A" w:rsidRPr="00A35E88" w:rsidTr="001743F8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азық-түлік емес тауарлар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116,0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114,1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119,3</w:t>
            </w:r>
          </w:p>
        </w:tc>
        <w:tc>
          <w:tcPr>
            <w:tcW w:w="752" w:type="dxa"/>
            <w:gridSpan w:val="2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109,1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98,0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непродовольственные товары</w:t>
            </w:r>
          </w:p>
        </w:tc>
      </w:tr>
    </w:tbl>
    <w:p w:rsidR="006F2D8A" w:rsidRPr="00A35E88" w:rsidRDefault="006F2D8A" w:rsidP="006F2D8A">
      <w:pPr>
        <w:pStyle w:val="Naimenovanie"/>
        <w:spacing w:before="0" w:after="0"/>
        <w:jc w:val="left"/>
        <w:rPr>
          <w:rFonts w:asciiTheme="minorHAnsi" w:hAnsiTheme="minorHAnsi" w:cs="Calibri"/>
          <w:b w:val="0"/>
          <w:bCs/>
          <w:sz w:val="16"/>
          <w:szCs w:val="16"/>
        </w:rPr>
      </w:pPr>
      <w:r w:rsidRPr="00A35E88">
        <w:rPr>
          <w:rFonts w:asciiTheme="minorHAnsi" w:hAnsiTheme="minorHAnsi" w:cs="Calibri"/>
          <w:b w:val="0"/>
          <w:sz w:val="16"/>
          <w:szCs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  <w:t>Продолжение</w:t>
      </w:r>
    </w:p>
    <w:tbl>
      <w:tblPr>
        <w:tblW w:w="10206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850"/>
        <w:gridCol w:w="851"/>
        <w:gridCol w:w="850"/>
        <w:gridCol w:w="709"/>
        <w:gridCol w:w="851"/>
        <w:gridCol w:w="2976"/>
      </w:tblGrid>
      <w:tr w:rsidR="006F2D8A" w:rsidRPr="00A35E88" w:rsidTr="001743F8">
        <w:trPr>
          <w:cantSplit/>
          <w:tblHeader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2D8A" w:rsidRPr="00A35E88" w:rsidRDefault="006F2D8A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F2D8A" w:rsidRPr="00A35E88" w:rsidTr="001743F8">
        <w:trPr>
          <w:cantSplit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Бөлшек сауданың нақты көлем индексі, барлығы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102,0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102,7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105,7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105,9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96,8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Индекс физического объема розничной торговли, всего</w:t>
            </w:r>
          </w:p>
        </w:tc>
      </w:tr>
      <w:tr w:rsidR="006F2D8A" w:rsidRPr="00A35E88" w:rsidTr="001743F8">
        <w:trPr>
          <w:cantSplit/>
        </w:trPr>
        <w:tc>
          <w:tcPr>
            <w:tcW w:w="311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оның ішінде: </w:t>
            </w:r>
          </w:p>
        </w:tc>
        <w:tc>
          <w:tcPr>
            <w:tcW w:w="850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2976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числе:</w:t>
            </w:r>
          </w:p>
        </w:tc>
      </w:tr>
      <w:tr w:rsidR="006F2D8A" w:rsidRPr="00A35E88" w:rsidTr="001743F8">
        <w:trPr>
          <w:cantSplit/>
        </w:trPr>
        <w:tc>
          <w:tcPr>
            <w:tcW w:w="311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азық-түлік тауарлары</w:t>
            </w:r>
          </w:p>
        </w:tc>
        <w:tc>
          <w:tcPr>
            <w:tcW w:w="850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101,7</w:t>
            </w:r>
          </w:p>
        </w:tc>
        <w:tc>
          <w:tcPr>
            <w:tcW w:w="851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111,9</w:t>
            </w:r>
          </w:p>
        </w:tc>
        <w:tc>
          <w:tcPr>
            <w:tcW w:w="850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106,6</w:t>
            </w:r>
          </w:p>
        </w:tc>
        <w:tc>
          <w:tcPr>
            <w:tcW w:w="709" w:type="dxa"/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108,5</w:t>
            </w:r>
          </w:p>
        </w:tc>
        <w:tc>
          <w:tcPr>
            <w:tcW w:w="851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104,5</w:t>
            </w:r>
          </w:p>
        </w:tc>
        <w:tc>
          <w:tcPr>
            <w:tcW w:w="2976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продовольственные товары</w:t>
            </w:r>
          </w:p>
        </w:tc>
      </w:tr>
      <w:tr w:rsidR="006F2D8A" w:rsidRPr="00A35E88" w:rsidTr="001743F8">
        <w:trPr>
          <w:cantSplit/>
        </w:trPr>
        <w:tc>
          <w:tcPr>
            <w:tcW w:w="3119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 алкогольді ішімдіктер</w:t>
            </w:r>
          </w:p>
        </w:tc>
        <w:tc>
          <w:tcPr>
            <w:tcW w:w="850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111,7</w:t>
            </w:r>
          </w:p>
        </w:tc>
        <w:tc>
          <w:tcPr>
            <w:tcW w:w="851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93,7</w:t>
            </w:r>
          </w:p>
        </w:tc>
        <w:tc>
          <w:tcPr>
            <w:tcW w:w="850" w:type="dxa"/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100,4</w:t>
            </w:r>
          </w:p>
        </w:tc>
        <w:tc>
          <w:tcPr>
            <w:tcW w:w="709" w:type="dxa"/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108,1</w:t>
            </w:r>
          </w:p>
        </w:tc>
        <w:tc>
          <w:tcPr>
            <w:tcW w:w="851" w:type="dxa"/>
            <w:vAlign w:val="bottom"/>
          </w:tcPr>
          <w:p w:rsidR="006F2D8A" w:rsidRPr="00A35E88" w:rsidRDefault="006F2D8A" w:rsidP="001743F8">
            <w:pPr>
              <w:pStyle w:val="af1"/>
              <w:jc w:val="right"/>
              <w:rPr>
                <w:rFonts w:asciiTheme="minorHAnsi" w:hAnsiTheme="minorHAnsi" w:cs="Calibri"/>
                <w:noProof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noProof w:val="0"/>
                <w:sz w:val="16"/>
                <w:szCs w:val="16"/>
                <w:lang w:val="en-US"/>
              </w:rPr>
              <w:t>121</w:t>
            </w:r>
            <w:r w:rsidRPr="00A35E88">
              <w:rPr>
                <w:rFonts w:asciiTheme="minorHAnsi" w:hAnsiTheme="minorHAnsi" w:cs="Calibri"/>
                <w:noProof w:val="0"/>
                <w:sz w:val="16"/>
                <w:szCs w:val="16"/>
              </w:rPr>
              <w:t>,2</w:t>
            </w:r>
          </w:p>
        </w:tc>
        <w:tc>
          <w:tcPr>
            <w:tcW w:w="2976" w:type="dxa"/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 алкогольные напитки</w:t>
            </w:r>
          </w:p>
        </w:tc>
      </w:tr>
      <w:tr w:rsidR="006F2D8A" w:rsidRPr="00A35E88" w:rsidTr="001743F8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азық-түлік емес тауарлар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102,1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105,2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104,8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noProof w:val="0"/>
                <w:snapToGrid w:val="0"/>
              </w:rPr>
              <w:t>93,0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6F2D8A" w:rsidRPr="00A35E88" w:rsidRDefault="006F2D8A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непродовольственные товары</w:t>
            </w:r>
          </w:p>
        </w:tc>
      </w:tr>
    </w:tbl>
    <w:p w:rsidR="005E1C09" w:rsidRPr="00A35E88" w:rsidRDefault="005E1C09" w:rsidP="00A0052F">
      <w:pPr>
        <w:pStyle w:val="21"/>
        <w:spacing w:before="0"/>
        <w:rPr>
          <w:rFonts w:asciiTheme="minorHAnsi" w:hAnsiTheme="minorHAnsi" w:cs="Calibri"/>
          <w:snapToGrid w:val="0"/>
          <w:sz w:val="24"/>
          <w:szCs w:val="24"/>
        </w:rPr>
      </w:pPr>
      <w:r w:rsidRPr="00A35E88">
        <w:rPr>
          <w:rFonts w:asciiTheme="minorHAnsi" w:hAnsiTheme="minorHAnsi" w:cs="Calibri"/>
          <w:snapToGrid w:val="0"/>
          <w:sz w:val="24"/>
          <w:szCs w:val="24"/>
        </w:rPr>
        <w:t>Сырт</w:t>
      </w:r>
      <w:r w:rsidRPr="00A35E88">
        <w:rPr>
          <w:rFonts w:asciiTheme="minorHAnsi" w:hAnsiTheme="minorHAnsi" w:cs="Calibri"/>
          <w:snapToGrid w:val="0"/>
          <w:sz w:val="24"/>
          <w:szCs w:val="24"/>
          <w:lang w:val="kk-KZ"/>
        </w:rPr>
        <w:t>қы және өзара сауда статистикасы</w:t>
      </w:r>
      <w:r w:rsidRPr="00A35E88">
        <w:rPr>
          <w:rFonts w:asciiTheme="minorHAnsi" w:hAnsiTheme="minorHAnsi" w:cs="Calibri"/>
          <w:snapToGrid w:val="0"/>
          <w:sz w:val="24"/>
          <w:szCs w:val="24"/>
          <w:lang w:val="kk-KZ"/>
        </w:rPr>
        <w:br/>
        <w:t>Статистика внешней и взаимной торговли</w:t>
      </w:r>
    </w:p>
    <w:p w:rsidR="005E1C09" w:rsidRPr="00A35E88" w:rsidRDefault="005E1C09" w:rsidP="005E1C09">
      <w:pPr>
        <w:pStyle w:val="a9"/>
        <w:ind w:firstLine="0"/>
        <w:rPr>
          <w:rFonts w:asciiTheme="minorHAnsi" w:hAnsiTheme="minorHAnsi" w:cs="Calibri"/>
          <w:snapToGrid w:val="0"/>
          <w:lang w:val="kk-KZ"/>
        </w:rPr>
      </w:pPr>
      <w:r w:rsidRPr="00A35E88">
        <w:rPr>
          <w:rFonts w:asciiTheme="minorHAnsi" w:hAnsiTheme="minorHAnsi" w:cs="Calibri"/>
          <w:snapToGrid w:val="0"/>
        </w:rPr>
        <w:t>11.5</w:t>
      </w:r>
      <w:r w:rsidR="005E7BF5" w:rsidRPr="00A35E88">
        <w:rPr>
          <w:rFonts w:asciiTheme="minorHAnsi" w:hAnsiTheme="minorHAnsi" w:cs="Calibri"/>
          <w:snapToGrid w:val="0"/>
          <w:lang w:val="kk-KZ"/>
        </w:rPr>
        <w:t>6</w:t>
      </w:r>
      <w:r w:rsidRPr="00A35E88">
        <w:rPr>
          <w:rFonts w:asciiTheme="minorHAnsi" w:hAnsiTheme="minorHAnsi" w:cs="Calibri"/>
          <w:snapToGrid w:val="0"/>
          <w:lang w:val="kk-KZ"/>
        </w:rPr>
        <w:t xml:space="preserve"> С</w:t>
      </w:r>
      <w:r w:rsidRPr="00A35E88">
        <w:rPr>
          <w:rFonts w:asciiTheme="minorHAnsi" w:hAnsiTheme="minorHAnsi" w:cs="Calibri"/>
          <w:snapToGrid w:val="0"/>
        </w:rPr>
        <w:t>ыртқы сауда</w:t>
      </w:r>
      <w:r w:rsidRPr="00A35E88">
        <w:rPr>
          <w:rFonts w:asciiTheme="minorHAnsi" w:hAnsiTheme="minorHAnsi" w:cs="Calibri"/>
          <w:snapToGrid w:val="0"/>
        </w:rPr>
        <w:br/>
        <w:t>Внешняя торговля</w:t>
      </w:r>
    </w:p>
    <w:p w:rsidR="005E1C09" w:rsidRPr="00A35E88" w:rsidRDefault="005E1C09" w:rsidP="005E1C09">
      <w:pPr>
        <w:pStyle w:val="a5"/>
        <w:spacing w:after="0"/>
        <w:jc w:val="both"/>
        <w:rPr>
          <w:rFonts w:asciiTheme="minorHAnsi" w:hAnsiTheme="minorHAnsi" w:cs="Calibri"/>
          <w:snapToGrid w:val="0"/>
        </w:rPr>
      </w:pPr>
      <w:r w:rsidRPr="00A35E88">
        <w:rPr>
          <w:rFonts w:asciiTheme="minorHAnsi" w:hAnsiTheme="minorHAnsi" w:cs="Calibri"/>
          <w:snapToGrid w:val="0"/>
        </w:rPr>
        <w:t>млн. АҚШ доллары</w:t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  <w:t>млн. долларов США</w:t>
      </w:r>
    </w:p>
    <w:tbl>
      <w:tblPr>
        <w:tblW w:w="102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992"/>
        <w:gridCol w:w="992"/>
        <w:gridCol w:w="992"/>
        <w:gridCol w:w="992"/>
        <w:gridCol w:w="992"/>
        <w:gridCol w:w="2552"/>
      </w:tblGrid>
      <w:tr w:rsidR="005E1C09" w:rsidRPr="00A35E88" w:rsidTr="001743F8">
        <w:trPr>
          <w:cantSplit/>
          <w:trHeight w:val="177"/>
          <w:tblHeader/>
        </w:trPr>
        <w:tc>
          <w:tcPr>
            <w:tcW w:w="2694" w:type="dxa"/>
            <w:tcBorders>
              <w:left w:val="nil"/>
            </w:tcBorders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552" w:type="dxa"/>
            <w:tcBorders>
              <w:right w:val="nil"/>
            </w:tcBorders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Тауар айналымы - барлығы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2d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  <w:t>121 241,7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2d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  <w:t>132 807,2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2d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  <w:t>133 506,0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2d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  <w:t>120 755,3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2d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  <w:t>76 523,5</w:t>
            </w: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Товарооборот - всего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ind w:firstLine="474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30 834,6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33 530,3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33 553,6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28 599,5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20 970,3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страны СНГ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90 407,1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99 276,9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99 952,4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92 155,8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55 553,2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страны вне СНГ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Экспорт -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84 335,9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86 448,8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84 700,4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79 459, 8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45 955,8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Экспорт - всего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ind w:firstLine="474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11 972,3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11 417,7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10 881,5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11 052,5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7 908,3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страны СНГ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72 363,6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75 031,1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73 818,9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68 407,3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38 047,5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страны вне СНГ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Импорт -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36 905,8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46 358,4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48 805,6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41 295, 5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30 567,7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Импорт - всего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ind w:firstLine="474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18 862,3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22 112,6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22 672,1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17 547,0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13 062,0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страны СНГ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18 043,5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24 245,8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26 133,5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23 748,5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17 505,7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страны вне СНГ</w:t>
            </w:r>
          </w:p>
        </w:tc>
      </w:tr>
    </w:tbl>
    <w:p w:rsidR="005E1C09" w:rsidRPr="00A35E88" w:rsidRDefault="005E1C09" w:rsidP="005E1C09">
      <w:pPr>
        <w:pStyle w:val="Naimenovanie"/>
        <w:spacing w:before="0" w:after="0"/>
        <w:jc w:val="both"/>
        <w:rPr>
          <w:rFonts w:asciiTheme="minorHAnsi" w:hAnsiTheme="minorHAnsi" w:cs="Calibri"/>
          <w:b w:val="0"/>
          <w:bCs/>
          <w:sz w:val="16"/>
          <w:szCs w:val="16"/>
        </w:rPr>
      </w:pPr>
      <w:r w:rsidRPr="00A35E88">
        <w:rPr>
          <w:rFonts w:asciiTheme="minorHAnsi" w:hAnsiTheme="minorHAnsi" w:cs="Calibri"/>
          <w:b w:val="0"/>
          <w:sz w:val="16"/>
          <w:szCs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  <w:t>Продолжение</w:t>
      </w:r>
    </w:p>
    <w:tbl>
      <w:tblPr>
        <w:tblW w:w="102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992"/>
        <w:gridCol w:w="992"/>
        <w:gridCol w:w="992"/>
        <w:gridCol w:w="992"/>
        <w:gridCol w:w="993"/>
        <w:gridCol w:w="2551"/>
      </w:tblGrid>
      <w:tr w:rsidR="005E1C09" w:rsidRPr="00A35E88" w:rsidTr="001743F8">
        <w:trPr>
          <w:cantSplit/>
        </w:trPr>
        <w:tc>
          <w:tcPr>
            <w:tcW w:w="2694" w:type="dxa"/>
            <w:tcBorders>
              <w:left w:val="nil"/>
            </w:tcBorders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992" w:type="dxa"/>
            <w:tcBorders>
              <w:bottom w:val="nil"/>
            </w:tcBorders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3" w:type="dxa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551" w:type="dxa"/>
            <w:tcBorders>
              <w:right w:val="nil"/>
            </w:tcBorders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Тауар айналымы - барлығы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2d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  <w:t>62 113,6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78 102,9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94 769,7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97 774,9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86469,9</w:t>
            </w: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Товарооборот - всего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17 691,2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22 430,9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25 602,2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27 374,3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25200,3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страны СНГ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44 422,4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55 672,0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69 167,5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70 400,6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61269,6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страны вне СНГ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Экспорт -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36 736,9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48 503,3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61 111,2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58 065,6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47540,8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Экспорт - всего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6 327,6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8 298,9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9568,3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10 109,5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9151,3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страны СНГ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30 409,3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40 204,4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51 542,9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47 956,1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38389,5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страны вне СНГ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Импорт -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25 376,7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29 599,6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33 658,5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39 709,3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38929,1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Импорт - всего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11 363,6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14 132,0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16 033,9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17 264,8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16049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страны СНГ</w:t>
            </w:r>
          </w:p>
        </w:tc>
      </w:tr>
      <w:tr w:rsidR="005E1C09" w:rsidRPr="00A35E88" w:rsidTr="001743F8">
        <w:trPr>
          <w:cantSplit/>
        </w:trPr>
        <w:tc>
          <w:tcPr>
            <w:tcW w:w="2694" w:type="dxa"/>
            <w:tcBorders>
              <w:top w:val="nil"/>
              <w:left w:val="nil"/>
              <w:right w:val="nil"/>
            </w:tcBorders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35E88">
              <w:rPr>
                <w:rFonts w:asciiTheme="minorHAnsi" w:hAnsiTheme="minorHAnsi" w:cs="Calibri"/>
                <w:noProof w:val="0"/>
                <w:lang w:val="kk-KZ"/>
              </w:rPr>
              <w:t>14 013,1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15 467,6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17 624,6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22 444,5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 xml:space="preserve">      22880,1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страны вне СНГ</w:t>
            </w:r>
          </w:p>
        </w:tc>
      </w:tr>
    </w:tbl>
    <w:p w:rsidR="005E1C09" w:rsidRPr="00A35E88" w:rsidRDefault="005E1C09" w:rsidP="005E1C09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11.</w:t>
      </w:r>
      <w:r w:rsidRPr="00A35E88">
        <w:rPr>
          <w:rFonts w:asciiTheme="minorHAnsi" w:hAnsiTheme="minorHAnsi" w:cs="Calibri"/>
          <w:lang w:val="kk-KZ"/>
        </w:rPr>
        <w:t>5</w:t>
      </w:r>
      <w:r w:rsidR="00B6528B" w:rsidRPr="00A35E88">
        <w:rPr>
          <w:rFonts w:asciiTheme="minorHAnsi" w:hAnsiTheme="minorHAnsi" w:cs="Calibri"/>
          <w:lang w:val="kk-KZ"/>
        </w:rPr>
        <w:t>7</w:t>
      </w:r>
      <w:r w:rsidRPr="00A35E88">
        <w:rPr>
          <w:rFonts w:asciiTheme="minorHAnsi" w:hAnsiTheme="minorHAnsi" w:cs="Calibri"/>
        </w:rPr>
        <w:t xml:space="preserve"> Экспортталатын тауарлардың негізгі түрлері</w:t>
      </w:r>
      <w:r w:rsidRPr="00A35E88">
        <w:rPr>
          <w:rFonts w:asciiTheme="minorHAnsi" w:hAnsiTheme="minorHAnsi" w:cs="Calibri"/>
        </w:rPr>
        <w:br/>
        <w:t>Основные виды экспортируемых товаров</w:t>
      </w:r>
    </w:p>
    <w:p w:rsidR="005E1C09" w:rsidRPr="00A35E88" w:rsidRDefault="005E1C09" w:rsidP="005E1C09">
      <w:pPr>
        <w:pStyle w:val="a5"/>
        <w:spacing w:after="0"/>
        <w:jc w:val="left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snapToGrid w:val="0"/>
        </w:rPr>
        <w:t>млн. АҚШ доллары</w:t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</w:rPr>
        <w:t>млн. долларов США</w:t>
      </w:r>
    </w:p>
    <w:tbl>
      <w:tblPr>
        <w:tblW w:w="102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993"/>
        <w:gridCol w:w="993"/>
        <w:gridCol w:w="993"/>
        <w:gridCol w:w="993"/>
        <w:gridCol w:w="993"/>
        <w:gridCol w:w="2689"/>
      </w:tblGrid>
      <w:tr w:rsidR="005E1C09" w:rsidRPr="00A35E88" w:rsidTr="001743F8">
        <w:trPr>
          <w:cantSplit/>
        </w:trPr>
        <w:tc>
          <w:tcPr>
            <w:tcW w:w="2552" w:type="dxa"/>
            <w:tcBorders>
              <w:left w:val="nil"/>
            </w:tcBorders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689" w:type="dxa"/>
            <w:tcBorders>
              <w:right w:val="nil"/>
            </w:tcBorders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Экспорт – барлығы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84 335,9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86 448,8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84 700,4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79 459,8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45 955,8</w:t>
            </w:r>
          </w:p>
        </w:tc>
        <w:tc>
          <w:tcPr>
            <w:tcW w:w="2689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Экспорт - всего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Экспорттың жалпы көлемінен - өнімнің аса маңызды түрлері бойынша: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общего объема экспорта – по важнейшим видам продукции: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Мұнай және газ конденсаты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55 173,0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56 437,9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57 249,5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53 626,9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26 773,0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Нефть и газовый конденсат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Көмір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938,8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752,3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578,9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558,1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438,9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Уголь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Мұнай өңдеу өнімдері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2 321,2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3 023,9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3 151,8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2 977,2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1 383,9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Продукты переработки нефти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Табиғи газ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2 417,0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2 193,0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1 956,8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1 883,9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1 745,5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Газ природный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Тазартылған мыс және мыс қорытпалары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2 753,0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2 510,3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2 693,5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1 711,6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1 919,7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Медь рафинированная и сплавы медные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Өңделмеген қорғасын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258,0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158,6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188,0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Свинец необработанный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Темір кені және концентраты, темір кенінің жентегін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2 192,8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1 612,9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1 566,3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1 108,5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404,7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Руды и концентраты железные, включая железорудные окатыши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Жайпақ қара металл илегі, ақ қаңылтырды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2 042,6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1 276,2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1 168,8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1 193,2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942,4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Прокат черных металлов плоский, включая жесть белую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Ферроқорытпалар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1 935,9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1 875,2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1 722,3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1 839,5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1 357,2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Ферросплавы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Мақта талшығы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53,5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Волокно хлопковое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Бидай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609,0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1 580,7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1 253,9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960,1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688,7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Пшеница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Өңделмеген мырыш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479,7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535,2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487,0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587,6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575,7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Цинк необработанный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Жаңа сойылған, салқындатылған немесе тоңазытылған ет және ішек-қарын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23,4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Мясо и субпродукты свежие, охлажденные или мороженые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Минералдық немесе химиялық тыңайтқыштар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45,7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Удобрения минеральные или химические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Жүн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12,3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5,2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4,6</w:t>
            </w:r>
          </w:p>
        </w:tc>
        <w:tc>
          <w:tcPr>
            <w:tcW w:w="2689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Шерсть</w:t>
            </w:r>
          </w:p>
        </w:tc>
      </w:tr>
    </w:tbl>
    <w:p w:rsidR="005E1C09" w:rsidRPr="00A35E88" w:rsidRDefault="005E1C09" w:rsidP="005E1C09">
      <w:pPr>
        <w:pStyle w:val="Naimenovanie"/>
        <w:spacing w:before="0" w:after="0"/>
        <w:ind w:left="-851" w:firstLine="851"/>
        <w:jc w:val="left"/>
        <w:rPr>
          <w:rFonts w:asciiTheme="minorHAnsi" w:hAnsiTheme="minorHAnsi" w:cs="Calibri"/>
          <w:b w:val="0"/>
          <w:bCs/>
          <w:sz w:val="16"/>
          <w:szCs w:val="16"/>
        </w:rPr>
      </w:pPr>
      <w:r w:rsidRPr="00A35E88">
        <w:rPr>
          <w:rFonts w:asciiTheme="minorHAnsi" w:hAnsiTheme="minorHAnsi" w:cs="Calibri"/>
          <w:b w:val="0"/>
          <w:sz w:val="16"/>
          <w:szCs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993"/>
        <w:gridCol w:w="993"/>
        <w:gridCol w:w="993"/>
        <w:gridCol w:w="993"/>
        <w:gridCol w:w="993"/>
        <w:gridCol w:w="2689"/>
      </w:tblGrid>
      <w:tr w:rsidR="005E1C09" w:rsidRPr="00A35E88" w:rsidTr="001743F8">
        <w:trPr>
          <w:cantSplit/>
          <w:tblHeader/>
        </w:trPr>
        <w:tc>
          <w:tcPr>
            <w:tcW w:w="2552" w:type="dxa"/>
            <w:tcBorders>
              <w:left w:val="nil"/>
            </w:tcBorders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689" w:type="dxa"/>
            <w:tcBorders>
              <w:right w:val="nil"/>
            </w:tcBorders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Экспорт – барлығы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36 736,9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48 503,3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61 111,2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58 065,6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47540,8</w:t>
            </w:r>
          </w:p>
        </w:tc>
        <w:tc>
          <w:tcPr>
            <w:tcW w:w="2689" w:type="dxa"/>
            <w:tcBorders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Экспорт - всего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Экспорттың жалпы көлемінен - өнімнің аса маңызды түрлері бойынша: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общего объема экспорта – по важнейшим видам продукции: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Мұнай және газ конденсаты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19 295,7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26 584,2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37 803,0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33 585,2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23703,8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Нефть и газовый конденсат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Көмір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303,6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449,8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454,0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449,6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381,7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Уголь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Мұнай өңдеу өнімдері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853,9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1 169,2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1 254,5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1 033,0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649,9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Продукты переработки нефти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Табиғи газ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1 283,7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1 578,5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2 171,0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3 175,9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1875,6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Газ природный 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Тазартылған мыс және мыс қорытпалары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1 825,9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2 342,5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2 429,1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2 621,2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2720,4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Медь рафинированная и сплавы медные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Өңделмеген қорғасын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251,8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174,2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91,3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Свинец необработанный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Темір кені және концентраты, темір кенінің жентегін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389,4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511,5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483,1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664,6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1058,2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Руды и концентраты железные, включая железорудные окатыши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Жайпақ қара металл илегі, ақ қаңылтырды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1 021,3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1 471,9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1 383,4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963,5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1056,3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Прокат черных металлов плоский, включая жесть белую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Ферроқорытпалар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1 400,5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2 205,3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2 203,2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1 886,2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1658,1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Ферросплавы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Мақта талшығы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86,4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Волокно хлопковое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Бидай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694,1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659,5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971,8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1 002,8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1151,2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Пшеница</w:t>
            </w:r>
          </w:p>
        </w:tc>
      </w:tr>
      <w:tr w:rsidR="005E1C09" w:rsidRPr="00A35E88" w:rsidTr="001743F8">
        <w:trPr>
          <w:cantSplit/>
          <w:trHeight w:val="10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Өңделмеген мырыш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551,6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849,4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304,1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730,6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620,8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Цинк необработанный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Жаңа сойылған, салқындатылған немесе тоңазытылған ет және ішек-қарын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45,1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57,6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Мясо и субпродукты свежие, охлажденные или мороженые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Минералдық немесе химиялық тыңайтқыштар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113,0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Удобрения минеральные или химические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Жүн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3,9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6,2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1,3</w:t>
            </w:r>
          </w:p>
        </w:tc>
        <w:tc>
          <w:tcPr>
            <w:tcW w:w="2689" w:type="dxa"/>
            <w:tcBorders>
              <w:top w:val="nil"/>
              <w:left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Шерсть</w:t>
            </w:r>
          </w:p>
        </w:tc>
      </w:tr>
    </w:tbl>
    <w:p w:rsidR="005E1C09" w:rsidRPr="00A35E88" w:rsidRDefault="005E1C09" w:rsidP="005E1C09">
      <w:pPr>
        <w:pStyle w:val="afffff6"/>
        <w:spacing w:before="240"/>
        <w:jc w:val="center"/>
        <w:rPr>
          <w:rFonts w:asciiTheme="minorHAnsi" w:hAnsiTheme="minorHAnsi" w:cs="Calibri"/>
          <w:b/>
          <w:bCs/>
        </w:rPr>
      </w:pPr>
      <w:r w:rsidRPr="00A35E88">
        <w:rPr>
          <w:rFonts w:asciiTheme="minorHAnsi" w:hAnsiTheme="minorHAnsi" w:cs="Calibri"/>
          <w:b/>
          <w:bCs/>
        </w:rPr>
        <w:t>11.</w:t>
      </w:r>
      <w:r w:rsidRPr="00A35E88">
        <w:rPr>
          <w:rFonts w:asciiTheme="minorHAnsi" w:hAnsiTheme="minorHAnsi" w:cs="Calibri"/>
          <w:b/>
          <w:bCs/>
          <w:lang w:val="kk-KZ"/>
        </w:rPr>
        <w:t>5</w:t>
      </w:r>
      <w:r w:rsidR="00B6528B" w:rsidRPr="00A35E88">
        <w:rPr>
          <w:rFonts w:asciiTheme="minorHAnsi" w:hAnsiTheme="minorHAnsi" w:cs="Calibri"/>
          <w:b/>
          <w:bCs/>
          <w:lang w:val="kk-KZ"/>
        </w:rPr>
        <w:t>8</w:t>
      </w:r>
      <w:r w:rsidRPr="00A35E88">
        <w:rPr>
          <w:rFonts w:asciiTheme="minorHAnsi" w:hAnsiTheme="minorHAnsi" w:cs="Calibri"/>
          <w:b/>
          <w:bCs/>
          <w:lang w:val="kk-KZ"/>
        </w:rPr>
        <w:t xml:space="preserve"> </w:t>
      </w:r>
      <w:r w:rsidRPr="00A35E88">
        <w:rPr>
          <w:rFonts w:asciiTheme="minorHAnsi" w:hAnsiTheme="minorHAnsi" w:cs="Calibri"/>
          <w:b/>
          <w:bCs/>
        </w:rPr>
        <w:t>Импортталатын</w:t>
      </w:r>
      <w:r w:rsidR="000E0228">
        <w:rPr>
          <w:rFonts w:asciiTheme="minorHAnsi" w:hAnsiTheme="minorHAnsi" w:cs="Calibri"/>
          <w:b/>
          <w:bCs/>
          <w:lang w:val="kk-KZ"/>
        </w:rPr>
        <w:t xml:space="preserve"> </w:t>
      </w:r>
      <w:r w:rsidRPr="00A35E88">
        <w:rPr>
          <w:rFonts w:asciiTheme="minorHAnsi" w:hAnsiTheme="minorHAnsi" w:cs="Calibri"/>
          <w:b/>
          <w:bCs/>
        </w:rPr>
        <w:t>тауарлардың</w:t>
      </w:r>
      <w:r w:rsidR="000E0228">
        <w:rPr>
          <w:rFonts w:asciiTheme="minorHAnsi" w:hAnsiTheme="minorHAnsi" w:cs="Calibri"/>
          <w:b/>
          <w:bCs/>
          <w:lang w:val="kk-KZ"/>
        </w:rPr>
        <w:t xml:space="preserve"> </w:t>
      </w:r>
      <w:r w:rsidRPr="00A35E88">
        <w:rPr>
          <w:rFonts w:asciiTheme="minorHAnsi" w:hAnsiTheme="minorHAnsi" w:cs="Calibri"/>
          <w:b/>
          <w:bCs/>
        </w:rPr>
        <w:t>негізгі</w:t>
      </w:r>
      <w:r w:rsidR="000E0228">
        <w:rPr>
          <w:rFonts w:asciiTheme="minorHAnsi" w:hAnsiTheme="minorHAnsi" w:cs="Calibri"/>
          <w:b/>
          <w:bCs/>
          <w:lang w:val="kk-KZ"/>
        </w:rPr>
        <w:t xml:space="preserve"> </w:t>
      </w:r>
      <w:r w:rsidRPr="00A35E88">
        <w:rPr>
          <w:rFonts w:asciiTheme="minorHAnsi" w:hAnsiTheme="minorHAnsi" w:cs="Calibri"/>
          <w:b/>
          <w:bCs/>
        </w:rPr>
        <w:t>түрлері</w:t>
      </w:r>
      <w:r w:rsidRPr="00A35E88">
        <w:rPr>
          <w:rFonts w:asciiTheme="minorHAnsi" w:hAnsiTheme="minorHAnsi" w:cs="Calibri"/>
          <w:b/>
          <w:bCs/>
        </w:rPr>
        <w:br/>
        <w:t>Основные виды импортируемых товаров</w:t>
      </w:r>
    </w:p>
    <w:p w:rsidR="005E1C09" w:rsidRPr="00A35E88" w:rsidRDefault="005E1C09" w:rsidP="005E1C09">
      <w:pPr>
        <w:pStyle w:val="a5"/>
        <w:spacing w:after="0"/>
        <w:ind w:left="-851" w:right="-141" w:firstLine="851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snapToGrid w:val="0"/>
        </w:rPr>
        <w:t>млн. АҚШ доллары</w:t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  <w:snapToGrid w:val="0"/>
        </w:rPr>
        <w:tab/>
      </w:r>
      <w:r w:rsidRPr="00A35E88">
        <w:rPr>
          <w:rFonts w:asciiTheme="minorHAnsi" w:hAnsiTheme="minorHAnsi" w:cs="Calibri"/>
        </w:rPr>
        <w:t>млн. долларов США</w:t>
      </w:r>
    </w:p>
    <w:tbl>
      <w:tblPr>
        <w:tblW w:w="102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993"/>
        <w:gridCol w:w="993"/>
        <w:gridCol w:w="993"/>
        <w:gridCol w:w="993"/>
        <w:gridCol w:w="993"/>
        <w:gridCol w:w="2689"/>
      </w:tblGrid>
      <w:tr w:rsidR="005E1C09" w:rsidRPr="00A35E88" w:rsidTr="001743F8">
        <w:trPr>
          <w:cantSplit/>
          <w:tblHeader/>
        </w:trPr>
        <w:tc>
          <w:tcPr>
            <w:tcW w:w="2552" w:type="dxa"/>
            <w:tcBorders>
              <w:left w:val="nil"/>
            </w:tcBorders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689" w:type="dxa"/>
            <w:tcBorders>
              <w:right w:val="nil"/>
            </w:tcBorders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Импорт – барлығы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36 905,8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46 3</w:t>
            </w: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58</w:t>
            </w:r>
            <w:r w:rsidRPr="00A35E88">
              <w:rPr>
                <w:rFonts w:asciiTheme="minorHAnsi" w:hAnsiTheme="minorHAnsi" w:cs="Calibri"/>
                <w:sz w:val="16"/>
                <w:szCs w:val="16"/>
              </w:rPr>
              <w:t>,</w:t>
            </w: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4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48 805,6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41 295,5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30 567,7</w:t>
            </w:r>
          </w:p>
        </w:tc>
        <w:tc>
          <w:tcPr>
            <w:tcW w:w="2689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Импорт - всего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Импорттың жалпы көлемінен - өнімнің аса маңызды түрлері бойынша: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общего объема импорта – по важнейшим видам продукции: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110,2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Чай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Өсімдік майы, маргаринді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172,8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146,7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Масла растительные, вклюая маргарин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Қант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344,3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263,0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241,9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252,1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181,7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Сахар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Кондитерлік өнімдер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440,2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521,3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547,3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480,1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379,3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Кондитерские изделия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Алкогольді ішімдіктер, этил спиртін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177,5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221,7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120,2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Алкогольные напитки, включая спирт этиловый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Көмір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27,8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25,7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Уголь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lastRenderedPageBreak/>
              <w:t>Тас көмірден алынған кокс және жартылай кокс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298,6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255,6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196,7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161,0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146,0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Кокс и полукокс из каменного угля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Мұнай және газ конденсаты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2 502,4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2 259,5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2 841,3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188,0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17,1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Нефть и газовый конденсат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Мұнай өңдеу өнімдері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1 379,5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1 480,2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1 599,3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1 412,5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931,8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Продукты переработки нефти 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Табиғи газ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301,3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442,8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490,2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370,4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439,0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Газ природный 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Электр энергиясы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176,7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177,2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70,4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Электроэнергия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Химия өнеркәсібінің өнімдері, пластмассалар, каучук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4 964,6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5 791,9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6 451,1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5 775,8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4 548,5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Продукция химической промышленности, пластмасы, каучук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 жаңа шиналар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386,4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474,6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483,6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383,0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277,4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 шины новые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Қара металдан жасалған құбырлар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864,1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2 003,9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2 701,9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1 087,9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1 311,5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Трубы из черных металлов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Машиналар және жабдықтар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9 222,3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10 777,5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11 494,7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10 828,8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8 669,3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Машины и оборудование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Көлік кұралдары (жер үсті, әуе және су көліктерінің құралдары, олардың бөлшектері мен жабдықтары)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1 880,6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3 338,1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4 511,5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4 401,7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2 021,6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Транспортные средства (средства наземного, воздушного и водного транспорта их части и принадлежости)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  из них: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жеңіл автомобильдер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655,3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1 385,8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2 190,0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2 330,0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873,1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легковые автомобили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жүк автомобильдері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416,0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592,2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657,0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524,4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253,8</w:t>
            </w:r>
          </w:p>
        </w:tc>
        <w:tc>
          <w:tcPr>
            <w:tcW w:w="2689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грузовые автомобили</w:t>
            </w:r>
          </w:p>
        </w:tc>
      </w:tr>
    </w:tbl>
    <w:p w:rsidR="005E1C09" w:rsidRPr="00A35E88" w:rsidRDefault="005E1C09" w:rsidP="005E1C09">
      <w:pPr>
        <w:pStyle w:val="Naimenovanie"/>
        <w:spacing w:before="0" w:after="0"/>
        <w:ind w:left="-851" w:firstLine="851"/>
        <w:jc w:val="both"/>
        <w:rPr>
          <w:rFonts w:asciiTheme="minorHAnsi" w:hAnsiTheme="minorHAnsi" w:cs="Calibri"/>
          <w:b w:val="0"/>
          <w:bCs/>
          <w:sz w:val="16"/>
          <w:szCs w:val="16"/>
        </w:rPr>
      </w:pPr>
      <w:r w:rsidRPr="00A35E88">
        <w:rPr>
          <w:rFonts w:asciiTheme="minorHAnsi" w:hAnsiTheme="minorHAnsi" w:cs="Calibri"/>
          <w:b w:val="0"/>
          <w:sz w:val="16"/>
          <w:szCs w:val="16"/>
        </w:rPr>
        <w:t>Жалғасы</w:t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35E88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993"/>
        <w:gridCol w:w="993"/>
        <w:gridCol w:w="993"/>
        <w:gridCol w:w="993"/>
        <w:gridCol w:w="993"/>
        <w:gridCol w:w="2689"/>
      </w:tblGrid>
      <w:tr w:rsidR="005E1C09" w:rsidRPr="00A35E88" w:rsidTr="001743F8">
        <w:trPr>
          <w:cantSplit/>
        </w:trPr>
        <w:tc>
          <w:tcPr>
            <w:tcW w:w="2552" w:type="dxa"/>
            <w:tcBorders>
              <w:left w:val="nil"/>
            </w:tcBorders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3" w:type="dxa"/>
            <w:vAlign w:val="center"/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2689" w:type="dxa"/>
            <w:tcBorders>
              <w:right w:val="nil"/>
            </w:tcBorders>
          </w:tcPr>
          <w:p w:rsidR="005E1C09" w:rsidRPr="00A35E88" w:rsidRDefault="005E1C09" w:rsidP="001743F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Импорт – барлығы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25 376,7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29 599,6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33 658,5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39 709,3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38929,1</w:t>
            </w:r>
          </w:p>
        </w:tc>
        <w:tc>
          <w:tcPr>
            <w:tcW w:w="2689" w:type="dxa"/>
            <w:tcBorders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Импорт - всего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Импорттың жалпы көлемінен - өнімнің аса маңызды түрлері бойынша: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общего объема импорта – по важнейшим видам продукции: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Шай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107,8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Чай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Өсімдік майы, маргаринді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153,9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152,7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132,2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149,5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Масла растительные, включая маргарин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Қант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217,5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180,5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156,6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181,5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Сахар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Кондитерлік өнімдер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330,1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373,0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397,7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71,2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Кондитерские изделия</w:t>
            </w:r>
          </w:p>
        </w:tc>
      </w:tr>
      <w:tr w:rsidR="005E1C09" w:rsidRPr="00A35E88" w:rsidTr="001743F8">
        <w:trPr>
          <w:cantSplit/>
          <w:trHeight w:val="20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Алкогольді ішімдіктер, этил спиртін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148,7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173,0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163,2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112,5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  <w:noProof w:val="0"/>
              </w:rPr>
            </w:pPr>
            <w:r w:rsidRPr="00A35E88">
              <w:rPr>
                <w:rFonts w:asciiTheme="minorHAnsi" w:hAnsiTheme="minorHAnsi" w:cs="Calibri"/>
                <w:noProof w:val="0"/>
              </w:rPr>
              <w:t>Алкогольные напитки, включая спирт этиловый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Көмір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71,8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Уголь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Тас көмірден алынған кокс және жартылай кокс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263,8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271,4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259,3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218,9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Кокс и полукокс из каменного угля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Мұнай және газ конденсаты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Нефть и газовый конденсат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Мұнай өңдеу өнімдері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784,1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1 042,7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1 024,3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427,2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460,8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Продукты переработки нефти 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Табиғи газ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472,0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356,2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1 034,5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1 329,9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498,4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Газ природный 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Электр энергиясы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54,3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Электроэнергия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Химия өнеркәсібінің өнімдері, пластмассалар, каучук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4 050,1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4 915,3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5 201,2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5 465,0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5711,1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Продукция химической промышленности, пластмассы, каучук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 жаңа шиналар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244,4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311,6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329,7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378,1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344,1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 шины новые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Қара металдан жасалған құбырлар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932,5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638,1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776,9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1 030,7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684,7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Трубы из черных металлов</w:t>
            </w:r>
          </w:p>
        </w:tc>
      </w:tr>
      <w:tr w:rsidR="005E1C09" w:rsidRPr="00A35E88" w:rsidTr="001743F8">
        <w:trPr>
          <w:cantSplit/>
          <w:trHeight w:val="19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Машиналар және жабдықтар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6 870,2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7 792,8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9 038,9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12 532,2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13433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Машины и оборудование</w:t>
            </w:r>
          </w:p>
        </w:tc>
      </w:tr>
      <w:tr w:rsidR="005E1C09" w:rsidRPr="00A35E88" w:rsidTr="001743F8">
        <w:trPr>
          <w:cantSplit/>
          <w:trHeight w:val="17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Көлік кұралдары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1 147,0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1 772,7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2 090,1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1 601,2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22CFB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="Calibri"/>
                <w:sz w:val="16"/>
                <w:szCs w:val="16"/>
                <w:lang w:val="en-US"/>
              </w:rPr>
              <w:t>1340</w:t>
            </w:r>
            <w:r>
              <w:rPr>
                <w:rFonts w:asciiTheme="minorHAnsi" w:hAnsiTheme="minorHAnsi" w:cs="Calibri"/>
                <w:sz w:val="16"/>
                <w:szCs w:val="16"/>
                <w:lang w:val="kk-KZ"/>
              </w:rPr>
              <w:t>,</w:t>
            </w:r>
            <w:r w:rsidR="005E1C09"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Транспортные</w:t>
            </w:r>
            <w:r w:rsidRPr="00A35E88">
              <w:rPr>
                <w:rFonts w:asciiTheme="minorHAnsi" w:hAnsiTheme="minorHAnsi" w:cs="Calibri"/>
                <w:sz w:val="16"/>
                <w:szCs w:val="16"/>
              </w:rPr>
              <w:t xml:space="preserve"> </w:t>
            </w: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средства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них: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жеңіл автомобильдер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416,8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556,5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619,3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795,5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778,1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легковые автомобили</w:t>
            </w:r>
          </w:p>
        </w:tc>
      </w:tr>
      <w:tr w:rsidR="005E1C09" w:rsidRPr="00A35E88" w:rsidTr="001743F8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жүк автомобильдері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175,2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298,0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en-US"/>
              </w:rPr>
              <w:t>371,5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321,4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177,3</w:t>
            </w:r>
          </w:p>
        </w:tc>
        <w:tc>
          <w:tcPr>
            <w:tcW w:w="2689" w:type="dxa"/>
            <w:tcBorders>
              <w:top w:val="nil"/>
              <w:left w:val="nil"/>
              <w:right w:val="nil"/>
            </w:tcBorders>
            <w:vAlign w:val="bottom"/>
          </w:tcPr>
          <w:p w:rsidR="005E1C09" w:rsidRPr="00A35E88" w:rsidRDefault="005E1C09" w:rsidP="001743F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грузовые автомобили</w:t>
            </w:r>
          </w:p>
        </w:tc>
      </w:tr>
    </w:tbl>
    <w:p w:rsidR="00C367E1" w:rsidRPr="00A35E88" w:rsidRDefault="00C367E1" w:rsidP="00C367E1">
      <w:pPr>
        <w:pStyle w:val="21"/>
        <w:tabs>
          <w:tab w:val="left" w:pos="567"/>
        </w:tabs>
        <w:rPr>
          <w:rFonts w:asciiTheme="minorHAnsi" w:hAnsiTheme="minorHAnsi" w:cs="Calibri"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sz w:val="24"/>
          <w:szCs w:val="24"/>
          <w:lang w:val="kk-KZ"/>
        </w:rPr>
        <w:t>Мемлекеттік қаржы</w:t>
      </w:r>
      <w:r w:rsidRPr="00A35E88">
        <w:rPr>
          <w:rFonts w:asciiTheme="minorHAnsi" w:hAnsiTheme="minorHAnsi" w:cs="Calibri"/>
          <w:sz w:val="24"/>
          <w:szCs w:val="24"/>
        </w:rPr>
        <w:br/>
      </w:r>
      <w:r w:rsidRPr="00A35E88">
        <w:rPr>
          <w:rFonts w:asciiTheme="minorHAnsi" w:hAnsiTheme="minorHAnsi" w:cs="Calibri"/>
          <w:sz w:val="24"/>
          <w:szCs w:val="24"/>
          <w:lang w:val="kk-KZ"/>
        </w:rPr>
        <w:t>Государственные финансы</w:t>
      </w:r>
    </w:p>
    <w:p w:rsidR="002E7F8C" w:rsidRPr="00A35E88" w:rsidRDefault="002E7F8C" w:rsidP="002E7F8C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lang w:val="kk-KZ"/>
        </w:rPr>
        <w:t>11</w:t>
      </w:r>
      <w:r w:rsidRPr="00A35E88">
        <w:rPr>
          <w:rFonts w:asciiTheme="minorHAnsi" w:hAnsiTheme="minorHAnsi" w:cs="Calibri"/>
        </w:rPr>
        <w:t>.</w:t>
      </w:r>
      <w:r w:rsidR="00B6528B" w:rsidRPr="00A35E88">
        <w:rPr>
          <w:rFonts w:asciiTheme="minorHAnsi" w:hAnsiTheme="minorHAnsi" w:cs="Calibri"/>
        </w:rPr>
        <w:t>59</w:t>
      </w:r>
      <w:r w:rsidRPr="00A35E88">
        <w:rPr>
          <w:rFonts w:asciiTheme="minorHAnsi" w:hAnsiTheme="minorHAnsi" w:cs="Calibri"/>
        </w:rPr>
        <w:t xml:space="preserve"> Мемлекеттік бюджет</w:t>
      </w:r>
      <w:r w:rsidRPr="00A35E88">
        <w:rPr>
          <w:rFonts w:asciiTheme="minorHAnsi" w:hAnsiTheme="minorHAnsi" w:cs="Calibri"/>
        </w:rPr>
        <w:br/>
        <w:t>Государственный бюджет</w:t>
      </w:r>
    </w:p>
    <w:p w:rsidR="002E7F8C" w:rsidRPr="00A35E88" w:rsidRDefault="002E7F8C" w:rsidP="002E7F8C">
      <w:pPr>
        <w:pStyle w:val="a5"/>
        <w:spacing w:after="0"/>
        <w:ind w:left="-567" w:right="-568" w:firstLine="567"/>
        <w:jc w:val="both"/>
        <w:rPr>
          <w:rFonts w:asciiTheme="minorHAnsi" w:hAnsiTheme="minorHAnsi" w:cs="Calibri"/>
          <w:lang w:val="kk-KZ"/>
        </w:rPr>
      </w:pPr>
      <w:r w:rsidRPr="00A35E88">
        <w:rPr>
          <w:rFonts w:asciiTheme="minorHAnsi" w:hAnsiTheme="minorHAnsi" w:cs="Calibri"/>
        </w:rPr>
        <w:t>млн. теңге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  <w:lang w:val="kk-KZ"/>
        </w:rPr>
        <w:tab/>
      </w:r>
      <w:r w:rsidRPr="00A35E88">
        <w:rPr>
          <w:rFonts w:asciiTheme="minorHAnsi" w:hAnsiTheme="minorHAnsi" w:cs="Calibri"/>
          <w:lang w:val="kk-KZ"/>
        </w:rPr>
        <w:tab/>
      </w:r>
      <w:r w:rsidRPr="00A35E88">
        <w:rPr>
          <w:rFonts w:asciiTheme="minorHAnsi" w:hAnsiTheme="minorHAnsi" w:cs="Calibri"/>
        </w:rPr>
        <w:t>млн. тенге</w:t>
      </w: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7"/>
        <w:gridCol w:w="1130"/>
        <w:gridCol w:w="1135"/>
        <w:gridCol w:w="1135"/>
        <w:gridCol w:w="1135"/>
        <w:gridCol w:w="1135"/>
        <w:gridCol w:w="2116"/>
      </w:tblGrid>
      <w:tr w:rsidR="002E7F8C" w:rsidRPr="00A35E88" w:rsidTr="00D95098">
        <w:tc>
          <w:tcPr>
            <w:tcW w:w="1184" w:type="pct"/>
            <w:tcBorders>
              <w:left w:val="nil"/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2011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2012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2013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2014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2015</w:t>
            </w:r>
          </w:p>
        </w:tc>
        <w:tc>
          <w:tcPr>
            <w:tcW w:w="1037" w:type="pct"/>
            <w:tcBorders>
              <w:bottom w:val="single" w:sz="4" w:space="0" w:color="auto"/>
              <w:right w:val="nil"/>
            </w:tcBorders>
          </w:tcPr>
          <w:p w:rsidR="002E7F8C" w:rsidRPr="00A35E88" w:rsidRDefault="002E7F8C" w:rsidP="00D95098">
            <w:pPr>
              <w:pStyle w:val="a6"/>
              <w:ind w:firstLine="32"/>
              <w:rPr>
                <w:rFonts w:asciiTheme="minorHAnsi" w:hAnsiTheme="minorHAnsi" w:cs="Calibri"/>
                <w:snapToGrid w:val="0"/>
              </w:rPr>
            </w:pPr>
          </w:p>
        </w:tc>
      </w:tr>
      <w:tr w:rsidR="002E7F8C" w:rsidRPr="00A35E88" w:rsidTr="00D95098">
        <w:tc>
          <w:tcPr>
            <w:tcW w:w="11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Табыстар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5 370 826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ind w:left="-9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5 813 003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6 382 353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7 321 277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7 634 805</w:t>
            </w: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Доходы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салық түсімдері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3982338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ind w:right="-41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4095 366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35E88">
              <w:rPr>
                <w:rFonts w:asciiTheme="minorHAnsi" w:hAnsiTheme="minorHAnsi" w:cs="Calibri"/>
                <w:snapToGrid w:val="0"/>
                <w:sz w:val="16"/>
                <w:szCs w:val="16"/>
              </w:rPr>
              <w:t>4 779 004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5 115 744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4 883 913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налоговые поступления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ind w:left="-97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ind w:right="-94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корпорациялық табыс салығы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1050380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ind w:left="-97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</w:t>
            </w: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 </w:t>
            </w: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041217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</w:t>
            </w:r>
            <w:r w:rsidRPr="00A35E88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 </w:t>
            </w: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032737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1 169 667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1 224 645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ind w:right="-94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корпоративный подоходный налог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lastRenderedPageBreak/>
              <w:t>жеке табыс салығы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376 245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438498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492991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552 280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598 807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индивидуальный подоходный налог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қосылған құн салығы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865 213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914361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</w:t>
            </w:r>
            <w:r w:rsidRPr="00A35E88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 </w:t>
            </w: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327650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1 198 170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944 438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налог на добавленную стоимость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акциздер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76 400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93143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103651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147 057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161 068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акцизы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жеке меншікке салықтар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161 169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172305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193453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227  175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267 030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налоги на собственность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әлеуметтік салық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296 843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340997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380477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427 985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464 674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социальный налог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басқа салықтар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1 156 088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ind w:left="-97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</w:t>
            </w: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 </w:t>
            </w: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094845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1 248 045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1 393 410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1 223 251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прочие налоги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салықтан тыс түсімдер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138 597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285144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141 717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179 488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224 767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неналоговые поступления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негізгі капиталды сатудан түскен түсім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49 891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52493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56 132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71 045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 xml:space="preserve">69 708 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поступления от продажи основного капитала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трансферттер түсімдері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1 200 000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ind w:left="-102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</w:t>
            </w: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 </w:t>
            </w: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380000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1 405 500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1 955 000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2 456 417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поступления трансфертов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Шығындар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5 423 255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</w:rPr>
              <w:t>6 268 972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6 852 711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7 791 867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8 227 097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Затраты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жалпы сипаттағы мемлекеттік қызметтер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296 481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326 129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382136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 xml:space="preserve">483 663 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697 302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государственные услуги общего характера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қорғаныс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264 503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341 104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396512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431 664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453 682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оборона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қоғамдық тәртіп және қауіпсіздік, құқықтық, сот, қылмыстық-атқару қызметі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448 495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ind w:left="-102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558 218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608346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601 048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557 439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общественный порядок и безопасность, правовая, судебная уголовно- исполнительная деятельность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білім беру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986 774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1 210 115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</w:t>
            </w:r>
            <w:r w:rsidRPr="00A35E88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 </w:t>
            </w: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237422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1 358 669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 xml:space="preserve"> 1 364 737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образование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денсаулық сақтау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626 310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730 820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795092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856 222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863 899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здравоохранение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әлеуметтік көмек және әлеуметтік қамтамасыз ету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1 133 573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ind w:left="-102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1 239 018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</w:t>
            </w:r>
            <w:r w:rsidRPr="00A35E88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 </w:t>
            </w: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359664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1 548 638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1713 451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социальная помощь и социальное обеспечение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тұрғын үй-коммуналдық шаруашылық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389 238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438 586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472369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554 696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443 022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жилищно-коммунальное хозяйство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мәдениет, спорт, туризм және ақпараттық кеңістік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201 640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223 065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258431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297 795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293 774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культура, спорт, туризм и информационное пространство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отын-энергетикалық кешен және жер қойнауын пайдалану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112 491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126 613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119607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128 656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111 533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топливно-энергетический комплекс и недропользование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ind w:right="-94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ауыл, су, орман, балық шаруашылығы, ерекше қорғалатын табиғат аумақтары, қоршаған ортаны және жануарлар әлемін қорғау, жер қатынастары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270 763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292 573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258839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349 079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376 038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ind w:right="-94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сельское, водное и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өнеркәсіп; сәулет, қала құрылысы және құрылыс қызметі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24 817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26 492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32188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42 538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61 775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ind w:right="-94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промышленность; архитектурная, градостроительная и строительная деятельность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көлік және коммуникация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449 231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482 060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511366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614 202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681 697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транспорт и коммуникации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өзгелер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97 264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143 659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242682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292 204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310 014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прочие 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борышқа қызмет көрсету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121 675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130 520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178057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232 793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 xml:space="preserve">297 327 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обслуживание долга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трансферттер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1 407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трансферты 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Таза бюджеттік кредит беру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69 072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28 588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25805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43 207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 xml:space="preserve">84 702 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Чистое бюджетное кредитование 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бюджеттік кредиттер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141 183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135 374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93152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91 872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152 897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бюджетные кредиты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бюджеттік кредиттерді өтеу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72 111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106 786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67347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48 665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68 195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погашения бюджетных кредитов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Қаржылық активтермен болатын операциялар бойынша сальдо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447 117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405 752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204765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572 873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238 711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Сальдо по операциям с финансовыми активами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қаржылық активтерді сатып алу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448 805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406 820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214434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575 160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246 940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приобретение финансовых активов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мемлекеттік қаржылық активтерін сатудан түскен түсімдер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1 688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1 068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9669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2 287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8 229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поступления от продажи финансовых активов государства</w:t>
            </w:r>
          </w:p>
        </w:tc>
      </w:tr>
      <w:tr w:rsidR="002E7F8C" w:rsidRPr="00A35E88" w:rsidTr="00D95098"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Бюджет тапшылығы (профициті)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-568 618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-890 309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-700928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-1 086 670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-915 705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Дефицит (профицит) бюджета</w:t>
            </w:r>
          </w:p>
        </w:tc>
      </w:tr>
    </w:tbl>
    <w:p w:rsidR="002E7F8C" w:rsidRPr="00A35E88" w:rsidRDefault="002E7F8C" w:rsidP="002E7F8C">
      <w:pPr>
        <w:pStyle w:val="a4"/>
        <w:spacing w:before="0" w:after="0"/>
        <w:ind w:left="-567" w:firstLine="567"/>
        <w:contextualSpacing/>
        <w:jc w:val="both"/>
        <w:rPr>
          <w:rFonts w:asciiTheme="minorHAnsi" w:hAnsiTheme="minorHAnsi" w:cs="Calibri"/>
          <w:i w:val="0"/>
          <w:lang w:val="kk-KZ"/>
        </w:rPr>
      </w:pPr>
      <w:r w:rsidRPr="00A35E88">
        <w:rPr>
          <w:rFonts w:asciiTheme="minorHAnsi" w:hAnsiTheme="minorHAnsi" w:cs="Calibri"/>
          <w:i w:val="0"/>
          <w:lang w:val="kk-KZ"/>
        </w:rPr>
        <w:t>Жалғасы</w:t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  <w:t xml:space="preserve">                Продолжение</w:t>
      </w: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4"/>
        <w:gridCol w:w="1137"/>
        <w:gridCol w:w="1137"/>
        <w:gridCol w:w="1135"/>
        <w:gridCol w:w="1135"/>
        <w:gridCol w:w="1135"/>
        <w:gridCol w:w="2112"/>
      </w:tblGrid>
      <w:tr w:rsidR="002E7F8C" w:rsidRPr="00A35E88" w:rsidTr="00D95098">
        <w:tc>
          <w:tcPr>
            <w:tcW w:w="1183" w:type="pct"/>
            <w:tcBorders>
              <w:left w:val="nil"/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2016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2017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2018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2019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2020</w:t>
            </w:r>
          </w:p>
        </w:tc>
        <w:tc>
          <w:tcPr>
            <w:tcW w:w="1035" w:type="pct"/>
            <w:tcBorders>
              <w:bottom w:val="single" w:sz="4" w:space="0" w:color="auto"/>
              <w:right w:val="nil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</w:tr>
      <w:tr w:rsidR="002E7F8C" w:rsidRPr="00A35E88" w:rsidTr="00D95098">
        <w:tc>
          <w:tcPr>
            <w:tcW w:w="11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Табыстар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9 308 485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11 567 691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10 808 573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12 758 479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14 521 191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Доходы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салық түсімдері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6 023 263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6 810 851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7 890 048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9 216 474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8 561 203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налоговые поступления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lastRenderedPageBreak/>
              <w:t>корпорациялық табыс салығы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1 437 365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1 538 785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1 687 577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1 974 763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2 043 659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корпоративный подоходный налог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ind w:left="425" w:hanging="425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жеке табыс салығы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691 778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750 212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838 394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876 324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929 588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индивидуальный подоходный налог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қосылған құн салығы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1 495 682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1 664 699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2 034 314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2 693 127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2 532 524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налог на добавленную стоимость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акциздер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205 231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255 994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311 856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343 409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432 653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акцизы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жеке меншікке салықтар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273 694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315 849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365 647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395 513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369 411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налоги на собственность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әлеуметтік салық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530 440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576 607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618 505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696 635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727 139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социальный налог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басқа салықтар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1 377 196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1 708 705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2 033 755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2 236 703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1 526 229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прочие налоги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салықтан тыс түсімдер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369 424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273 872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225 988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354 463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1 063 286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неналоговые поступления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негізгі капиталды сатудан түскен түсім 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60 224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68 651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92 537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117 542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126 702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поступления от продажи основного капитала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трансферттер түсімдері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2 855 574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4 414 317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2 600 000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3 070 000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4 770 000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поступления трансфертов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Шығындар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9 433 745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12 485 378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11 346 054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13 535 581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16 725 097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Затраты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жалпы сипаттағы мемлекеттік қызметтер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622 484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652 254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611 026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744 128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873 672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государственные услуги общего характера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қорғаныс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438 499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452 375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542 129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738 655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671 813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оборона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қоғамдық тәртіп және қауіпсіздік, құқықтық, сот, қылмыстық-атқару қызметі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584 170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709 712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795 090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833 306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1 019 345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общественный порядок и безопасность, правовая, судебная уголовно- исполнительная деятельность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білім беру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1 669 398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1 843 243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1 948 477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2 332 035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3 141 186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образование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денсаулық сақтау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1 039 576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1 128 316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1 173 313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1 291 789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1 955 759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здравоохранение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әлеуметтік көмек және әлеуметтік қамтамасыз ету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1 977 315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2 302 330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2 751 354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3 466 724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3 777 032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социальная помощь и социальное обеспечение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тұрғын үй-коммуналдық шаруашылық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507 185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688 374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749 030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913 650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1 405 692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жилищно-коммунальное хозяйство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мәдениет, спорт, туризм және ақпараттық кеңістік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326 653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398 540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449 291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456 201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500 300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культура, спорт, туризм и информационное пространство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отын-энергетикалық кешен және жер қойнауын пайдалану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100 423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137 939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130 489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127 872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164 911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топливно-энергетический комплекс и недропользование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ауыл, су, орман, балық шаруашылығы, ерекше қорғалатын табиғат аумақтары, қоршаған ортаны және жануарлар әлемін қорғау, жер қатынастары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414 529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474 307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501 835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583 410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668 269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сельское, водное и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өнеркәсіп; сәулет, қала құрылысы және құрылыс қызметі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46 324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29 791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35 860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69 566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99 351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промышленность; архитектурная, градостроительная и строительная деятельность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көлік және коммуникация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761 990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850 434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834 187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893 622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1 078 693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транспорт и коммуникации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өзгелер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410 181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2 334 295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225 843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402 557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601 483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прочие 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борышқа қызмет көрсету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523 214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458 874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587 663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679 644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767 591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обслуживание долга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трансферттер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kk-KZ"/>
              </w:rPr>
              <w:t>11 804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24 594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10 467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2 422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-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трансферты 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Таза бюджеттік кредит беру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249 842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201 451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162 840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262 881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261 981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Чистое бюджетное кредитование 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бюджеттік кредиттер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  <w:lang w:val="ru-RU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  <w:lang w:val="ru-RU"/>
              </w:rPr>
              <w:t>322 611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304 169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272 937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392 948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</w:rPr>
              <w:t>386 797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бюджетные кредиты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бюджеттік кредиттерді өтеу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72 769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102 717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110 097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130 067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124 816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погашения бюджетных кредитов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Қаржылық активтермен болатын операциялар бойынша сальдо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362 616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336 182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132 751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245 324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340 263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Сальдо по операциям с финансовыми активами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қаржылық активтерді сатып алу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368 616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339 932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138 748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252 017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343 891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приобретение финансовых активов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мемлекеттік қаржылық активтерін сатудан түскен түсімдер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6 000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3 750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5 997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6 693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3 628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поступления от продажи финансовых активов государства</w:t>
            </w:r>
          </w:p>
        </w:tc>
      </w:tr>
      <w:tr w:rsidR="002E7F8C" w:rsidRPr="00A35E88" w:rsidTr="00D95098"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Бюджет тапшылығы (профициті)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-737 718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-1 455 320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sz w:val="16"/>
                <w:szCs w:val="16"/>
              </w:rPr>
              <w:t>-833 072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-1 285 307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-2 806 150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 xml:space="preserve">Дефицит (профицит) бюджета </w:t>
            </w:r>
          </w:p>
        </w:tc>
      </w:tr>
    </w:tbl>
    <w:p w:rsidR="002E7F8C" w:rsidRPr="00A35E88" w:rsidRDefault="002E7F8C" w:rsidP="002E7F8C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r w:rsidRPr="00A35E88">
        <w:rPr>
          <w:rFonts w:asciiTheme="minorHAnsi" w:hAnsiTheme="minorHAnsi" w:cs="Calibri"/>
          <w:sz w:val="24"/>
          <w:szCs w:val="24"/>
          <w:lang w:val="kk-KZ"/>
        </w:rPr>
        <w:lastRenderedPageBreak/>
        <w:t>Ақша-кредит статистикасы</w:t>
      </w:r>
      <w:r w:rsidRPr="00A35E88">
        <w:rPr>
          <w:rFonts w:asciiTheme="minorHAnsi" w:hAnsiTheme="minorHAnsi" w:cs="Calibri"/>
          <w:sz w:val="24"/>
          <w:szCs w:val="24"/>
        </w:rPr>
        <w:br/>
      </w:r>
      <w:r w:rsidRPr="00A35E88">
        <w:rPr>
          <w:rFonts w:asciiTheme="minorHAnsi" w:hAnsiTheme="minorHAnsi" w:cs="Calibri"/>
          <w:sz w:val="24"/>
          <w:szCs w:val="24"/>
          <w:lang w:val="kk-KZ"/>
        </w:rPr>
        <w:t>Денежно-кредитная статистика</w:t>
      </w:r>
    </w:p>
    <w:p w:rsidR="002E7F8C" w:rsidRPr="00A35E88" w:rsidRDefault="002E7F8C" w:rsidP="002E7F8C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lang w:val="kk-KZ"/>
        </w:rPr>
        <w:t>11</w:t>
      </w:r>
      <w:r w:rsidRPr="00A35E88">
        <w:rPr>
          <w:rFonts w:asciiTheme="minorHAnsi" w:hAnsiTheme="minorHAnsi" w:cs="Calibri"/>
        </w:rPr>
        <w:t>.6</w:t>
      </w:r>
      <w:r w:rsidR="00B6528B" w:rsidRPr="00A35E88">
        <w:rPr>
          <w:rFonts w:asciiTheme="minorHAnsi" w:hAnsiTheme="minorHAnsi" w:cs="Calibri"/>
          <w:lang w:val="kk-KZ"/>
        </w:rPr>
        <w:t>0</w:t>
      </w:r>
      <w:r w:rsidRPr="00A35E88">
        <w:rPr>
          <w:rFonts w:asciiTheme="minorHAnsi" w:hAnsiTheme="minorHAnsi" w:cs="Calibri"/>
        </w:rPr>
        <w:t xml:space="preserve"> Жиынтық ақша жиыны</w:t>
      </w:r>
      <w:r w:rsidRPr="00A35E88">
        <w:rPr>
          <w:rFonts w:asciiTheme="minorHAnsi" w:hAnsiTheme="minorHAnsi" w:cs="Calibri"/>
        </w:rPr>
        <w:br/>
        <w:t>Совокупная денежная масса</w:t>
      </w:r>
    </w:p>
    <w:p w:rsidR="002E7F8C" w:rsidRPr="00A35E88" w:rsidRDefault="002E7F8C" w:rsidP="002E7F8C">
      <w:pPr>
        <w:pStyle w:val="a5"/>
        <w:spacing w:after="0"/>
        <w:jc w:val="left"/>
        <w:rPr>
          <w:rFonts w:asciiTheme="minorHAnsi" w:hAnsiTheme="minorHAnsi" w:cs="Calibri"/>
          <w:snapToGrid w:val="0"/>
        </w:rPr>
      </w:pPr>
      <w:r w:rsidRPr="00A35E88">
        <w:rPr>
          <w:rFonts w:asciiTheme="minorHAnsi" w:hAnsiTheme="minorHAnsi" w:cs="Calibri"/>
        </w:rPr>
        <w:t>кезең соңына; млрд. теңге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  <w:t>на конец периода; млрд. тенге</w:t>
      </w:r>
    </w:p>
    <w:tbl>
      <w:tblPr>
        <w:tblW w:w="1020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907"/>
        <w:gridCol w:w="907"/>
        <w:gridCol w:w="907"/>
        <w:gridCol w:w="907"/>
        <w:gridCol w:w="907"/>
        <w:gridCol w:w="2835"/>
      </w:tblGrid>
      <w:tr w:rsidR="002E7F8C" w:rsidRPr="00A35E88" w:rsidTr="00D95098">
        <w:trPr>
          <w:cantSplit/>
          <w:trHeight w:hRule="exact" w:val="223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2E7F8C" w:rsidRPr="00A35E88" w:rsidTr="00D95098">
        <w:trPr>
          <w:cantSplit/>
          <w:trHeight w:hRule="exact" w:val="389"/>
        </w:trPr>
        <w:tc>
          <w:tcPr>
            <w:tcW w:w="2835" w:type="dxa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Ақша жиыны (М3 ақша агрегаты)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9 752,2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10522,8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11 </w:t>
            </w:r>
            <w:r w:rsidRPr="00A35E88">
              <w:rPr>
                <w:rFonts w:asciiTheme="minorHAnsi" w:hAnsiTheme="minorHAnsi" w:cs="Calibri"/>
                <w:bCs/>
                <w:szCs w:val="16"/>
                <w:lang w:val="kk-KZ"/>
              </w:rPr>
              <w:t>598,1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12 801,5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17 125,9</w:t>
            </w:r>
          </w:p>
        </w:tc>
        <w:tc>
          <w:tcPr>
            <w:tcW w:w="2835" w:type="dxa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Денежная масса (денежный агрегат M3)</w:t>
            </w:r>
          </w:p>
        </w:tc>
      </w:tr>
      <w:tr w:rsidR="002E7F8C" w:rsidRPr="00A35E88" w:rsidTr="00D95098">
        <w:trPr>
          <w:cantSplit/>
          <w:trHeight w:hRule="exact" w:val="459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айналыстағы қолма-қол ақша (М0 ақша агрегаты)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</w:rPr>
              <w:t>1 365,7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1 528,1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1 512,3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1 122,3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1 237,0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неё наличные деньги в обращении (денежный агрегат М0)</w:t>
            </w:r>
          </w:p>
        </w:tc>
      </w:tr>
    </w:tbl>
    <w:p w:rsidR="002E7F8C" w:rsidRPr="00A35E88" w:rsidRDefault="002E7F8C" w:rsidP="002E7F8C">
      <w:pPr>
        <w:pStyle w:val="a4"/>
        <w:spacing w:before="0" w:after="0"/>
        <w:ind w:left="0"/>
        <w:jc w:val="both"/>
        <w:rPr>
          <w:rFonts w:asciiTheme="minorHAnsi" w:hAnsiTheme="minorHAnsi" w:cs="Calibri"/>
          <w:i w:val="0"/>
          <w:lang w:val="kk-KZ"/>
        </w:rPr>
      </w:pPr>
      <w:r w:rsidRPr="00A35E88">
        <w:rPr>
          <w:rFonts w:asciiTheme="minorHAnsi" w:hAnsiTheme="minorHAnsi" w:cs="Calibri"/>
          <w:i w:val="0"/>
          <w:lang w:val="kk-KZ"/>
        </w:rPr>
        <w:t>Жалғасы</w:t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  <w:t xml:space="preserve">                Продолжение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907"/>
        <w:gridCol w:w="907"/>
        <w:gridCol w:w="907"/>
        <w:gridCol w:w="908"/>
        <w:gridCol w:w="907"/>
        <w:gridCol w:w="2835"/>
      </w:tblGrid>
      <w:tr w:rsidR="002E7F8C" w:rsidRPr="00A35E88" w:rsidTr="00D95098">
        <w:trPr>
          <w:cantSplit/>
          <w:trHeight w:hRule="exact" w:val="23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vertAlign w:val="superscript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2E7F8C" w:rsidRPr="00A35E88" w:rsidTr="00D95098">
        <w:trPr>
          <w:cantSplit/>
          <w:trHeight w:hRule="exact" w:val="377"/>
        </w:trPr>
        <w:tc>
          <w:tcPr>
            <w:tcW w:w="2835" w:type="dxa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Ақша жиыны (М3 ақша агрегаты)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19 798,6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19 456,3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20 813,4</w:t>
            </w:r>
          </w:p>
        </w:tc>
        <w:tc>
          <w:tcPr>
            <w:tcW w:w="908" w:type="dxa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  <w:t>21 322,1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  <w:t>24 917,8</w:t>
            </w:r>
          </w:p>
        </w:tc>
        <w:tc>
          <w:tcPr>
            <w:tcW w:w="2835" w:type="dxa"/>
            <w:vAlign w:val="bottom"/>
          </w:tcPr>
          <w:p w:rsidR="002E7F8C" w:rsidRPr="00A35E88" w:rsidRDefault="002E7F8C" w:rsidP="00D95098">
            <w:pPr>
              <w:pStyle w:val="a7"/>
              <w:ind w:right="669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Денежная масса (денежный агрегат M3)</w:t>
            </w:r>
          </w:p>
        </w:tc>
      </w:tr>
      <w:tr w:rsidR="002E7F8C" w:rsidRPr="00A35E88" w:rsidTr="00D95098">
        <w:trPr>
          <w:cantSplit/>
          <w:trHeight w:hRule="exact" w:val="425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одан</w:t>
            </w:r>
            <w:r w:rsidRPr="00A35E88">
              <w:rPr>
                <w:rFonts w:asciiTheme="minorHAnsi" w:hAnsiTheme="minorHAnsi" w:cs="Calibri"/>
                <w:lang w:val="kk-KZ"/>
              </w:rPr>
              <w:t>:</w:t>
            </w:r>
            <w:r w:rsidRPr="00A35E88">
              <w:rPr>
                <w:rFonts w:asciiTheme="minorHAnsi" w:hAnsiTheme="minorHAnsi" w:cs="Calibri"/>
              </w:rPr>
              <w:t xml:space="preserve"> айналыстағы қолма-қол ақша (М0 ақша агрегаты)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1 748,8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1 946,3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2 260,2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  <w:t>2 300,5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  <w:t>2 828,0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ind w:right="-40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из неё наличные деньги в обращении (денежный агрегат М0)</w:t>
            </w:r>
          </w:p>
        </w:tc>
      </w:tr>
    </w:tbl>
    <w:p w:rsidR="002E7F8C" w:rsidRPr="00A35E88" w:rsidRDefault="002E7F8C" w:rsidP="002E7F8C">
      <w:pPr>
        <w:pStyle w:val="a0"/>
        <w:ind w:left="284" w:firstLine="0"/>
        <w:jc w:val="left"/>
        <w:rPr>
          <w:rFonts w:asciiTheme="minorHAnsi" w:hAnsiTheme="minorHAnsi" w:cs="Calibri"/>
          <w:i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*</w:t>
      </w:r>
      <w:r w:rsidR="00BC2155" w:rsidRPr="00A35E88">
        <w:rPr>
          <w:rFonts w:asciiTheme="minorHAnsi" w:hAnsiTheme="minorHAnsi" w:cs="Calibri"/>
          <w:i/>
          <w:sz w:val="16"/>
          <w:szCs w:val="16"/>
          <w:lang w:val="kk-KZ"/>
        </w:rPr>
        <w:t xml:space="preserve"> 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Қорытынды айналымдар есепке алынған.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br/>
      </w:r>
      <w:r w:rsidRPr="00A35E88">
        <w:rPr>
          <w:rFonts w:asciiTheme="minorHAnsi" w:hAnsiTheme="minorHAnsi" w:cs="Calibri"/>
          <w:i/>
          <w:sz w:val="16"/>
          <w:szCs w:val="16"/>
        </w:rPr>
        <w:t>С учетом заключительных оборотов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.</w:t>
      </w:r>
    </w:p>
    <w:p w:rsidR="002E7F8C" w:rsidRPr="00A35E88" w:rsidRDefault="002E7F8C" w:rsidP="002E7F8C">
      <w:pPr>
        <w:pStyle w:val="a9"/>
        <w:ind w:firstLine="0"/>
        <w:rPr>
          <w:rFonts w:asciiTheme="minorHAnsi" w:hAnsiTheme="minorHAnsi" w:cs="Calibri"/>
          <w:vertAlign w:val="superscript"/>
        </w:rPr>
      </w:pPr>
      <w:r w:rsidRPr="00A35E88">
        <w:rPr>
          <w:rFonts w:asciiTheme="minorHAnsi" w:hAnsiTheme="minorHAnsi" w:cs="Calibri"/>
          <w:lang w:val="kk-KZ"/>
        </w:rPr>
        <w:t>11</w:t>
      </w:r>
      <w:r w:rsidRPr="00A35E88">
        <w:rPr>
          <w:rFonts w:asciiTheme="minorHAnsi" w:hAnsiTheme="minorHAnsi" w:cs="Calibri"/>
        </w:rPr>
        <w:t>.6</w:t>
      </w:r>
      <w:r w:rsidR="00B6528B" w:rsidRPr="00A35E88">
        <w:rPr>
          <w:rFonts w:asciiTheme="minorHAnsi" w:hAnsiTheme="minorHAnsi" w:cs="Calibri"/>
          <w:lang w:val="kk-KZ"/>
        </w:rPr>
        <w:t>1</w:t>
      </w:r>
      <w:r w:rsidRPr="00A35E88">
        <w:rPr>
          <w:rFonts w:asciiTheme="minorHAnsi" w:hAnsiTheme="minorHAnsi" w:cs="Calibri"/>
        </w:rPr>
        <w:t xml:space="preserve"> Екінші деңгейдегі банктердің кредиттері</w:t>
      </w:r>
      <w:r w:rsidRPr="00A35E88">
        <w:rPr>
          <w:rFonts w:asciiTheme="minorHAnsi" w:hAnsiTheme="minorHAnsi" w:cs="Calibri"/>
          <w:vertAlign w:val="superscript"/>
        </w:rPr>
        <w:br/>
      </w:r>
      <w:r w:rsidRPr="00A35E88">
        <w:rPr>
          <w:rFonts w:asciiTheme="minorHAnsi" w:hAnsiTheme="minorHAnsi" w:cs="Calibri"/>
        </w:rPr>
        <w:t>Кредиты банков второго уровня</w:t>
      </w:r>
    </w:p>
    <w:p w:rsidR="002E7F8C" w:rsidRPr="00A35E88" w:rsidRDefault="002E7F8C" w:rsidP="002E7F8C">
      <w:pPr>
        <w:pStyle w:val="a5"/>
        <w:spacing w:after="0"/>
        <w:jc w:val="both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кезең соңына; млн. теңге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  <w:lang w:val="kk-KZ"/>
        </w:rPr>
        <w:tab/>
      </w:r>
      <w:r w:rsidRPr="00A35E88">
        <w:rPr>
          <w:rFonts w:asciiTheme="minorHAnsi" w:hAnsiTheme="minorHAnsi" w:cs="Calibri"/>
          <w:lang w:val="kk-KZ"/>
        </w:rPr>
        <w:tab/>
      </w:r>
      <w:r w:rsidRPr="00A35E88">
        <w:rPr>
          <w:rFonts w:asciiTheme="minorHAnsi" w:hAnsiTheme="minorHAnsi" w:cs="Calibri"/>
        </w:rPr>
        <w:t>на конец периода; млн. тенге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907"/>
        <w:gridCol w:w="907"/>
        <w:gridCol w:w="907"/>
        <w:gridCol w:w="907"/>
        <w:gridCol w:w="907"/>
        <w:gridCol w:w="2836"/>
      </w:tblGrid>
      <w:tr w:rsidR="002E7F8C" w:rsidRPr="00A35E88" w:rsidTr="00D95098">
        <w:trPr>
          <w:cantSplit/>
          <w:trHeight w:val="179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2E7F8C" w:rsidRPr="00A35E88" w:rsidTr="00D95098">
        <w:trPr>
          <w:cantSplit/>
          <w:trHeight w:val="58"/>
        </w:trPr>
        <w:tc>
          <w:tcPr>
            <w:tcW w:w="2835" w:type="dxa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 xml:space="preserve">Кредит </w:t>
            </w:r>
            <w:r w:rsidRPr="00A35E88">
              <w:rPr>
                <w:rFonts w:asciiTheme="minorHAnsi" w:hAnsiTheme="minorHAnsi" w:cs="Calibri"/>
                <w:lang w:val="kk-KZ"/>
              </w:rPr>
              <w:t>салымдары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</w:rPr>
              <w:t>8 781 369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9 958 040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11 291 548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12 105 684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center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12 674 245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Кредитные вложения</w:t>
            </w:r>
          </w:p>
        </w:tc>
      </w:tr>
      <w:tr w:rsidR="002E7F8C" w:rsidRPr="00A35E88" w:rsidTr="00D95098">
        <w:trPr>
          <w:cantSplit/>
          <w:trHeight w:val="70"/>
        </w:trPr>
        <w:tc>
          <w:tcPr>
            <w:tcW w:w="2835" w:type="dxa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2836" w:type="dxa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</w:t>
            </w:r>
          </w:p>
        </w:tc>
      </w:tr>
      <w:tr w:rsidR="002E7F8C" w:rsidRPr="00A35E88" w:rsidTr="00D95098">
        <w:trPr>
          <w:cantSplit/>
          <w:trHeight w:val="178"/>
        </w:trPr>
        <w:tc>
          <w:tcPr>
            <w:tcW w:w="2835" w:type="dxa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қысқа мерзімді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1 694  513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1 955 733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2 130 158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2 497 089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center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2 156 194</w:t>
            </w:r>
          </w:p>
        </w:tc>
        <w:tc>
          <w:tcPr>
            <w:tcW w:w="2836" w:type="dxa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краткосрочные</w:t>
            </w:r>
          </w:p>
        </w:tc>
      </w:tr>
      <w:tr w:rsidR="002E7F8C" w:rsidRPr="00A35E88" w:rsidTr="00D95098">
        <w:trPr>
          <w:cantSplit/>
          <w:trHeight w:val="189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ұзақ мерзімді</w:t>
            </w:r>
            <w:r w:rsidRPr="00A35E88">
              <w:rPr>
                <w:rFonts w:asciiTheme="minorHAnsi" w:hAnsiTheme="minorHAnsi" w:cs="Calibri"/>
                <w:vertAlign w:val="superscript"/>
              </w:rPr>
              <w:t>2)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7 086 856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8 002 307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9 161 390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9 608 595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jc w:val="center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10 518 051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д</w:t>
            </w:r>
            <w:r w:rsidRPr="00A35E88">
              <w:rPr>
                <w:rFonts w:asciiTheme="minorHAnsi" w:hAnsiTheme="minorHAnsi" w:cs="Calibri"/>
              </w:rPr>
              <w:t>олгосрочные</w:t>
            </w:r>
            <w:r w:rsidRPr="00A35E88">
              <w:rPr>
                <w:rFonts w:asciiTheme="minorHAnsi" w:hAnsiTheme="minorHAnsi" w:cs="Calibri"/>
                <w:szCs w:val="16"/>
                <w:vertAlign w:val="superscript"/>
              </w:rPr>
              <w:t>2</w:t>
            </w:r>
            <w:r w:rsidRPr="00A35E88">
              <w:rPr>
                <w:rFonts w:asciiTheme="minorHAnsi" w:hAnsiTheme="minorHAnsi" w:cs="Calibri"/>
                <w:vertAlign w:val="superscript"/>
              </w:rPr>
              <w:t>)</w:t>
            </w:r>
          </w:p>
        </w:tc>
      </w:tr>
    </w:tbl>
    <w:p w:rsidR="002E7F8C" w:rsidRPr="00A35E88" w:rsidRDefault="002E7F8C" w:rsidP="002E7F8C">
      <w:pPr>
        <w:pStyle w:val="a4"/>
        <w:spacing w:before="0" w:after="0"/>
        <w:ind w:left="0"/>
        <w:jc w:val="both"/>
        <w:rPr>
          <w:rFonts w:asciiTheme="minorHAnsi" w:hAnsiTheme="minorHAnsi" w:cs="Calibri"/>
          <w:i w:val="0"/>
          <w:lang w:val="kk-KZ"/>
        </w:rPr>
      </w:pPr>
      <w:r w:rsidRPr="00A35E88">
        <w:rPr>
          <w:rFonts w:asciiTheme="minorHAnsi" w:hAnsiTheme="minorHAnsi" w:cs="Calibri"/>
          <w:i w:val="0"/>
          <w:lang w:val="kk-KZ"/>
        </w:rPr>
        <w:t>Жалғасы</w:t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  <w:t xml:space="preserve">                Продолжение</w:t>
      </w:r>
    </w:p>
    <w:tbl>
      <w:tblPr>
        <w:tblW w:w="1020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907"/>
        <w:gridCol w:w="907"/>
        <w:gridCol w:w="907"/>
        <w:gridCol w:w="907"/>
        <w:gridCol w:w="907"/>
        <w:gridCol w:w="2835"/>
      </w:tblGrid>
      <w:tr w:rsidR="002E7F8C" w:rsidRPr="00A35E88" w:rsidTr="00D95098">
        <w:trPr>
          <w:cantSplit/>
          <w:trHeight w:val="209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2018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2020</w:t>
            </w:r>
            <w:r w:rsidRPr="00A35E88">
              <w:rPr>
                <w:rFonts w:asciiTheme="minorHAnsi" w:hAnsiTheme="minorHAnsi" w:cs="Calibri"/>
                <w:vertAlign w:val="superscript"/>
              </w:rPr>
              <w:t>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2E7F8C" w:rsidRPr="00A35E88" w:rsidTr="00D95098">
        <w:trPr>
          <w:cantSplit/>
          <w:trHeight w:val="53"/>
        </w:trPr>
        <w:tc>
          <w:tcPr>
            <w:tcW w:w="2835" w:type="dxa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 xml:space="preserve">Кредит </w:t>
            </w:r>
            <w:r w:rsidRPr="00A35E88">
              <w:rPr>
                <w:rFonts w:asciiTheme="minorHAnsi" w:hAnsiTheme="minorHAnsi" w:cs="Calibri"/>
                <w:lang w:val="kk-KZ"/>
              </w:rPr>
              <w:t>салымдары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35E88">
              <w:rPr>
                <w:rFonts w:asciiTheme="minorHAnsi" w:hAnsiTheme="minorHAnsi" w:cs="Calibri"/>
              </w:rPr>
              <w:t>12 708 324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12 705 352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  <w:t>13 091 764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</w:rPr>
              <w:t>13 864 890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  <w:t>14 623 065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Кредитные вложения</w:t>
            </w:r>
          </w:p>
        </w:tc>
      </w:tr>
      <w:tr w:rsidR="002E7F8C" w:rsidRPr="00A35E88" w:rsidTr="00D95098">
        <w:trPr>
          <w:cantSplit/>
          <w:trHeight w:val="70"/>
        </w:trPr>
        <w:tc>
          <w:tcPr>
            <w:tcW w:w="2835" w:type="dxa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2835" w:type="dxa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в том числе</w:t>
            </w:r>
          </w:p>
        </w:tc>
      </w:tr>
      <w:tr w:rsidR="002E7F8C" w:rsidRPr="00A35E88" w:rsidTr="00D95098">
        <w:trPr>
          <w:cantSplit/>
          <w:trHeight w:val="178"/>
        </w:trPr>
        <w:tc>
          <w:tcPr>
            <w:tcW w:w="2835" w:type="dxa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қысқа мерзімді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2 214 499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1 904 371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1 987 608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/>
              </w:rPr>
              <w:t>2 041 473</w:t>
            </w:r>
          </w:p>
        </w:tc>
        <w:tc>
          <w:tcPr>
            <w:tcW w:w="907" w:type="dxa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  <w:t>2 128 709</w:t>
            </w:r>
          </w:p>
        </w:tc>
        <w:tc>
          <w:tcPr>
            <w:tcW w:w="2835" w:type="dxa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краткосрочные</w:t>
            </w:r>
          </w:p>
        </w:tc>
      </w:tr>
      <w:tr w:rsidR="002E7F8C" w:rsidRPr="00A35E88" w:rsidTr="00D95098">
        <w:trPr>
          <w:cantSplit/>
          <w:trHeight w:val="189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ұзақ мерзімді</w:t>
            </w:r>
            <w:r w:rsidRPr="00A35E88">
              <w:rPr>
                <w:rFonts w:asciiTheme="minorHAnsi" w:hAnsiTheme="minorHAnsi" w:cs="Calibri"/>
                <w:vertAlign w:val="superscript"/>
              </w:rPr>
              <w:t>2)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10 493 825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10 800 981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11 104 156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/>
              </w:rPr>
              <w:t>11 823 417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  <w:t>12 494 356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д</w:t>
            </w:r>
            <w:r w:rsidRPr="00A35E88">
              <w:rPr>
                <w:rFonts w:asciiTheme="minorHAnsi" w:hAnsiTheme="minorHAnsi" w:cs="Calibri"/>
              </w:rPr>
              <w:t>олгосрочные</w:t>
            </w:r>
            <w:r w:rsidRPr="00A35E88">
              <w:rPr>
                <w:rFonts w:asciiTheme="minorHAnsi" w:hAnsiTheme="minorHAnsi" w:cs="Calibri"/>
                <w:szCs w:val="16"/>
                <w:vertAlign w:val="superscript"/>
              </w:rPr>
              <w:t>2</w:t>
            </w:r>
            <w:r w:rsidRPr="00A35E88">
              <w:rPr>
                <w:rFonts w:asciiTheme="minorHAnsi" w:hAnsiTheme="minorHAnsi" w:cs="Calibri"/>
                <w:vertAlign w:val="superscript"/>
              </w:rPr>
              <w:t>)</w:t>
            </w:r>
          </w:p>
        </w:tc>
      </w:tr>
    </w:tbl>
    <w:p w:rsidR="002E7F8C" w:rsidRPr="00A35E88" w:rsidRDefault="002E7F8C" w:rsidP="002E7F8C">
      <w:pPr>
        <w:pStyle w:val="a0"/>
        <w:ind w:left="284" w:firstLine="0"/>
        <w:jc w:val="left"/>
        <w:rPr>
          <w:rFonts w:asciiTheme="minorHAnsi" w:hAnsiTheme="minorHAnsi" w:cs="Calibri"/>
          <w:i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i/>
          <w:sz w:val="16"/>
          <w:szCs w:val="16"/>
          <w:vertAlign w:val="superscript"/>
          <w:lang w:val="kk-KZ"/>
        </w:rPr>
        <w:t xml:space="preserve">1) 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Қорытынды айналымдар есепке алынған.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br/>
      </w:r>
      <w:r w:rsidRPr="00A35E88">
        <w:rPr>
          <w:rFonts w:asciiTheme="minorHAnsi" w:hAnsiTheme="minorHAnsi" w:cs="Calibri"/>
          <w:i/>
          <w:sz w:val="16"/>
          <w:szCs w:val="16"/>
        </w:rPr>
        <w:t>С учетом заключительных оборотов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.</w:t>
      </w:r>
    </w:p>
    <w:p w:rsidR="002E7F8C" w:rsidRPr="00A35E88" w:rsidRDefault="002E7F8C" w:rsidP="002E7F8C">
      <w:pPr>
        <w:pStyle w:val="a4"/>
        <w:spacing w:before="0"/>
        <w:ind w:left="284"/>
        <w:rPr>
          <w:rFonts w:asciiTheme="minorHAnsi" w:hAnsiTheme="minorHAnsi" w:cs="Calibri"/>
          <w:szCs w:val="16"/>
          <w:lang w:val="kk-KZ"/>
        </w:rPr>
      </w:pPr>
      <w:r w:rsidRPr="00A35E88">
        <w:rPr>
          <w:rFonts w:asciiTheme="minorHAnsi" w:hAnsiTheme="minorHAnsi" w:cs="Calibri"/>
          <w:szCs w:val="16"/>
          <w:vertAlign w:val="superscript"/>
        </w:rPr>
        <w:t>2)</w:t>
      </w:r>
      <w:r w:rsidRPr="00A35E88">
        <w:rPr>
          <w:rFonts w:asciiTheme="minorHAnsi" w:hAnsiTheme="minorHAnsi" w:cs="Calibri"/>
          <w:szCs w:val="16"/>
          <w:lang w:val="kk-KZ"/>
        </w:rPr>
        <w:t>1 жылдан аса.</w:t>
      </w:r>
      <w:r w:rsidRPr="00A35E88">
        <w:rPr>
          <w:rFonts w:asciiTheme="minorHAnsi" w:hAnsiTheme="minorHAnsi" w:cs="Calibri"/>
          <w:szCs w:val="16"/>
          <w:lang w:val="kk-KZ"/>
        </w:rPr>
        <w:br/>
        <w:t>Свыше 1 года.</w:t>
      </w:r>
    </w:p>
    <w:p w:rsidR="002E7F8C" w:rsidRPr="00A35E88" w:rsidRDefault="002E7F8C" w:rsidP="002E7F8C">
      <w:pPr>
        <w:pStyle w:val="a9"/>
        <w:ind w:firstLine="0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  <w:lang w:val="kk-KZ"/>
        </w:rPr>
        <w:t>11</w:t>
      </w:r>
      <w:r w:rsidRPr="00A35E88">
        <w:rPr>
          <w:rFonts w:asciiTheme="minorHAnsi" w:hAnsiTheme="minorHAnsi" w:cs="Calibri"/>
        </w:rPr>
        <w:t>.</w:t>
      </w:r>
      <w:r w:rsidRPr="00A35E88">
        <w:rPr>
          <w:rFonts w:asciiTheme="minorHAnsi" w:hAnsiTheme="minorHAnsi" w:cs="Calibri"/>
          <w:lang w:val="kk-KZ"/>
        </w:rPr>
        <w:t>6</w:t>
      </w:r>
      <w:r w:rsidR="00B6528B" w:rsidRPr="00A35E88">
        <w:rPr>
          <w:rFonts w:asciiTheme="minorHAnsi" w:hAnsiTheme="minorHAnsi" w:cs="Calibri"/>
          <w:lang w:val="kk-KZ"/>
        </w:rPr>
        <w:t>2</w:t>
      </w:r>
      <w:r w:rsidRPr="00A35E88">
        <w:rPr>
          <w:rFonts w:asciiTheme="minorHAnsi" w:hAnsiTheme="minorHAnsi" w:cs="Calibri"/>
        </w:rPr>
        <w:t xml:space="preserve"> Банктердің экономика салаларына кредиттері</w:t>
      </w:r>
      <w:r w:rsidRPr="00A35E88">
        <w:rPr>
          <w:rFonts w:asciiTheme="minorHAnsi" w:hAnsiTheme="minorHAnsi" w:cs="Calibri"/>
        </w:rPr>
        <w:br/>
        <w:t>Кредиты банков по отраслям экономики</w:t>
      </w:r>
    </w:p>
    <w:p w:rsidR="002E7F8C" w:rsidRPr="00A35E88" w:rsidRDefault="002E7F8C" w:rsidP="002E7F8C">
      <w:pPr>
        <w:pStyle w:val="a5"/>
        <w:spacing w:after="0"/>
        <w:jc w:val="left"/>
        <w:rPr>
          <w:rFonts w:asciiTheme="minorHAnsi" w:hAnsiTheme="minorHAnsi" w:cs="Calibri"/>
        </w:rPr>
      </w:pPr>
      <w:r w:rsidRPr="00A35E88">
        <w:rPr>
          <w:rFonts w:asciiTheme="minorHAnsi" w:hAnsiTheme="minorHAnsi" w:cs="Calibri"/>
        </w:rPr>
        <w:t>кезең соңына; млн. теңге</w:t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</w:rPr>
        <w:tab/>
      </w:r>
      <w:r w:rsidRPr="00A35E88">
        <w:rPr>
          <w:rFonts w:asciiTheme="minorHAnsi" w:hAnsiTheme="minorHAnsi" w:cs="Calibri"/>
          <w:lang w:val="kk-KZ"/>
        </w:rPr>
        <w:tab/>
      </w:r>
      <w:r w:rsidRPr="00A35E88">
        <w:rPr>
          <w:rFonts w:asciiTheme="minorHAnsi" w:hAnsiTheme="minorHAnsi" w:cs="Calibri"/>
          <w:lang w:val="kk-KZ"/>
        </w:rPr>
        <w:tab/>
      </w:r>
      <w:r w:rsidRPr="00A35E88">
        <w:rPr>
          <w:rFonts w:asciiTheme="minorHAnsi" w:hAnsiTheme="minorHAnsi" w:cs="Calibri"/>
        </w:rPr>
        <w:t>на конец периода; млн. тенге</w:t>
      </w:r>
    </w:p>
    <w:tbl>
      <w:tblPr>
        <w:tblW w:w="4977" w:type="pct"/>
        <w:tblInd w:w="30" w:type="dxa"/>
        <w:tblCellMar>
          <w:left w:w="30" w:type="dxa"/>
          <w:right w:w="30" w:type="dxa"/>
        </w:tblCellMar>
        <w:tblLook w:val="0000"/>
      </w:tblPr>
      <w:tblGrid>
        <w:gridCol w:w="2848"/>
        <w:gridCol w:w="993"/>
        <w:gridCol w:w="993"/>
        <w:gridCol w:w="993"/>
        <w:gridCol w:w="993"/>
        <w:gridCol w:w="993"/>
        <w:gridCol w:w="2406"/>
      </w:tblGrid>
      <w:tr w:rsidR="002E7F8C" w:rsidRPr="00A35E88" w:rsidTr="00D95098">
        <w:trPr>
          <w:trHeight w:val="20"/>
        </w:trPr>
        <w:tc>
          <w:tcPr>
            <w:tcW w:w="1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2011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2012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2013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2014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2015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Барлық несиелер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8 781 369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ind w:right="-2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9 958 040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ind w:left="-141" w:right="-2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 w:val="0"/>
                <w:szCs w:val="16"/>
              </w:rPr>
              <w:t>11 291 548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12 105 684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12 674 245</w:t>
            </w:r>
          </w:p>
        </w:tc>
        <w:tc>
          <w:tcPr>
            <w:tcW w:w="1178" w:type="pct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Всего кредиты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одан: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Ө</w:t>
            </w:r>
            <w:r w:rsidRPr="00A35E88">
              <w:rPr>
                <w:rFonts w:asciiTheme="minorHAnsi" w:hAnsiTheme="minorHAnsi" w:cs="Arial"/>
                <w:szCs w:val="16"/>
              </w:rPr>
              <w:t>неркәсіп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1 053 343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 </w:t>
            </w:r>
            <w:r w:rsidRPr="00A35E88">
              <w:rPr>
                <w:rFonts w:asciiTheme="minorHAnsi" w:hAnsiTheme="minorHAnsi" w:cs="Calibri"/>
              </w:rPr>
              <w:t>193 727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1 282 613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1 369 226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1 698 638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П</w:t>
            </w:r>
            <w:r w:rsidRPr="00A35E88">
              <w:rPr>
                <w:rFonts w:asciiTheme="minorHAnsi" w:hAnsiTheme="minorHAnsi" w:cs="Arial"/>
                <w:szCs w:val="16"/>
              </w:rPr>
              <w:t>ромышленность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Ауыл, орман және балық шаруашылығы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336 404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322 025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375 431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485 002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653 643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Сельское, лесное и рыбное хозяйство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Қ</w:t>
            </w:r>
            <w:r w:rsidRPr="00A35E88">
              <w:rPr>
                <w:rFonts w:asciiTheme="minorHAnsi" w:hAnsiTheme="minorHAnsi" w:cs="Arial"/>
                <w:szCs w:val="16"/>
              </w:rPr>
              <w:t>ұрылыс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1 305 943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1 397 017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1 383 302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1 143 174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991 740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С</w:t>
            </w:r>
            <w:r w:rsidRPr="00A35E88">
              <w:rPr>
                <w:rFonts w:asciiTheme="minorHAnsi" w:hAnsiTheme="minorHAnsi" w:cs="Arial"/>
                <w:szCs w:val="16"/>
              </w:rPr>
              <w:t>троительство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К</w:t>
            </w:r>
            <w:r w:rsidRPr="00A35E88">
              <w:rPr>
                <w:rFonts w:asciiTheme="minorHAnsi" w:hAnsiTheme="minorHAnsi" w:cs="Arial"/>
                <w:szCs w:val="16"/>
              </w:rPr>
              <w:t>өлік және жинақтау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354 139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423 831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395 590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434 385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609 183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Т</w:t>
            </w:r>
            <w:r w:rsidRPr="00A35E88">
              <w:rPr>
                <w:rFonts w:asciiTheme="minorHAnsi" w:hAnsiTheme="minorHAnsi" w:cs="Arial"/>
                <w:szCs w:val="16"/>
              </w:rPr>
              <w:t>ранспорт и складирование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Ақпарат және байланыс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 w:val="0"/>
                <w:szCs w:val="16"/>
              </w:rPr>
              <w:t>43 728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78 376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89 929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96 925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136 715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Информация и связь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Көтерме және бөлшек сауда, автомобильдерді және мотоциклдерді жөндеу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1 827 477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1 998 683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2 207 340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2 419 861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2 645 676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B66E57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Оптовая и розничная торговля; ремонт автомобилей и мотоциклов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B66E57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Басқа (өндірістік емес сфера, жеке қызмет)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3 860 334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4 544 381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5 557 344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6 157 111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5 938 650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Другие (непроизводственная сфера, индивидуальная деятельность)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қысқа мерзімді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ind w:left="-43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 w:val="0"/>
                <w:szCs w:val="16"/>
              </w:rPr>
              <w:t>1 694 513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ind w:left="-43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1 955 733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ind w:left="-43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 w:val="0"/>
                <w:szCs w:val="16"/>
              </w:rPr>
              <w:t>2 130 158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2 497 089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ind w:left="-4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2 156 194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краткосрочные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одан: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Ө</w:t>
            </w:r>
            <w:r w:rsidRPr="00A35E88">
              <w:rPr>
                <w:rFonts w:asciiTheme="minorHAnsi" w:hAnsiTheme="minorHAnsi" w:cs="Arial"/>
                <w:szCs w:val="16"/>
              </w:rPr>
              <w:t>неркәсіп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 w:val="0"/>
                <w:szCs w:val="16"/>
              </w:rPr>
              <w:t>294 704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340</w:t>
            </w:r>
            <w:r w:rsidRPr="00A35E88">
              <w:rPr>
                <w:rFonts w:asciiTheme="minorHAnsi" w:hAnsiTheme="minorHAnsi" w:cs="Calibri"/>
                <w:lang w:val="kk-KZ"/>
              </w:rPr>
              <w:t xml:space="preserve"> </w:t>
            </w:r>
            <w:r w:rsidRPr="00A35E88">
              <w:rPr>
                <w:rFonts w:asciiTheme="minorHAnsi" w:hAnsiTheme="minorHAnsi" w:cs="Calibri"/>
              </w:rPr>
              <w:t>028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369 235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365 614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444 441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П</w:t>
            </w:r>
            <w:r w:rsidRPr="00A35E88">
              <w:rPr>
                <w:rFonts w:asciiTheme="minorHAnsi" w:hAnsiTheme="minorHAnsi" w:cs="Arial"/>
                <w:szCs w:val="16"/>
              </w:rPr>
              <w:t>ромышленность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Ауыл, орман және балық шаруашылығы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 w:val="0"/>
                <w:szCs w:val="16"/>
              </w:rPr>
              <w:t>165 298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132 415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138 054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117 521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49 388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Сельское, лесное и рыбное хозяйство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Қ</w:t>
            </w:r>
            <w:r w:rsidRPr="00A35E88">
              <w:rPr>
                <w:rFonts w:asciiTheme="minorHAnsi" w:hAnsiTheme="minorHAnsi" w:cs="Arial"/>
                <w:szCs w:val="16"/>
              </w:rPr>
              <w:t>ұрылыс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 w:val="0"/>
                <w:szCs w:val="16"/>
              </w:rPr>
              <w:t>178 760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244 698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258 392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262 706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140 189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С</w:t>
            </w:r>
            <w:r w:rsidRPr="00A35E88">
              <w:rPr>
                <w:rFonts w:asciiTheme="minorHAnsi" w:hAnsiTheme="minorHAnsi" w:cs="Arial"/>
                <w:szCs w:val="16"/>
              </w:rPr>
              <w:t>троительство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lastRenderedPageBreak/>
              <w:t>К</w:t>
            </w:r>
            <w:r w:rsidRPr="00A35E88">
              <w:rPr>
                <w:rFonts w:asciiTheme="minorHAnsi" w:hAnsiTheme="minorHAnsi" w:cs="Arial"/>
                <w:szCs w:val="16"/>
              </w:rPr>
              <w:t>өлік және жинақтау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 w:val="0"/>
                <w:szCs w:val="16"/>
              </w:rPr>
              <w:t>75 553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126 055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60 918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94 919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89 628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Т</w:t>
            </w:r>
            <w:r w:rsidRPr="00A35E88">
              <w:rPr>
                <w:rFonts w:asciiTheme="minorHAnsi" w:hAnsiTheme="minorHAnsi" w:cs="Arial"/>
                <w:szCs w:val="16"/>
              </w:rPr>
              <w:t>ранспорт и складирование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Ақпарат және байланыс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 w:val="0"/>
                <w:szCs w:val="16"/>
              </w:rPr>
              <w:t>3 291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31 761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31 708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49 121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50 968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Информация и связь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Көтерме және бөлшек сауда, автомобильдерді және мотоциклдерді жөндеу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 w:val="0"/>
                <w:szCs w:val="16"/>
              </w:rPr>
              <w:t>691 115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733 155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854 535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1 169 547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1 009 237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B66E57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Оптовая и розничная торговля; ремонт автомобилей и мотоциклов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B66E57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Басқа (өндірістік емес сфера, жеке қызмет)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noProof w:val="0"/>
                <w:szCs w:val="16"/>
              </w:rPr>
              <w:t>285 792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347 621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417 317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437 662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372 343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Другие (непроизводственная сфера, индивидуальная деятельность)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ұзақ мерзімді</w:t>
            </w:r>
            <w:r w:rsidRPr="00A35E88">
              <w:rPr>
                <w:rFonts w:asciiTheme="minorHAnsi" w:hAnsiTheme="minorHAnsi" w:cs="Calibri"/>
                <w:snapToGrid w:val="0"/>
                <w:vertAlign w:val="superscript"/>
              </w:rPr>
              <w:t>2)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7 086 856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8 002 307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9 161 390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9 608 595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ind w:left="-43" w:right="-1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10 518 051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д</w:t>
            </w:r>
            <w:r w:rsidRPr="00A35E88">
              <w:rPr>
                <w:rFonts w:asciiTheme="minorHAnsi" w:hAnsiTheme="minorHAnsi" w:cs="Calibri"/>
                <w:snapToGrid w:val="0"/>
              </w:rPr>
              <w:t>олгосрочные</w:t>
            </w:r>
            <w:r w:rsidRPr="00A35E88">
              <w:rPr>
                <w:rFonts w:asciiTheme="minorHAnsi" w:hAnsiTheme="minorHAnsi" w:cs="Calibri"/>
                <w:snapToGrid w:val="0"/>
                <w:vertAlign w:val="superscript"/>
              </w:rPr>
              <w:t>2)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одан: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Ө</w:t>
            </w:r>
            <w:r w:rsidRPr="00A35E88">
              <w:rPr>
                <w:rFonts w:asciiTheme="minorHAnsi" w:hAnsiTheme="minorHAnsi" w:cs="Arial"/>
                <w:szCs w:val="16"/>
              </w:rPr>
              <w:t>неркәсіп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758 640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853 697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913 378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1 003 612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1 254 197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П</w:t>
            </w:r>
            <w:r w:rsidRPr="00A35E88">
              <w:rPr>
                <w:rFonts w:asciiTheme="minorHAnsi" w:hAnsiTheme="minorHAnsi" w:cs="Arial"/>
                <w:szCs w:val="16"/>
              </w:rPr>
              <w:t>ромышленность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Ауыл, орман және балық шаруашылығы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171 106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189 612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237 377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367 481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604 255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Сельское, лесное и рыбное хозяйство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Қ</w:t>
            </w:r>
            <w:r w:rsidRPr="00A35E88">
              <w:rPr>
                <w:rFonts w:asciiTheme="minorHAnsi" w:hAnsiTheme="minorHAnsi" w:cs="Arial"/>
                <w:szCs w:val="16"/>
              </w:rPr>
              <w:t>ұрылыс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ind w:left="-4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1 127 183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1 152 320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1 124 910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880 469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851 551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С</w:t>
            </w:r>
            <w:r w:rsidRPr="00A35E88">
              <w:rPr>
                <w:rFonts w:asciiTheme="minorHAnsi" w:hAnsiTheme="minorHAnsi" w:cs="Arial"/>
                <w:szCs w:val="16"/>
              </w:rPr>
              <w:t>троительство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К</w:t>
            </w:r>
            <w:r w:rsidRPr="00A35E88">
              <w:rPr>
                <w:rFonts w:asciiTheme="minorHAnsi" w:hAnsiTheme="minorHAnsi" w:cs="Arial"/>
                <w:szCs w:val="16"/>
              </w:rPr>
              <w:t>өлік және жинақтау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278 588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297 775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334 673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339 466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519 555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Т</w:t>
            </w:r>
            <w:r w:rsidRPr="00A35E88">
              <w:rPr>
                <w:rFonts w:asciiTheme="minorHAnsi" w:hAnsiTheme="minorHAnsi" w:cs="Arial"/>
                <w:szCs w:val="16"/>
              </w:rPr>
              <w:t>ранспорт и складирование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Ақпарат және байланыс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40 436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46 616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58 220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47 804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85 747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Информация и связь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Көтерме және бөлшек сауда, автомобильдерді және мотоциклдерді жөндеу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ind w:left="-4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 xml:space="preserve">1 136 362 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1 265 527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1 352 806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1 250 314</w:t>
            </w:r>
          </w:p>
        </w:tc>
        <w:tc>
          <w:tcPr>
            <w:tcW w:w="486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1 636 439</w:t>
            </w:r>
          </w:p>
        </w:tc>
        <w:tc>
          <w:tcPr>
            <w:tcW w:w="1178" w:type="pct"/>
            <w:vAlign w:val="bottom"/>
          </w:tcPr>
          <w:p w:rsidR="002E7F8C" w:rsidRPr="00A35E88" w:rsidRDefault="002E7F8C" w:rsidP="00B66E57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Оптовая и розничная торговля; ремонт автомобилей и мотоциклов</w:t>
            </w:r>
          </w:p>
        </w:tc>
      </w:tr>
      <w:tr w:rsidR="002E7F8C" w:rsidRPr="00A35E88" w:rsidTr="00D95098">
        <w:trPr>
          <w:trHeight w:val="20"/>
        </w:trPr>
        <w:tc>
          <w:tcPr>
            <w:tcW w:w="1393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B66E57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Басқа (өндірістік емес сфера, жеке қызмет)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ind w:left="-43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3 574 542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4 196 760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5 140 026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35E88">
              <w:rPr>
                <w:rFonts w:asciiTheme="minorHAnsi" w:hAnsiTheme="minorHAnsi" w:cs="Calibri"/>
                <w:bCs/>
                <w:szCs w:val="16"/>
              </w:rPr>
              <w:t>5 719 449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5 566 307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Другие (непроизводственная сфера, индивидуальная деятельность)</w:t>
            </w:r>
          </w:p>
        </w:tc>
      </w:tr>
    </w:tbl>
    <w:p w:rsidR="002E7F8C" w:rsidRPr="00A35E88" w:rsidRDefault="002E7F8C" w:rsidP="002E7F8C">
      <w:pPr>
        <w:pStyle w:val="a4"/>
        <w:spacing w:before="0" w:after="0"/>
        <w:ind w:left="0"/>
        <w:jc w:val="both"/>
        <w:rPr>
          <w:rFonts w:asciiTheme="minorHAnsi" w:hAnsiTheme="minorHAnsi" w:cs="Calibri"/>
          <w:i w:val="0"/>
          <w:lang w:val="kk-KZ"/>
        </w:rPr>
      </w:pPr>
      <w:r w:rsidRPr="00A35E88">
        <w:rPr>
          <w:rFonts w:asciiTheme="minorHAnsi" w:hAnsiTheme="minorHAnsi" w:cs="Calibri"/>
          <w:i w:val="0"/>
          <w:lang w:val="kk-KZ"/>
        </w:rPr>
        <w:t>Жалғасы</w:t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</w:r>
      <w:r w:rsidRPr="00A35E88">
        <w:rPr>
          <w:rFonts w:asciiTheme="minorHAnsi" w:hAnsiTheme="minorHAnsi" w:cs="Calibri"/>
          <w:i w:val="0"/>
          <w:lang w:val="kk-KZ"/>
        </w:rPr>
        <w:tab/>
        <w:t xml:space="preserve">                Продолжение</w:t>
      </w:r>
    </w:p>
    <w:tbl>
      <w:tblPr>
        <w:tblW w:w="4970" w:type="pct"/>
        <w:tblInd w:w="30" w:type="dxa"/>
        <w:tblCellMar>
          <w:left w:w="30" w:type="dxa"/>
          <w:right w:w="30" w:type="dxa"/>
        </w:tblCellMar>
        <w:tblLook w:val="0000"/>
      </w:tblPr>
      <w:tblGrid>
        <w:gridCol w:w="2836"/>
        <w:gridCol w:w="977"/>
        <w:gridCol w:w="982"/>
        <w:gridCol w:w="980"/>
        <w:gridCol w:w="980"/>
        <w:gridCol w:w="980"/>
        <w:gridCol w:w="2469"/>
      </w:tblGrid>
      <w:tr w:rsidR="002E7F8C" w:rsidRPr="00A35E88" w:rsidTr="00D95098">
        <w:trPr>
          <w:trHeight w:val="20"/>
        </w:trPr>
        <w:tc>
          <w:tcPr>
            <w:tcW w:w="13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2016</w:t>
            </w: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vertAlign w:val="superscript"/>
              </w:rPr>
            </w:pPr>
            <w:r w:rsidRPr="00A35E88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35E88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2019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2020</w:t>
            </w:r>
            <w:r w:rsidRPr="00A35E88">
              <w:rPr>
                <w:rFonts w:asciiTheme="minorHAnsi" w:hAnsiTheme="minorHAnsi" w:cs="Calibri"/>
                <w:vertAlign w:val="superscript"/>
              </w:rPr>
              <w:t>1)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F8C" w:rsidRPr="00A35E88" w:rsidRDefault="002E7F8C" w:rsidP="00D95098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Барлық несиелер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12 708 324</w:t>
            </w:r>
          </w:p>
        </w:tc>
        <w:tc>
          <w:tcPr>
            <w:tcW w:w="481" w:type="pct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12 705 352</w:t>
            </w: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13 091 764</w:t>
            </w: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13 864 890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14 623 065</w:t>
            </w:r>
          </w:p>
        </w:tc>
        <w:tc>
          <w:tcPr>
            <w:tcW w:w="1210" w:type="pct"/>
            <w:tcBorders>
              <w:top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Всего кредиты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одан: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480" w:type="pct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Ө</w:t>
            </w:r>
            <w:r w:rsidRPr="00A35E88">
              <w:rPr>
                <w:rFonts w:asciiTheme="minorHAnsi" w:hAnsiTheme="minorHAnsi" w:cs="Arial"/>
                <w:szCs w:val="16"/>
              </w:rPr>
              <w:t>неркәсіп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1 811 601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1 981 577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2 024 483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1 889 894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1 984 166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П</w:t>
            </w:r>
            <w:r w:rsidRPr="00A35E88">
              <w:rPr>
                <w:rFonts w:asciiTheme="minorHAnsi" w:hAnsiTheme="minorHAnsi" w:cs="Arial"/>
                <w:szCs w:val="16"/>
              </w:rPr>
              <w:t>ромышленность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Ауыл, орман және балық шаруашылығы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674 655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695 213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489 689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255 077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234 335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Сельское, лесное и рыбное хозяйство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Қ</w:t>
            </w:r>
            <w:r w:rsidRPr="00A35E88">
              <w:rPr>
                <w:rFonts w:asciiTheme="minorHAnsi" w:hAnsiTheme="minorHAnsi" w:cs="Arial"/>
                <w:szCs w:val="16"/>
              </w:rPr>
              <w:t>ұрылыс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955 579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915 088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753 240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674 575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654 831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С</w:t>
            </w:r>
            <w:r w:rsidRPr="00A35E88">
              <w:rPr>
                <w:rFonts w:asciiTheme="minorHAnsi" w:hAnsiTheme="minorHAnsi" w:cs="Arial"/>
                <w:szCs w:val="16"/>
              </w:rPr>
              <w:t>троительство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К</w:t>
            </w:r>
            <w:r w:rsidRPr="00A35E88">
              <w:rPr>
                <w:rFonts w:asciiTheme="minorHAnsi" w:hAnsiTheme="minorHAnsi" w:cs="Arial"/>
                <w:szCs w:val="16"/>
              </w:rPr>
              <w:t>өлік және жинақтау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561 002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572 718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593 275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500 480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489 461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Т</w:t>
            </w:r>
            <w:r w:rsidRPr="00A35E88">
              <w:rPr>
                <w:rFonts w:asciiTheme="minorHAnsi" w:hAnsiTheme="minorHAnsi" w:cs="Arial"/>
                <w:szCs w:val="16"/>
              </w:rPr>
              <w:t>ранспорт и складирование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Ақпарат және байланыс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147 556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98 731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71 859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127 998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168 014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Информация и связь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Көтерме және бөлшек сауда, автомобильдерді және мотоциклдерді жөндеу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2 674 418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2 019 606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1 801 210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1 743 446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1 711 347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Оптовая и розничная торговля; ремонт автомобилей и</w:t>
            </w:r>
          </w:p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 xml:space="preserve"> мотоциклов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B66E57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Басқа (өндірістік емес сфера, жеке қызмет)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5 883 512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6 422 419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7 358 008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8 673 420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9 380 911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Другие (непроизводственная сфера, индивидуальная деятельность)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қысқа мерзімді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2 214 499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1 904 371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1 987 608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2 041 473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2 128 709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краткосрочные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одан: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Ө</w:t>
            </w:r>
            <w:r w:rsidRPr="00A35E88">
              <w:rPr>
                <w:rFonts w:asciiTheme="minorHAnsi" w:hAnsiTheme="minorHAnsi" w:cs="Arial"/>
                <w:szCs w:val="16"/>
              </w:rPr>
              <w:t>неркәсіп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443 809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413 483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  <w:r w:rsidRPr="00A35E88">
              <w:rPr>
                <w:rFonts w:asciiTheme="minorHAnsi" w:hAnsiTheme="minorHAnsi" w:cs="Calibri"/>
              </w:rPr>
              <w:t>481 083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528 723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536 304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П</w:t>
            </w:r>
            <w:r w:rsidRPr="00A35E88">
              <w:rPr>
                <w:rFonts w:asciiTheme="minorHAnsi" w:hAnsiTheme="minorHAnsi" w:cs="Arial"/>
                <w:szCs w:val="16"/>
              </w:rPr>
              <w:t>ромышленность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Ауыл, орман және балық шаруашылығы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68 136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62 514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38 009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49 394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57 940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Сельское, лесное и рыбное хозяйство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Қ</w:t>
            </w:r>
            <w:r w:rsidRPr="00A35E88">
              <w:rPr>
                <w:rFonts w:asciiTheme="minorHAnsi" w:hAnsiTheme="minorHAnsi" w:cs="Arial"/>
                <w:szCs w:val="16"/>
              </w:rPr>
              <w:t>ұрылыс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149 960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175 734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157 264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143 040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154 815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С</w:t>
            </w:r>
            <w:r w:rsidRPr="00A35E88">
              <w:rPr>
                <w:rFonts w:asciiTheme="minorHAnsi" w:hAnsiTheme="minorHAnsi" w:cs="Arial"/>
                <w:szCs w:val="16"/>
              </w:rPr>
              <w:t>троительство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К</w:t>
            </w:r>
            <w:r w:rsidRPr="00A35E88">
              <w:rPr>
                <w:rFonts w:asciiTheme="minorHAnsi" w:hAnsiTheme="minorHAnsi" w:cs="Arial"/>
                <w:szCs w:val="16"/>
              </w:rPr>
              <w:t>өлік және жинақтау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39 055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54 209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67 232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73 415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58 299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Т</w:t>
            </w:r>
            <w:r w:rsidRPr="00A35E88">
              <w:rPr>
                <w:rFonts w:asciiTheme="minorHAnsi" w:hAnsiTheme="minorHAnsi" w:cs="Arial"/>
                <w:szCs w:val="16"/>
              </w:rPr>
              <w:t>ранспорт и складирование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Ақпарат және байланыс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43 490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8 251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16 255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13 685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5 711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Информация и связь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Көтерме және бөлшек сауда, автомобильдерді және мотоциклдерді жөндеу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1 113 944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811 776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851 495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942 693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964 583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B66E57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Оптовая и розничная торговля; ремонт автомобилей и мотоциклов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B66E57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Басқа (өндірістік емес сфера, жеке қызмет)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356 105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378 404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376 270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290 523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351 057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Другие (непроизводственная сфера, индивидуальная деятельность)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ұзақ мерзімді</w:t>
            </w:r>
            <w:r w:rsidRPr="00A35E88">
              <w:rPr>
                <w:rFonts w:asciiTheme="minorHAnsi" w:hAnsiTheme="minorHAnsi" w:cs="Calibri"/>
                <w:snapToGrid w:val="0"/>
                <w:vertAlign w:val="superscript"/>
              </w:rPr>
              <w:t>2)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10 493 825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10 800 981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</w:rPr>
              <w:t>11 104 156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11 823 417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12 494 356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  <w:lang w:val="kk-KZ"/>
              </w:rPr>
              <w:t>д</w:t>
            </w:r>
            <w:r w:rsidRPr="00A35E88">
              <w:rPr>
                <w:rFonts w:asciiTheme="minorHAnsi" w:hAnsiTheme="minorHAnsi" w:cs="Calibri"/>
                <w:snapToGrid w:val="0"/>
              </w:rPr>
              <w:t>олгосрочные</w:t>
            </w:r>
            <w:r w:rsidRPr="00A35E88">
              <w:rPr>
                <w:rFonts w:asciiTheme="minorHAnsi" w:hAnsiTheme="minorHAnsi" w:cs="Calibri"/>
                <w:snapToGrid w:val="0"/>
                <w:vertAlign w:val="superscript"/>
              </w:rPr>
              <w:t>2)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одан: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35E88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Ө</w:t>
            </w:r>
            <w:r w:rsidRPr="00A35E88">
              <w:rPr>
                <w:rFonts w:asciiTheme="minorHAnsi" w:hAnsiTheme="minorHAnsi" w:cs="Arial"/>
                <w:szCs w:val="16"/>
              </w:rPr>
              <w:t>неркәсіп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1 367 793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1 568 094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 xml:space="preserve">1 543 400 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1 361 171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1 447 862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П</w:t>
            </w:r>
            <w:r w:rsidRPr="00A35E88">
              <w:rPr>
                <w:rFonts w:asciiTheme="minorHAnsi" w:hAnsiTheme="minorHAnsi" w:cs="Arial"/>
                <w:szCs w:val="16"/>
              </w:rPr>
              <w:t>ромышленность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Ауыл, орман және балық шаруашылығы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606 519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632 699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451 680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205 683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176 395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Сельское, лесное и рыбное хозяйство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Қ</w:t>
            </w:r>
            <w:r w:rsidRPr="00A35E88">
              <w:rPr>
                <w:rFonts w:asciiTheme="minorHAnsi" w:hAnsiTheme="minorHAnsi" w:cs="Arial"/>
                <w:szCs w:val="16"/>
              </w:rPr>
              <w:t>ұрылыс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805 618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739 354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595 976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531 535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500 016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С</w:t>
            </w:r>
            <w:r w:rsidRPr="00A35E88">
              <w:rPr>
                <w:rFonts w:asciiTheme="minorHAnsi" w:hAnsiTheme="minorHAnsi" w:cs="Arial"/>
                <w:szCs w:val="16"/>
              </w:rPr>
              <w:t>троительство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К</w:t>
            </w:r>
            <w:r w:rsidRPr="00A35E88">
              <w:rPr>
                <w:rFonts w:asciiTheme="minorHAnsi" w:hAnsiTheme="minorHAnsi" w:cs="Arial"/>
                <w:szCs w:val="16"/>
              </w:rPr>
              <w:t>өлік және жинақтау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521 947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518 509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526 043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427 065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431 162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Т</w:t>
            </w:r>
            <w:r w:rsidRPr="00A35E88">
              <w:rPr>
                <w:rFonts w:asciiTheme="minorHAnsi" w:hAnsiTheme="minorHAnsi" w:cs="Arial"/>
                <w:szCs w:val="16"/>
              </w:rPr>
              <w:t>ранспорт и складирование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Ақпарат және байланыс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104 067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90 480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55 604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114 313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162 303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Информация и связь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Көтерме және бөлшек сауда, автомобильдерді және мотоциклдерді жөндеу</w:t>
            </w:r>
          </w:p>
        </w:tc>
        <w:tc>
          <w:tcPr>
            <w:tcW w:w="479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1 560 474</w:t>
            </w:r>
          </w:p>
        </w:tc>
        <w:tc>
          <w:tcPr>
            <w:tcW w:w="481" w:type="pct"/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1 207 830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949 715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800 753</w:t>
            </w:r>
          </w:p>
        </w:tc>
        <w:tc>
          <w:tcPr>
            <w:tcW w:w="480" w:type="pct"/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746 764</w:t>
            </w:r>
          </w:p>
        </w:tc>
        <w:tc>
          <w:tcPr>
            <w:tcW w:w="1210" w:type="pct"/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Оптовая и розничная торговля; ремонт автомобилей и</w:t>
            </w:r>
          </w:p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 xml:space="preserve"> мотоциклов</w:t>
            </w:r>
          </w:p>
        </w:tc>
      </w:tr>
      <w:tr w:rsidR="002E7F8C" w:rsidRPr="00A35E88" w:rsidTr="00D95098">
        <w:trPr>
          <w:trHeight w:val="20"/>
        </w:trPr>
        <w:tc>
          <w:tcPr>
            <w:tcW w:w="1390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B66E57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Басқа (өндірістік емес сфера, жеке қызмет)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5 527 407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35E88">
              <w:rPr>
                <w:rFonts w:asciiTheme="minorHAnsi" w:hAnsiTheme="minorHAnsi" w:cs="Calibri"/>
                <w:szCs w:val="16"/>
                <w:lang w:val="kk-KZ"/>
              </w:rPr>
              <w:t>6 044 015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6 981 738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Default"/>
              <w:jc w:val="right"/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</w:pPr>
            <w:r w:rsidRPr="00A35E88">
              <w:rPr>
                <w:rFonts w:asciiTheme="minorHAnsi" w:hAnsiTheme="minorHAnsi" w:cs="Calibri"/>
                <w:noProof/>
                <w:color w:val="auto"/>
                <w:sz w:val="16"/>
                <w:szCs w:val="20"/>
              </w:rPr>
              <w:t>8 382 897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jc w:val="right"/>
              <w:rPr>
                <w:rFonts w:asciiTheme="minorHAnsi" w:hAnsiTheme="minorHAnsi"/>
                <w:noProof/>
                <w:sz w:val="16"/>
              </w:rPr>
            </w:pPr>
            <w:r w:rsidRPr="00A35E88">
              <w:rPr>
                <w:rFonts w:asciiTheme="minorHAnsi" w:hAnsiTheme="minorHAnsi"/>
                <w:noProof/>
                <w:sz w:val="16"/>
              </w:rPr>
              <w:t>9 029 854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vAlign w:val="bottom"/>
          </w:tcPr>
          <w:p w:rsidR="002E7F8C" w:rsidRPr="00A35E88" w:rsidRDefault="002E7F8C" w:rsidP="00D95098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35E88">
              <w:rPr>
                <w:rFonts w:asciiTheme="minorHAnsi" w:hAnsiTheme="minorHAnsi" w:cs="Arial"/>
                <w:szCs w:val="16"/>
                <w:lang w:val="kk-KZ"/>
              </w:rPr>
              <w:t>Другие (непроизводственная сфера, индивидуальная деятельность)</w:t>
            </w:r>
          </w:p>
        </w:tc>
      </w:tr>
    </w:tbl>
    <w:p w:rsidR="002E7F8C" w:rsidRPr="00A35E88" w:rsidRDefault="002E7F8C" w:rsidP="002E7F8C">
      <w:pPr>
        <w:pStyle w:val="a0"/>
        <w:ind w:left="284" w:firstLine="0"/>
        <w:jc w:val="left"/>
        <w:rPr>
          <w:rFonts w:asciiTheme="minorHAnsi" w:hAnsiTheme="minorHAnsi" w:cs="Calibri"/>
          <w:i/>
          <w:sz w:val="16"/>
          <w:szCs w:val="16"/>
          <w:lang w:val="kk-KZ"/>
        </w:rPr>
      </w:pPr>
      <w:r w:rsidRPr="00A35E88">
        <w:rPr>
          <w:rFonts w:asciiTheme="minorHAnsi" w:hAnsiTheme="minorHAnsi" w:cs="Calibri"/>
          <w:i/>
          <w:sz w:val="16"/>
          <w:szCs w:val="16"/>
          <w:vertAlign w:val="superscript"/>
          <w:lang w:val="kk-KZ"/>
        </w:rPr>
        <w:t xml:space="preserve">1) 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Қорытынды айналымдар есепке алынған.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br/>
      </w:r>
      <w:r w:rsidRPr="00A35E88">
        <w:rPr>
          <w:rFonts w:asciiTheme="minorHAnsi" w:hAnsiTheme="minorHAnsi" w:cs="Calibri"/>
          <w:i/>
          <w:sz w:val="16"/>
          <w:szCs w:val="16"/>
        </w:rPr>
        <w:t>С учетом заключительных оборотов</w:t>
      </w:r>
      <w:r w:rsidRPr="00A35E88">
        <w:rPr>
          <w:rFonts w:asciiTheme="minorHAnsi" w:hAnsiTheme="minorHAnsi" w:cs="Calibri"/>
          <w:i/>
          <w:sz w:val="16"/>
          <w:szCs w:val="16"/>
          <w:lang w:val="kk-KZ"/>
        </w:rPr>
        <w:t>.</w:t>
      </w:r>
    </w:p>
    <w:p w:rsidR="00D90D12" w:rsidRPr="00A35E88" w:rsidRDefault="002E7F8C" w:rsidP="005E1C09">
      <w:pPr>
        <w:pStyle w:val="a4"/>
        <w:spacing w:before="0" w:after="0"/>
        <w:ind w:left="284"/>
        <w:rPr>
          <w:rFonts w:asciiTheme="minorHAnsi" w:hAnsiTheme="minorHAnsi" w:cs="Calibri"/>
          <w:szCs w:val="16"/>
          <w:lang w:val="kk-KZ"/>
        </w:rPr>
      </w:pPr>
      <w:r w:rsidRPr="00A35E88">
        <w:rPr>
          <w:rFonts w:asciiTheme="minorHAnsi" w:hAnsiTheme="minorHAnsi" w:cs="Calibri"/>
          <w:szCs w:val="16"/>
          <w:vertAlign w:val="superscript"/>
        </w:rPr>
        <w:t>2)</w:t>
      </w:r>
      <w:r w:rsidRPr="00A35E88">
        <w:rPr>
          <w:rFonts w:asciiTheme="minorHAnsi" w:hAnsiTheme="minorHAnsi" w:cs="Calibri"/>
          <w:szCs w:val="16"/>
          <w:lang w:val="kk-KZ"/>
        </w:rPr>
        <w:t>1 жылдан аса.</w:t>
      </w:r>
      <w:r w:rsidRPr="00A35E88">
        <w:rPr>
          <w:rFonts w:asciiTheme="minorHAnsi" w:hAnsiTheme="minorHAnsi" w:cs="Calibri"/>
          <w:szCs w:val="16"/>
          <w:lang w:val="kk-KZ"/>
        </w:rPr>
        <w:br/>
        <w:t>Свыше 1 года.</w:t>
      </w:r>
    </w:p>
    <w:sectPr w:rsidR="00D90D12" w:rsidRPr="00A35E88" w:rsidSect="00A10C7B">
      <w:footerReference w:type="default" r:id="rId8"/>
      <w:pgSz w:w="11907" w:h="16840"/>
      <w:pgMar w:top="1701" w:right="567" w:bottom="141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939" w:rsidRDefault="005E5939" w:rsidP="00A10C7B">
      <w:r>
        <w:separator/>
      </w:r>
    </w:p>
  </w:endnote>
  <w:endnote w:type="continuationSeparator" w:id="1">
    <w:p w:rsidR="005E5939" w:rsidRDefault="005E5939" w:rsidP="00A10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 Kazak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м--ё╕- м-╕-">
    <w:altName w:val="Courier New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......">
    <w:altName w:val="......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м--ё¬- м-¬-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?--?+- ?-+-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C0A" w:rsidRPr="009E3887" w:rsidRDefault="00F77AE0">
    <w:pPr>
      <w:pStyle w:val="afb"/>
      <w:jc w:val="right"/>
      <w:rPr>
        <w:rFonts w:ascii="Calibri" w:hAnsi="Calibri"/>
        <w:b/>
        <w:sz w:val="16"/>
        <w:szCs w:val="16"/>
      </w:rPr>
    </w:pPr>
    <w:r w:rsidRPr="009E3887">
      <w:rPr>
        <w:rFonts w:ascii="Calibri" w:hAnsi="Calibri"/>
        <w:b/>
        <w:sz w:val="16"/>
        <w:szCs w:val="16"/>
      </w:rPr>
      <w:fldChar w:fldCharType="begin"/>
    </w:r>
    <w:r w:rsidR="001A0C0A" w:rsidRPr="009E3887">
      <w:rPr>
        <w:rFonts w:ascii="Calibri" w:hAnsi="Calibri"/>
        <w:b/>
        <w:sz w:val="16"/>
        <w:szCs w:val="16"/>
      </w:rPr>
      <w:instrText xml:space="preserve"> PAGE   \* MERGEFORMAT </w:instrText>
    </w:r>
    <w:r w:rsidRPr="009E3887">
      <w:rPr>
        <w:rFonts w:ascii="Calibri" w:hAnsi="Calibri"/>
        <w:b/>
        <w:sz w:val="16"/>
        <w:szCs w:val="16"/>
      </w:rPr>
      <w:fldChar w:fldCharType="separate"/>
    </w:r>
    <w:r w:rsidR="00D8294B">
      <w:rPr>
        <w:rFonts w:ascii="Calibri" w:hAnsi="Calibri"/>
        <w:b/>
        <w:noProof/>
        <w:sz w:val="16"/>
        <w:szCs w:val="16"/>
      </w:rPr>
      <w:t>2</w:t>
    </w:r>
    <w:r w:rsidRPr="009E3887">
      <w:rPr>
        <w:rFonts w:ascii="Calibri" w:hAnsi="Calibri"/>
        <w:b/>
        <w:sz w:val="16"/>
        <w:szCs w:val="16"/>
      </w:rPr>
      <w:fldChar w:fldCharType="end"/>
    </w:r>
  </w:p>
  <w:p w:rsidR="001A0C0A" w:rsidRDefault="001A0C0A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939" w:rsidRDefault="005E5939" w:rsidP="00A10C7B">
      <w:r>
        <w:separator/>
      </w:r>
    </w:p>
  </w:footnote>
  <w:footnote w:type="continuationSeparator" w:id="1">
    <w:p w:rsidR="005E5939" w:rsidRDefault="005E5939" w:rsidP="00A10C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9AD0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C2D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0686D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86A33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7F679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B869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90A10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6483B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54C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84A00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54A0AC0"/>
    <w:multiLevelType w:val="hybridMultilevel"/>
    <w:tmpl w:val="3376A0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9A2791"/>
    <w:multiLevelType w:val="hybridMultilevel"/>
    <w:tmpl w:val="23EE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hideGrammaticalErrors/>
  <w:attachedTemplate r:id="rId1"/>
  <w:linkStyle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6A3D"/>
    <w:rsid w:val="000016AE"/>
    <w:rsid w:val="00010D1F"/>
    <w:rsid w:val="00015890"/>
    <w:rsid w:val="00021A1F"/>
    <w:rsid w:val="00022A20"/>
    <w:rsid w:val="0002452A"/>
    <w:rsid w:val="00025D6F"/>
    <w:rsid w:val="00025DE2"/>
    <w:rsid w:val="00026912"/>
    <w:rsid w:val="00027742"/>
    <w:rsid w:val="00027A0B"/>
    <w:rsid w:val="00031104"/>
    <w:rsid w:val="000362B3"/>
    <w:rsid w:val="00041986"/>
    <w:rsid w:val="00047B46"/>
    <w:rsid w:val="00050BA3"/>
    <w:rsid w:val="00057025"/>
    <w:rsid w:val="0006492C"/>
    <w:rsid w:val="00066FC4"/>
    <w:rsid w:val="00070086"/>
    <w:rsid w:val="0007106A"/>
    <w:rsid w:val="00072096"/>
    <w:rsid w:val="00072E4D"/>
    <w:rsid w:val="00081BDD"/>
    <w:rsid w:val="00082A07"/>
    <w:rsid w:val="00085EC2"/>
    <w:rsid w:val="00090CD9"/>
    <w:rsid w:val="00097112"/>
    <w:rsid w:val="000A2255"/>
    <w:rsid w:val="000C0A29"/>
    <w:rsid w:val="000C3488"/>
    <w:rsid w:val="000C5BB0"/>
    <w:rsid w:val="000D3705"/>
    <w:rsid w:val="000D7C3D"/>
    <w:rsid w:val="000E0228"/>
    <w:rsid w:val="000F0886"/>
    <w:rsid w:val="000F4802"/>
    <w:rsid w:val="000F74CA"/>
    <w:rsid w:val="000F787C"/>
    <w:rsid w:val="00100D1A"/>
    <w:rsid w:val="00101238"/>
    <w:rsid w:val="00101678"/>
    <w:rsid w:val="00104882"/>
    <w:rsid w:val="00105246"/>
    <w:rsid w:val="00107548"/>
    <w:rsid w:val="0011099A"/>
    <w:rsid w:val="00111233"/>
    <w:rsid w:val="0011248F"/>
    <w:rsid w:val="00115E22"/>
    <w:rsid w:val="001162F5"/>
    <w:rsid w:val="0011791E"/>
    <w:rsid w:val="00123841"/>
    <w:rsid w:val="00130A0E"/>
    <w:rsid w:val="00132E36"/>
    <w:rsid w:val="0014098B"/>
    <w:rsid w:val="00142F47"/>
    <w:rsid w:val="0014756F"/>
    <w:rsid w:val="00147F26"/>
    <w:rsid w:val="001636D5"/>
    <w:rsid w:val="00165C90"/>
    <w:rsid w:val="00165E2F"/>
    <w:rsid w:val="001743F8"/>
    <w:rsid w:val="00176229"/>
    <w:rsid w:val="0017749C"/>
    <w:rsid w:val="00180BE0"/>
    <w:rsid w:val="00183F0C"/>
    <w:rsid w:val="00186A27"/>
    <w:rsid w:val="00186C14"/>
    <w:rsid w:val="00192478"/>
    <w:rsid w:val="001A0C0A"/>
    <w:rsid w:val="001A198E"/>
    <w:rsid w:val="001A2F0F"/>
    <w:rsid w:val="001A3D5C"/>
    <w:rsid w:val="001A7349"/>
    <w:rsid w:val="001A768B"/>
    <w:rsid w:val="001B1C60"/>
    <w:rsid w:val="001C2BB1"/>
    <w:rsid w:val="001C3212"/>
    <w:rsid w:val="001C549E"/>
    <w:rsid w:val="001C79B1"/>
    <w:rsid w:val="001E5357"/>
    <w:rsid w:val="001E7B78"/>
    <w:rsid w:val="001F2CC5"/>
    <w:rsid w:val="001F4706"/>
    <w:rsid w:val="001F605A"/>
    <w:rsid w:val="00200EA0"/>
    <w:rsid w:val="002020F2"/>
    <w:rsid w:val="00203316"/>
    <w:rsid w:val="0020368E"/>
    <w:rsid w:val="002069B9"/>
    <w:rsid w:val="00206A3D"/>
    <w:rsid w:val="0021034B"/>
    <w:rsid w:val="00213CFB"/>
    <w:rsid w:val="00214B6D"/>
    <w:rsid w:val="00215B1B"/>
    <w:rsid w:val="002178A4"/>
    <w:rsid w:val="002241A3"/>
    <w:rsid w:val="00226606"/>
    <w:rsid w:val="0022720B"/>
    <w:rsid w:val="00227BEB"/>
    <w:rsid w:val="00233664"/>
    <w:rsid w:val="00233BB9"/>
    <w:rsid w:val="002355A3"/>
    <w:rsid w:val="00236A89"/>
    <w:rsid w:val="00252FC5"/>
    <w:rsid w:val="00256F13"/>
    <w:rsid w:val="002624F4"/>
    <w:rsid w:val="0026416A"/>
    <w:rsid w:val="0026527B"/>
    <w:rsid w:val="002671D0"/>
    <w:rsid w:val="00267D8D"/>
    <w:rsid w:val="0027660B"/>
    <w:rsid w:val="002772AA"/>
    <w:rsid w:val="002772D2"/>
    <w:rsid w:val="00277F58"/>
    <w:rsid w:val="00282898"/>
    <w:rsid w:val="0029017E"/>
    <w:rsid w:val="00294797"/>
    <w:rsid w:val="002A4433"/>
    <w:rsid w:val="002A69F2"/>
    <w:rsid w:val="002A7527"/>
    <w:rsid w:val="002B0127"/>
    <w:rsid w:val="002B180A"/>
    <w:rsid w:val="002B2F58"/>
    <w:rsid w:val="002C3041"/>
    <w:rsid w:val="002C3056"/>
    <w:rsid w:val="002C4EAA"/>
    <w:rsid w:val="002C7D4C"/>
    <w:rsid w:val="002D5E33"/>
    <w:rsid w:val="002E4CD0"/>
    <w:rsid w:val="002E7B06"/>
    <w:rsid w:val="002E7F8C"/>
    <w:rsid w:val="0030065F"/>
    <w:rsid w:val="00300704"/>
    <w:rsid w:val="00306371"/>
    <w:rsid w:val="00307908"/>
    <w:rsid w:val="00311495"/>
    <w:rsid w:val="00313541"/>
    <w:rsid w:val="00314E07"/>
    <w:rsid w:val="00315F0A"/>
    <w:rsid w:val="00323EE8"/>
    <w:rsid w:val="00325E15"/>
    <w:rsid w:val="0033095E"/>
    <w:rsid w:val="00337D5A"/>
    <w:rsid w:val="00343AF7"/>
    <w:rsid w:val="003513B9"/>
    <w:rsid w:val="00352057"/>
    <w:rsid w:val="00352B09"/>
    <w:rsid w:val="00354CCD"/>
    <w:rsid w:val="00372AF0"/>
    <w:rsid w:val="0037319C"/>
    <w:rsid w:val="00375B4F"/>
    <w:rsid w:val="00383996"/>
    <w:rsid w:val="00383AAB"/>
    <w:rsid w:val="003864AE"/>
    <w:rsid w:val="00387503"/>
    <w:rsid w:val="0039183E"/>
    <w:rsid w:val="003A05F1"/>
    <w:rsid w:val="003B0CB4"/>
    <w:rsid w:val="003B4BC3"/>
    <w:rsid w:val="003B764B"/>
    <w:rsid w:val="003C118F"/>
    <w:rsid w:val="003C22DF"/>
    <w:rsid w:val="003C43C6"/>
    <w:rsid w:val="003D3614"/>
    <w:rsid w:val="003E670C"/>
    <w:rsid w:val="003F3735"/>
    <w:rsid w:val="00401ED1"/>
    <w:rsid w:val="00410E03"/>
    <w:rsid w:val="004142AA"/>
    <w:rsid w:val="00415104"/>
    <w:rsid w:val="00415BA8"/>
    <w:rsid w:val="00421717"/>
    <w:rsid w:val="00422EB0"/>
    <w:rsid w:val="0042405C"/>
    <w:rsid w:val="004272A3"/>
    <w:rsid w:val="00430357"/>
    <w:rsid w:val="00434317"/>
    <w:rsid w:val="00437ECE"/>
    <w:rsid w:val="00440923"/>
    <w:rsid w:val="00440E0D"/>
    <w:rsid w:val="004428FF"/>
    <w:rsid w:val="0045782A"/>
    <w:rsid w:val="00462430"/>
    <w:rsid w:val="0046356B"/>
    <w:rsid w:val="0046387F"/>
    <w:rsid w:val="0046417F"/>
    <w:rsid w:val="00465DCD"/>
    <w:rsid w:val="004678A3"/>
    <w:rsid w:val="00471CBF"/>
    <w:rsid w:val="00480C21"/>
    <w:rsid w:val="00485473"/>
    <w:rsid w:val="004861F9"/>
    <w:rsid w:val="00492F3C"/>
    <w:rsid w:val="00493D33"/>
    <w:rsid w:val="004A12EF"/>
    <w:rsid w:val="004A1F94"/>
    <w:rsid w:val="004B159A"/>
    <w:rsid w:val="004B3328"/>
    <w:rsid w:val="004B54E0"/>
    <w:rsid w:val="004C1156"/>
    <w:rsid w:val="004C20F6"/>
    <w:rsid w:val="004C54CC"/>
    <w:rsid w:val="004D67EA"/>
    <w:rsid w:val="004E19DA"/>
    <w:rsid w:val="004E1BE2"/>
    <w:rsid w:val="004E655D"/>
    <w:rsid w:val="004F0926"/>
    <w:rsid w:val="004F46D0"/>
    <w:rsid w:val="004F471D"/>
    <w:rsid w:val="00502A0A"/>
    <w:rsid w:val="00512556"/>
    <w:rsid w:val="00513BE2"/>
    <w:rsid w:val="00516A50"/>
    <w:rsid w:val="00517183"/>
    <w:rsid w:val="00522CFB"/>
    <w:rsid w:val="0052310E"/>
    <w:rsid w:val="00525418"/>
    <w:rsid w:val="00530982"/>
    <w:rsid w:val="005321D4"/>
    <w:rsid w:val="00533658"/>
    <w:rsid w:val="00533FDA"/>
    <w:rsid w:val="00541DD9"/>
    <w:rsid w:val="005449EE"/>
    <w:rsid w:val="00544F37"/>
    <w:rsid w:val="005605CD"/>
    <w:rsid w:val="00563033"/>
    <w:rsid w:val="00570613"/>
    <w:rsid w:val="00572332"/>
    <w:rsid w:val="005743C1"/>
    <w:rsid w:val="00577750"/>
    <w:rsid w:val="00580556"/>
    <w:rsid w:val="0058063C"/>
    <w:rsid w:val="00580C32"/>
    <w:rsid w:val="00583F2F"/>
    <w:rsid w:val="0058791D"/>
    <w:rsid w:val="00597006"/>
    <w:rsid w:val="005A2CEB"/>
    <w:rsid w:val="005A7C2A"/>
    <w:rsid w:val="005B33EA"/>
    <w:rsid w:val="005B3EA1"/>
    <w:rsid w:val="005B6CB0"/>
    <w:rsid w:val="005B7361"/>
    <w:rsid w:val="005C59D7"/>
    <w:rsid w:val="005C5B1F"/>
    <w:rsid w:val="005D01B5"/>
    <w:rsid w:val="005D1F4A"/>
    <w:rsid w:val="005D55DF"/>
    <w:rsid w:val="005E13C0"/>
    <w:rsid w:val="005E1C09"/>
    <w:rsid w:val="005E2D82"/>
    <w:rsid w:val="005E5939"/>
    <w:rsid w:val="005E5ADD"/>
    <w:rsid w:val="005E635D"/>
    <w:rsid w:val="005E7BF5"/>
    <w:rsid w:val="005E7FA3"/>
    <w:rsid w:val="005F08F9"/>
    <w:rsid w:val="005F69B0"/>
    <w:rsid w:val="00602DD8"/>
    <w:rsid w:val="00603B91"/>
    <w:rsid w:val="00613BAD"/>
    <w:rsid w:val="00617750"/>
    <w:rsid w:val="00621315"/>
    <w:rsid w:val="0063333D"/>
    <w:rsid w:val="006367D5"/>
    <w:rsid w:val="006406E1"/>
    <w:rsid w:val="00641E5D"/>
    <w:rsid w:val="00646A16"/>
    <w:rsid w:val="00646FE3"/>
    <w:rsid w:val="00655127"/>
    <w:rsid w:val="00660026"/>
    <w:rsid w:val="00666123"/>
    <w:rsid w:val="00666DF7"/>
    <w:rsid w:val="00670D2C"/>
    <w:rsid w:val="006717BC"/>
    <w:rsid w:val="006723DB"/>
    <w:rsid w:val="006725DB"/>
    <w:rsid w:val="00674221"/>
    <w:rsid w:val="006751F9"/>
    <w:rsid w:val="00680EE2"/>
    <w:rsid w:val="00684190"/>
    <w:rsid w:val="006854D1"/>
    <w:rsid w:val="00686D43"/>
    <w:rsid w:val="00692EAD"/>
    <w:rsid w:val="00694B1F"/>
    <w:rsid w:val="00697301"/>
    <w:rsid w:val="006A5A80"/>
    <w:rsid w:val="006A76D8"/>
    <w:rsid w:val="006B0FCF"/>
    <w:rsid w:val="006B258F"/>
    <w:rsid w:val="006B41C4"/>
    <w:rsid w:val="006B5B6C"/>
    <w:rsid w:val="006B751A"/>
    <w:rsid w:val="006C0D5B"/>
    <w:rsid w:val="006C7C55"/>
    <w:rsid w:val="006D0E67"/>
    <w:rsid w:val="006D139B"/>
    <w:rsid w:val="006D16CE"/>
    <w:rsid w:val="006D21FB"/>
    <w:rsid w:val="006D333A"/>
    <w:rsid w:val="006D48F3"/>
    <w:rsid w:val="006D5030"/>
    <w:rsid w:val="006D5C3F"/>
    <w:rsid w:val="006E0427"/>
    <w:rsid w:val="006E1D23"/>
    <w:rsid w:val="006E265E"/>
    <w:rsid w:val="006E68E5"/>
    <w:rsid w:val="006F058B"/>
    <w:rsid w:val="006F2D8A"/>
    <w:rsid w:val="006F7509"/>
    <w:rsid w:val="00702336"/>
    <w:rsid w:val="00706B05"/>
    <w:rsid w:val="007107F1"/>
    <w:rsid w:val="007118A9"/>
    <w:rsid w:val="00714C0D"/>
    <w:rsid w:val="00720FB5"/>
    <w:rsid w:val="00721853"/>
    <w:rsid w:val="00724E01"/>
    <w:rsid w:val="007349C1"/>
    <w:rsid w:val="00734ACC"/>
    <w:rsid w:val="00734EEC"/>
    <w:rsid w:val="00742325"/>
    <w:rsid w:val="00742D79"/>
    <w:rsid w:val="00743401"/>
    <w:rsid w:val="00743AC8"/>
    <w:rsid w:val="00750AE7"/>
    <w:rsid w:val="00751152"/>
    <w:rsid w:val="007541C6"/>
    <w:rsid w:val="00760244"/>
    <w:rsid w:val="007619AB"/>
    <w:rsid w:val="007652C2"/>
    <w:rsid w:val="00767F8A"/>
    <w:rsid w:val="00770A7E"/>
    <w:rsid w:val="00770D29"/>
    <w:rsid w:val="007816C1"/>
    <w:rsid w:val="00782C04"/>
    <w:rsid w:val="00784A78"/>
    <w:rsid w:val="007859D0"/>
    <w:rsid w:val="00786CC1"/>
    <w:rsid w:val="00792A59"/>
    <w:rsid w:val="00792BF0"/>
    <w:rsid w:val="0079747C"/>
    <w:rsid w:val="007A0356"/>
    <w:rsid w:val="007A26DC"/>
    <w:rsid w:val="007B1103"/>
    <w:rsid w:val="007B308E"/>
    <w:rsid w:val="007B5DE3"/>
    <w:rsid w:val="007C09F0"/>
    <w:rsid w:val="007C1105"/>
    <w:rsid w:val="007C2A56"/>
    <w:rsid w:val="007D1633"/>
    <w:rsid w:val="007D3CF0"/>
    <w:rsid w:val="007D7A01"/>
    <w:rsid w:val="007E41E0"/>
    <w:rsid w:val="007F036C"/>
    <w:rsid w:val="00800B70"/>
    <w:rsid w:val="00803329"/>
    <w:rsid w:val="00811769"/>
    <w:rsid w:val="008130EB"/>
    <w:rsid w:val="00816E9C"/>
    <w:rsid w:val="00817A75"/>
    <w:rsid w:val="00820698"/>
    <w:rsid w:val="00822FBB"/>
    <w:rsid w:val="008249D5"/>
    <w:rsid w:val="008262A9"/>
    <w:rsid w:val="00826C08"/>
    <w:rsid w:val="008338B6"/>
    <w:rsid w:val="00835922"/>
    <w:rsid w:val="00837E50"/>
    <w:rsid w:val="00845EF2"/>
    <w:rsid w:val="00851F58"/>
    <w:rsid w:val="00855972"/>
    <w:rsid w:val="00856DC2"/>
    <w:rsid w:val="008634BC"/>
    <w:rsid w:val="00870D70"/>
    <w:rsid w:val="00871D51"/>
    <w:rsid w:val="00881AF9"/>
    <w:rsid w:val="0088331D"/>
    <w:rsid w:val="008A05BE"/>
    <w:rsid w:val="008A4E3A"/>
    <w:rsid w:val="008A4ED2"/>
    <w:rsid w:val="008B5AB3"/>
    <w:rsid w:val="008C0511"/>
    <w:rsid w:val="008C60D2"/>
    <w:rsid w:val="008D4C8E"/>
    <w:rsid w:val="008D6BAB"/>
    <w:rsid w:val="008E0958"/>
    <w:rsid w:val="008E383C"/>
    <w:rsid w:val="008E5F22"/>
    <w:rsid w:val="008E7428"/>
    <w:rsid w:val="008F37E6"/>
    <w:rsid w:val="008F54B6"/>
    <w:rsid w:val="008F6C57"/>
    <w:rsid w:val="009116C0"/>
    <w:rsid w:val="00911954"/>
    <w:rsid w:val="00912AF9"/>
    <w:rsid w:val="00913DA4"/>
    <w:rsid w:val="009175D5"/>
    <w:rsid w:val="00922486"/>
    <w:rsid w:val="009260A3"/>
    <w:rsid w:val="00935FA8"/>
    <w:rsid w:val="00943695"/>
    <w:rsid w:val="009471A7"/>
    <w:rsid w:val="00951FE9"/>
    <w:rsid w:val="00953BB0"/>
    <w:rsid w:val="00953D6A"/>
    <w:rsid w:val="009542B8"/>
    <w:rsid w:val="00955B9B"/>
    <w:rsid w:val="00963B12"/>
    <w:rsid w:val="00964FD8"/>
    <w:rsid w:val="00967904"/>
    <w:rsid w:val="0097385C"/>
    <w:rsid w:val="00974786"/>
    <w:rsid w:val="00975AF6"/>
    <w:rsid w:val="00975D83"/>
    <w:rsid w:val="0098028B"/>
    <w:rsid w:val="0098562F"/>
    <w:rsid w:val="009A0025"/>
    <w:rsid w:val="009A1399"/>
    <w:rsid w:val="009A4920"/>
    <w:rsid w:val="009B4EFF"/>
    <w:rsid w:val="009C493A"/>
    <w:rsid w:val="009C6223"/>
    <w:rsid w:val="009C70DC"/>
    <w:rsid w:val="009D03D1"/>
    <w:rsid w:val="009D3CD4"/>
    <w:rsid w:val="009D7F12"/>
    <w:rsid w:val="009E2D6D"/>
    <w:rsid w:val="009E3887"/>
    <w:rsid w:val="009E6C3B"/>
    <w:rsid w:val="009F4609"/>
    <w:rsid w:val="009F6289"/>
    <w:rsid w:val="009F65B9"/>
    <w:rsid w:val="009F6F6A"/>
    <w:rsid w:val="009F7B0C"/>
    <w:rsid w:val="00A0052F"/>
    <w:rsid w:val="00A00A18"/>
    <w:rsid w:val="00A023D1"/>
    <w:rsid w:val="00A02722"/>
    <w:rsid w:val="00A029FC"/>
    <w:rsid w:val="00A03F83"/>
    <w:rsid w:val="00A10C7B"/>
    <w:rsid w:val="00A10CBE"/>
    <w:rsid w:val="00A161B0"/>
    <w:rsid w:val="00A16708"/>
    <w:rsid w:val="00A218DE"/>
    <w:rsid w:val="00A23BD8"/>
    <w:rsid w:val="00A34C8B"/>
    <w:rsid w:val="00A35E88"/>
    <w:rsid w:val="00A365EC"/>
    <w:rsid w:val="00A36660"/>
    <w:rsid w:val="00A36846"/>
    <w:rsid w:val="00A457B6"/>
    <w:rsid w:val="00A50898"/>
    <w:rsid w:val="00A50CB6"/>
    <w:rsid w:val="00A51CBA"/>
    <w:rsid w:val="00A54BCF"/>
    <w:rsid w:val="00A55E2A"/>
    <w:rsid w:val="00A57DC2"/>
    <w:rsid w:val="00A645F8"/>
    <w:rsid w:val="00A65281"/>
    <w:rsid w:val="00A72FDB"/>
    <w:rsid w:val="00A85437"/>
    <w:rsid w:val="00A902E3"/>
    <w:rsid w:val="00A90A12"/>
    <w:rsid w:val="00A9149B"/>
    <w:rsid w:val="00A959D3"/>
    <w:rsid w:val="00A9696C"/>
    <w:rsid w:val="00A97BC0"/>
    <w:rsid w:val="00AA0098"/>
    <w:rsid w:val="00AA256E"/>
    <w:rsid w:val="00AB26DA"/>
    <w:rsid w:val="00AB2CB5"/>
    <w:rsid w:val="00AC2B12"/>
    <w:rsid w:val="00AC681D"/>
    <w:rsid w:val="00AD1BB6"/>
    <w:rsid w:val="00AD6CD1"/>
    <w:rsid w:val="00AD7E8E"/>
    <w:rsid w:val="00AE0330"/>
    <w:rsid w:val="00AE5B38"/>
    <w:rsid w:val="00AE6470"/>
    <w:rsid w:val="00AF397C"/>
    <w:rsid w:val="00B01B0B"/>
    <w:rsid w:val="00B02E13"/>
    <w:rsid w:val="00B03A8D"/>
    <w:rsid w:val="00B044FB"/>
    <w:rsid w:val="00B050A4"/>
    <w:rsid w:val="00B12289"/>
    <w:rsid w:val="00B2006C"/>
    <w:rsid w:val="00B23443"/>
    <w:rsid w:val="00B24591"/>
    <w:rsid w:val="00B2614C"/>
    <w:rsid w:val="00B26DEF"/>
    <w:rsid w:val="00B2728C"/>
    <w:rsid w:val="00B323FC"/>
    <w:rsid w:val="00B3492A"/>
    <w:rsid w:val="00B42135"/>
    <w:rsid w:val="00B46E61"/>
    <w:rsid w:val="00B50183"/>
    <w:rsid w:val="00B504BD"/>
    <w:rsid w:val="00B50CC5"/>
    <w:rsid w:val="00B518EC"/>
    <w:rsid w:val="00B53809"/>
    <w:rsid w:val="00B54498"/>
    <w:rsid w:val="00B54797"/>
    <w:rsid w:val="00B5512F"/>
    <w:rsid w:val="00B566DC"/>
    <w:rsid w:val="00B62628"/>
    <w:rsid w:val="00B62B27"/>
    <w:rsid w:val="00B649F0"/>
    <w:rsid w:val="00B6528B"/>
    <w:rsid w:val="00B6645B"/>
    <w:rsid w:val="00B66E57"/>
    <w:rsid w:val="00B70BA8"/>
    <w:rsid w:val="00B70EE5"/>
    <w:rsid w:val="00B721B3"/>
    <w:rsid w:val="00B74ABB"/>
    <w:rsid w:val="00B76159"/>
    <w:rsid w:val="00B7621C"/>
    <w:rsid w:val="00B76B7F"/>
    <w:rsid w:val="00B774B9"/>
    <w:rsid w:val="00B80F48"/>
    <w:rsid w:val="00B82845"/>
    <w:rsid w:val="00B83537"/>
    <w:rsid w:val="00B83875"/>
    <w:rsid w:val="00B86CA8"/>
    <w:rsid w:val="00B87D04"/>
    <w:rsid w:val="00B949F5"/>
    <w:rsid w:val="00BA6484"/>
    <w:rsid w:val="00BB3BD2"/>
    <w:rsid w:val="00BC1991"/>
    <w:rsid w:val="00BC2155"/>
    <w:rsid w:val="00BD0BC9"/>
    <w:rsid w:val="00BD7864"/>
    <w:rsid w:val="00BE1CA7"/>
    <w:rsid w:val="00BE2870"/>
    <w:rsid w:val="00BE7C58"/>
    <w:rsid w:val="00C05A57"/>
    <w:rsid w:val="00C07CA2"/>
    <w:rsid w:val="00C12136"/>
    <w:rsid w:val="00C16EF6"/>
    <w:rsid w:val="00C367E1"/>
    <w:rsid w:val="00C43809"/>
    <w:rsid w:val="00C47544"/>
    <w:rsid w:val="00C6244D"/>
    <w:rsid w:val="00C6384A"/>
    <w:rsid w:val="00C65074"/>
    <w:rsid w:val="00C66BD8"/>
    <w:rsid w:val="00C75F73"/>
    <w:rsid w:val="00C80C5F"/>
    <w:rsid w:val="00C8447F"/>
    <w:rsid w:val="00C84DD1"/>
    <w:rsid w:val="00C85E74"/>
    <w:rsid w:val="00C85EA3"/>
    <w:rsid w:val="00C92ACD"/>
    <w:rsid w:val="00C9326E"/>
    <w:rsid w:val="00C950DA"/>
    <w:rsid w:val="00CA1EFD"/>
    <w:rsid w:val="00CA4F02"/>
    <w:rsid w:val="00CA60DE"/>
    <w:rsid w:val="00CB0924"/>
    <w:rsid w:val="00CC0EE7"/>
    <w:rsid w:val="00CC5656"/>
    <w:rsid w:val="00CC63A2"/>
    <w:rsid w:val="00CD00C4"/>
    <w:rsid w:val="00CD39B6"/>
    <w:rsid w:val="00CD425D"/>
    <w:rsid w:val="00CD6F17"/>
    <w:rsid w:val="00CE0C01"/>
    <w:rsid w:val="00CE229E"/>
    <w:rsid w:val="00CE2D2B"/>
    <w:rsid w:val="00D02103"/>
    <w:rsid w:val="00D036CD"/>
    <w:rsid w:val="00D05926"/>
    <w:rsid w:val="00D06E3C"/>
    <w:rsid w:val="00D079F1"/>
    <w:rsid w:val="00D1616B"/>
    <w:rsid w:val="00D166EA"/>
    <w:rsid w:val="00D178D1"/>
    <w:rsid w:val="00D22486"/>
    <w:rsid w:val="00D34914"/>
    <w:rsid w:val="00D34F08"/>
    <w:rsid w:val="00D41FC5"/>
    <w:rsid w:val="00D47A7A"/>
    <w:rsid w:val="00D505D7"/>
    <w:rsid w:val="00D52E28"/>
    <w:rsid w:val="00D55ACB"/>
    <w:rsid w:val="00D56B30"/>
    <w:rsid w:val="00D6135F"/>
    <w:rsid w:val="00D636C4"/>
    <w:rsid w:val="00D66BD3"/>
    <w:rsid w:val="00D701BA"/>
    <w:rsid w:val="00D70FD3"/>
    <w:rsid w:val="00D7343D"/>
    <w:rsid w:val="00D7373B"/>
    <w:rsid w:val="00D775E3"/>
    <w:rsid w:val="00D816F2"/>
    <w:rsid w:val="00D8294B"/>
    <w:rsid w:val="00D86356"/>
    <w:rsid w:val="00D8788F"/>
    <w:rsid w:val="00D90D12"/>
    <w:rsid w:val="00D91C23"/>
    <w:rsid w:val="00D95098"/>
    <w:rsid w:val="00DA0F22"/>
    <w:rsid w:val="00DA3804"/>
    <w:rsid w:val="00DB0521"/>
    <w:rsid w:val="00DB2795"/>
    <w:rsid w:val="00DB2DB4"/>
    <w:rsid w:val="00DB3330"/>
    <w:rsid w:val="00DB5850"/>
    <w:rsid w:val="00DC1429"/>
    <w:rsid w:val="00DC16AA"/>
    <w:rsid w:val="00DD45CD"/>
    <w:rsid w:val="00DD6916"/>
    <w:rsid w:val="00DD767A"/>
    <w:rsid w:val="00DE5533"/>
    <w:rsid w:val="00DF1190"/>
    <w:rsid w:val="00DF20CF"/>
    <w:rsid w:val="00DF7449"/>
    <w:rsid w:val="00E019AF"/>
    <w:rsid w:val="00E041D2"/>
    <w:rsid w:val="00E067DC"/>
    <w:rsid w:val="00E13D03"/>
    <w:rsid w:val="00E148D1"/>
    <w:rsid w:val="00E17F37"/>
    <w:rsid w:val="00E33138"/>
    <w:rsid w:val="00E35A9E"/>
    <w:rsid w:val="00E36829"/>
    <w:rsid w:val="00E472FB"/>
    <w:rsid w:val="00E52631"/>
    <w:rsid w:val="00E60B66"/>
    <w:rsid w:val="00E61EB5"/>
    <w:rsid w:val="00E62C1A"/>
    <w:rsid w:val="00E633EA"/>
    <w:rsid w:val="00E6441C"/>
    <w:rsid w:val="00E67D27"/>
    <w:rsid w:val="00E70BA8"/>
    <w:rsid w:val="00E70C69"/>
    <w:rsid w:val="00E70D83"/>
    <w:rsid w:val="00E82AE8"/>
    <w:rsid w:val="00E83170"/>
    <w:rsid w:val="00E86A69"/>
    <w:rsid w:val="00EA0526"/>
    <w:rsid w:val="00EA165B"/>
    <w:rsid w:val="00EA2253"/>
    <w:rsid w:val="00EA4558"/>
    <w:rsid w:val="00EA5CC6"/>
    <w:rsid w:val="00EA7FA7"/>
    <w:rsid w:val="00EB2D12"/>
    <w:rsid w:val="00EC32F6"/>
    <w:rsid w:val="00ED2ED3"/>
    <w:rsid w:val="00ED405F"/>
    <w:rsid w:val="00EE0164"/>
    <w:rsid w:val="00EF1ECA"/>
    <w:rsid w:val="00EF508E"/>
    <w:rsid w:val="00EF6747"/>
    <w:rsid w:val="00F03F68"/>
    <w:rsid w:val="00F0568E"/>
    <w:rsid w:val="00F06E07"/>
    <w:rsid w:val="00F153B8"/>
    <w:rsid w:val="00F20642"/>
    <w:rsid w:val="00F223CC"/>
    <w:rsid w:val="00F22614"/>
    <w:rsid w:val="00F40901"/>
    <w:rsid w:val="00F44C9C"/>
    <w:rsid w:val="00F45AEF"/>
    <w:rsid w:val="00F46013"/>
    <w:rsid w:val="00F50799"/>
    <w:rsid w:val="00F5233C"/>
    <w:rsid w:val="00F55176"/>
    <w:rsid w:val="00F610B3"/>
    <w:rsid w:val="00F6228C"/>
    <w:rsid w:val="00F63BB2"/>
    <w:rsid w:val="00F63D51"/>
    <w:rsid w:val="00F63EC8"/>
    <w:rsid w:val="00F64522"/>
    <w:rsid w:val="00F6467F"/>
    <w:rsid w:val="00F6519A"/>
    <w:rsid w:val="00F72752"/>
    <w:rsid w:val="00F77770"/>
    <w:rsid w:val="00F77AE0"/>
    <w:rsid w:val="00F77B74"/>
    <w:rsid w:val="00F830BB"/>
    <w:rsid w:val="00F864C5"/>
    <w:rsid w:val="00F86A03"/>
    <w:rsid w:val="00F86E67"/>
    <w:rsid w:val="00F91B6E"/>
    <w:rsid w:val="00F939EE"/>
    <w:rsid w:val="00F946DB"/>
    <w:rsid w:val="00FA3592"/>
    <w:rsid w:val="00FA4A3F"/>
    <w:rsid w:val="00FB1165"/>
    <w:rsid w:val="00FB1FC0"/>
    <w:rsid w:val="00FB2277"/>
    <w:rsid w:val="00FB2763"/>
    <w:rsid w:val="00FB3E8A"/>
    <w:rsid w:val="00FB5E93"/>
    <w:rsid w:val="00FB7083"/>
    <w:rsid w:val="00FC59A8"/>
    <w:rsid w:val="00FC603E"/>
    <w:rsid w:val="00FE0569"/>
    <w:rsid w:val="00FE59F4"/>
    <w:rsid w:val="00FE59F6"/>
    <w:rsid w:val="00FE5CBC"/>
    <w:rsid w:val="00FE77B1"/>
    <w:rsid w:val="00FE7EBB"/>
    <w:rsid w:val="00FF5E98"/>
    <w:rsid w:val="00FF73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</w:latentStyles>
  <w:style w:type="paragraph" w:default="1" w:styleId="a">
    <w:name w:val="Normal"/>
    <w:qFormat/>
    <w:rsid w:val="00DB5850"/>
  </w:style>
  <w:style w:type="paragraph" w:styleId="1">
    <w:name w:val="heading 1"/>
    <w:aliases w:val="(Раздел),Осн. разделы"/>
    <w:basedOn w:val="a0"/>
    <w:next w:val="First"/>
    <w:link w:val="10"/>
    <w:uiPriority w:val="99"/>
    <w:qFormat/>
    <w:rsid w:val="00DB585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aliases w:val="(Подраздел),Подразд. доклада"/>
    <w:basedOn w:val="a"/>
    <w:next w:val="a"/>
    <w:link w:val="20"/>
    <w:uiPriority w:val="99"/>
    <w:qFormat/>
    <w:rsid w:val="00DB585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aliases w:val="(Пункт),Назв. пунктов подраздела"/>
    <w:basedOn w:val="a0"/>
    <w:next w:val="a"/>
    <w:link w:val="30"/>
    <w:uiPriority w:val="99"/>
    <w:qFormat/>
    <w:rsid w:val="00DB5850"/>
    <w:pPr>
      <w:keepNext/>
      <w:spacing w:before="200" w:after="200"/>
      <w:ind w:firstLine="0"/>
      <w:jc w:val="left"/>
      <w:outlineLvl w:val="2"/>
    </w:pPr>
    <w:rPr>
      <w:b/>
      <w:sz w:val="22"/>
    </w:rPr>
  </w:style>
  <w:style w:type="paragraph" w:styleId="4">
    <w:name w:val="heading 4"/>
    <w:basedOn w:val="1"/>
    <w:next w:val="OsnTxt"/>
    <w:link w:val="4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270" w:after="180"/>
      <w:ind w:left="1134" w:right="0" w:hanging="1134"/>
      <w:outlineLvl w:val="3"/>
    </w:pPr>
    <w:rPr>
      <w:noProof w:val="0"/>
      <w:color w:val="FF0000"/>
      <w:spacing w:val="0"/>
      <w:kern w:val="0"/>
      <w:sz w:val="32"/>
    </w:rPr>
  </w:style>
  <w:style w:type="paragraph" w:styleId="5">
    <w:name w:val="heading 5"/>
    <w:basedOn w:val="1"/>
    <w:next w:val="a"/>
    <w:link w:val="5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80"/>
      <w:ind w:left="1134" w:right="0" w:hanging="1134"/>
      <w:outlineLvl w:val="4"/>
    </w:pPr>
    <w:rPr>
      <w:noProof w:val="0"/>
      <w:color w:val="000000"/>
      <w:spacing w:val="0"/>
      <w:kern w:val="0"/>
    </w:rPr>
  </w:style>
  <w:style w:type="paragraph" w:styleId="6">
    <w:name w:val="heading 6"/>
    <w:basedOn w:val="1"/>
    <w:next w:val="a"/>
    <w:link w:val="6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20" w:after="0"/>
      <w:ind w:right="0"/>
      <w:jc w:val="center"/>
      <w:outlineLvl w:val="5"/>
    </w:pPr>
    <w:rPr>
      <w:noProof w:val="0"/>
      <w:color w:val="FF0000"/>
      <w:spacing w:val="0"/>
      <w:kern w:val="0"/>
      <w:sz w:val="24"/>
    </w:rPr>
  </w:style>
  <w:style w:type="paragraph" w:styleId="7">
    <w:name w:val="heading 7"/>
    <w:basedOn w:val="1"/>
    <w:next w:val="a"/>
    <w:link w:val="7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60" w:after="0"/>
      <w:ind w:right="0"/>
      <w:outlineLvl w:val="6"/>
    </w:pPr>
    <w:rPr>
      <w:noProof w:val="0"/>
      <w:color w:val="FF0000"/>
      <w:spacing w:val="0"/>
      <w:kern w:val="0"/>
      <w:sz w:val="20"/>
    </w:rPr>
  </w:style>
  <w:style w:type="paragraph" w:styleId="8">
    <w:name w:val="heading 8"/>
    <w:basedOn w:val="a"/>
    <w:next w:val="a"/>
    <w:link w:val="80"/>
    <w:uiPriority w:val="99"/>
    <w:qFormat/>
    <w:rsid w:val="00206A3D"/>
    <w:pPr>
      <w:keepNext/>
      <w:outlineLvl w:val="7"/>
    </w:pPr>
    <w:rPr>
      <w:rFonts w:ascii="NewtonCTT" w:hAnsi="NewtonCTT"/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206A3D"/>
    <w:pPr>
      <w:keepNext/>
      <w:jc w:val="right"/>
      <w:outlineLvl w:val="8"/>
    </w:pPr>
    <w:rPr>
      <w:rFonts w:ascii="NewtonCTT" w:hAnsi="NewtonCTT"/>
      <w:b/>
      <w:position w:val="-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uiPriority w:val="99"/>
    <w:qFormat/>
    <w:rsid w:val="00DB5850"/>
    <w:pPr>
      <w:ind w:firstLine="709"/>
      <w:jc w:val="both"/>
    </w:pPr>
    <w:rPr>
      <w:rFonts w:ascii="Arial" w:hAnsi="Arial"/>
      <w:noProof/>
    </w:rPr>
  </w:style>
  <w:style w:type="paragraph" w:customStyle="1" w:styleId="First">
    <w:name w:val="FirstОснТекст"/>
    <w:basedOn w:val="a0"/>
    <w:next w:val="a0"/>
    <w:uiPriority w:val="99"/>
    <w:rsid w:val="00DB5850"/>
    <w:pPr>
      <w:spacing w:before="160"/>
      <w:ind w:firstLine="0"/>
    </w:pPr>
  </w:style>
  <w:style w:type="character" w:customStyle="1" w:styleId="10">
    <w:name w:val="Заголовок 1 Знак"/>
    <w:aliases w:val="(Раздел) Знак2,Осн. разделы Знак"/>
    <w:basedOn w:val="a1"/>
    <w:link w:val="1"/>
    <w:uiPriority w:val="99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20">
    <w:name w:val="Заголовок 2 Знак"/>
    <w:aliases w:val="(Подраздел) Знак2,Подразд. доклада Знак"/>
    <w:basedOn w:val="a1"/>
    <w:link w:val="2"/>
    <w:uiPriority w:val="99"/>
    <w:rsid w:val="00206A3D"/>
    <w:rPr>
      <w:rFonts w:ascii="Arial" w:hAnsi="Arial"/>
      <w:b/>
      <w:sz w:val="24"/>
      <w:lang w:val="ru-RU" w:eastAsia="ru-RU" w:bidi="ar-SA"/>
    </w:rPr>
  </w:style>
  <w:style w:type="character" w:customStyle="1" w:styleId="30">
    <w:name w:val="Заголовок 3 Знак"/>
    <w:aliases w:val="(Пункт) Знак2,Назв. пунктов подраздела Знак"/>
    <w:basedOn w:val="a1"/>
    <w:link w:val="3"/>
    <w:uiPriority w:val="99"/>
    <w:rsid w:val="00206A3D"/>
    <w:rPr>
      <w:rFonts w:ascii="Arial" w:hAnsi="Arial"/>
      <w:b/>
      <w:noProof/>
      <w:sz w:val="22"/>
      <w:lang w:val="ru-RU" w:eastAsia="ru-RU" w:bidi="ar-SA"/>
    </w:rPr>
  </w:style>
  <w:style w:type="paragraph" w:customStyle="1" w:styleId="OsnTxt">
    <w:name w:val="OsnTxt"/>
    <w:uiPriority w:val="99"/>
    <w:qFormat/>
    <w:rsid w:val="00206A3D"/>
    <w:pPr>
      <w:spacing w:line="280" w:lineRule="exact"/>
      <w:ind w:firstLine="794"/>
      <w:jc w:val="both"/>
    </w:pPr>
    <w:rPr>
      <w:rFonts w:ascii="KZ Arial" w:hAnsi="KZ Arial"/>
    </w:rPr>
  </w:style>
  <w:style w:type="character" w:customStyle="1" w:styleId="40">
    <w:name w:val="Заголовок 4 Знак"/>
    <w:basedOn w:val="a1"/>
    <w:link w:val="4"/>
    <w:uiPriority w:val="99"/>
    <w:rsid w:val="00206A3D"/>
    <w:rPr>
      <w:rFonts w:ascii="Arial" w:hAnsi="Arial"/>
      <w:b/>
      <w:color w:val="FF0000"/>
      <w:sz w:val="32"/>
      <w:lang w:val="ru-RU" w:eastAsia="ru-RU" w:bidi="ar-SA"/>
    </w:rPr>
  </w:style>
  <w:style w:type="character" w:customStyle="1" w:styleId="50">
    <w:name w:val="Заголовок 5 Знак"/>
    <w:basedOn w:val="a1"/>
    <w:link w:val="5"/>
    <w:uiPriority w:val="99"/>
    <w:locked/>
    <w:rsid w:val="00692EAD"/>
    <w:rPr>
      <w:rFonts w:ascii="Arial" w:hAnsi="Arial"/>
      <w:b/>
      <w:color w:val="000000"/>
      <w:sz w:val="28"/>
    </w:rPr>
  </w:style>
  <w:style w:type="character" w:customStyle="1" w:styleId="60">
    <w:name w:val="Заголовок 6 Знак"/>
    <w:basedOn w:val="a1"/>
    <w:link w:val="6"/>
    <w:uiPriority w:val="99"/>
    <w:locked/>
    <w:rsid w:val="00692EAD"/>
    <w:rPr>
      <w:rFonts w:ascii="Arial" w:hAnsi="Arial"/>
      <w:b/>
      <w:color w:val="FF0000"/>
      <w:sz w:val="24"/>
    </w:rPr>
  </w:style>
  <w:style w:type="character" w:customStyle="1" w:styleId="70">
    <w:name w:val="Заголовок 7 Знак"/>
    <w:basedOn w:val="a1"/>
    <w:link w:val="7"/>
    <w:uiPriority w:val="99"/>
    <w:locked/>
    <w:rsid w:val="00692EAD"/>
    <w:rPr>
      <w:rFonts w:ascii="Arial" w:hAnsi="Arial"/>
      <w:b/>
      <w:color w:val="FF0000"/>
    </w:rPr>
  </w:style>
  <w:style w:type="character" w:customStyle="1" w:styleId="80">
    <w:name w:val="Заголовок 8 Знак"/>
    <w:basedOn w:val="a1"/>
    <w:link w:val="8"/>
    <w:uiPriority w:val="99"/>
    <w:locked/>
    <w:rsid w:val="00692EAD"/>
    <w:rPr>
      <w:rFonts w:ascii="NewtonCTT" w:hAnsi="NewtonCTT"/>
      <w:b/>
      <w:i/>
      <w:sz w:val="24"/>
    </w:rPr>
  </w:style>
  <w:style w:type="character" w:customStyle="1" w:styleId="90">
    <w:name w:val="Заголовок 9 Знак"/>
    <w:basedOn w:val="a1"/>
    <w:link w:val="9"/>
    <w:uiPriority w:val="99"/>
    <w:locked/>
    <w:rsid w:val="00FB5E93"/>
    <w:rPr>
      <w:rFonts w:ascii="NewtonCTT" w:hAnsi="NewtonCTT"/>
      <w:b/>
      <w:position w:val="-2"/>
      <w:sz w:val="24"/>
      <w:lang w:val="ru-RU" w:eastAsia="ru-RU" w:bidi="ar-SA"/>
    </w:rPr>
  </w:style>
  <w:style w:type="paragraph" w:customStyle="1" w:styleId="First0">
    <w:name w:val="FirstОснТекст:"/>
    <w:basedOn w:val="First"/>
    <w:next w:val="a0"/>
    <w:uiPriority w:val="99"/>
    <w:rsid w:val="00DB5850"/>
    <w:pPr>
      <w:spacing w:before="240" w:after="120"/>
    </w:pPr>
  </w:style>
  <w:style w:type="paragraph" w:customStyle="1" w:styleId="a4">
    <w:name w:val="Врезанная сноска"/>
    <w:basedOn w:val="a0"/>
    <w:next w:val="First"/>
    <w:uiPriority w:val="99"/>
    <w:qFormat/>
    <w:rsid w:val="00DB5850"/>
    <w:pPr>
      <w:spacing w:before="120" w:after="240"/>
      <w:ind w:left="851" w:firstLine="0"/>
      <w:jc w:val="left"/>
    </w:pPr>
    <w:rPr>
      <w:i/>
      <w:sz w:val="16"/>
    </w:rPr>
  </w:style>
  <w:style w:type="paragraph" w:customStyle="1" w:styleId="a5">
    <w:name w:val="Единица измерения"/>
    <w:basedOn w:val="a0"/>
    <w:next w:val="a6"/>
    <w:link w:val="11"/>
    <w:uiPriority w:val="99"/>
    <w:rsid w:val="00DB5850"/>
    <w:pPr>
      <w:spacing w:before="60" w:after="80"/>
      <w:ind w:firstLine="0"/>
      <w:jc w:val="right"/>
    </w:pPr>
    <w:rPr>
      <w:sz w:val="16"/>
    </w:rPr>
  </w:style>
  <w:style w:type="paragraph" w:customStyle="1" w:styleId="a6">
    <w:name w:val="ШапкаТаблицы"/>
    <w:basedOn w:val="a0"/>
    <w:next w:val="a7"/>
    <w:link w:val="a8"/>
    <w:rsid w:val="00DB5850"/>
    <w:pPr>
      <w:ind w:firstLine="0"/>
      <w:jc w:val="center"/>
    </w:pPr>
    <w:rPr>
      <w:sz w:val="16"/>
    </w:rPr>
  </w:style>
  <w:style w:type="paragraph" w:customStyle="1" w:styleId="a7">
    <w:name w:val="Боковик"/>
    <w:basedOn w:val="a0"/>
    <w:uiPriority w:val="99"/>
    <w:rsid w:val="00DB5850"/>
    <w:pPr>
      <w:ind w:firstLine="0"/>
      <w:jc w:val="left"/>
    </w:pPr>
    <w:rPr>
      <w:sz w:val="16"/>
    </w:rPr>
  </w:style>
  <w:style w:type="character" w:customStyle="1" w:styleId="a8">
    <w:name w:val="ШапкаТаблицы Знак"/>
    <w:basedOn w:val="a1"/>
    <w:link w:val="a6"/>
    <w:uiPriority w:val="99"/>
    <w:rsid w:val="005B6CB0"/>
    <w:rPr>
      <w:rFonts w:ascii="Arial" w:hAnsi="Arial"/>
      <w:noProof/>
      <w:sz w:val="16"/>
    </w:rPr>
  </w:style>
  <w:style w:type="character" w:customStyle="1" w:styleId="11">
    <w:name w:val="Единица измерения Знак1"/>
    <w:basedOn w:val="31"/>
    <w:link w:val="a5"/>
    <w:uiPriority w:val="99"/>
    <w:rsid w:val="00D505D7"/>
    <w:rPr>
      <w:rFonts w:ascii="Arial" w:hAnsi="Arial"/>
      <w:noProof/>
      <w:sz w:val="16"/>
      <w:lang w:val="ru-RU" w:eastAsia="ru-RU" w:bidi="ar-SA"/>
    </w:rPr>
  </w:style>
  <w:style w:type="character" w:customStyle="1" w:styleId="31">
    <w:name w:val="ОснТекст Знак3"/>
    <w:uiPriority w:val="99"/>
    <w:rsid w:val="00692EAD"/>
    <w:rPr>
      <w:rFonts w:ascii="Arial" w:hAnsi="Arial"/>
      <w:noProof/>
      <w:lang w:val="ru-RU" w:eastAsia="ru-RU" w:bidi="ar-SA"/>
    </w:rPr>
  </w:style>
  <w:style w:type="paragraph" w:customStyle="1" w:styleId="a9">
    <w:name w:val="Наименование"/>
    <w:basedOn w:val="a0"/>
    <w:next w:val="a0"/>
    <w:rsid w:val="00DB5850"/>
    <w:pPr>
      <w:spacing w:before="200" w:after="200"/>
      <w:ind w:firstLine="567"/>
      <w:jc w:val="center"/>
    </w:pPr>
    <w:rPr>
      <w:b/>
    </w:rPr>
  </w:style>
  <w:style w:type="paragraph" w:customStyle="1" w:styleId="aa">
    <w:name w:val="ОснТекст:"/>
    <w:basedOn w:val="a0"/>
    <w:next w:val="a"/>
    <w:uiPriority w:val="99"/>
    <w:rsid w:val="00DB5850"/>
    <w:pPr>
      <w:spacing w:before="30" w:after="120"/>
    </w:pPr>
  </w:style>
  <w:style w:type="paragraph" w:customStyle="1" w:styleId="ab">
    <w:name w:val="Примечание"/>
    <w:basedOn w:val="a0"/>
    <w:next w:val="First"/>
    <w:uiPriority w:val="99"/>
    <w:rsid w:val="00DB5850"/>
    <w:pPr>
      <w:spacing w:before="240" w:after="400"/>
      <w:ind w:firstLine="0"/>
      <w:jc w:val="left"/>
    </w:pPr>
    <w:rPr>
      <w:i/>
      <w:sz w:val="18"/>
    </w:rPr>
  </w:style>
  <w:style w:type="paragraph" w:customStyle="1" w:styleId="ac">
    <w:name w:val="График"/>
    <w:basedOn w:val="a0"/>
    <w:next w:val="a0"/>
    <w:uiPriority w:val="99"/>
    <w:rsid w:val="00DB5850"/>
    <w:pPr>
      <w:spacing w:before="60"/>
      <w:ind w:firstLine="0"/>
      <w:jc w:val="left"/>
    </w:pPr>
  </w:style>
  <w:style w:type="paragraph" w:customStyle="1" w:styleId="ad">
    <w:name w:val="Столбец"/>
    <w:basedOn w:val="a0"/>
    <w:link w:val="ae"/>
    <w:uiPriority w:val="99"/>
    <w:qFormat/>
    <w:rsid w:val="00DB5850"/>
    <w:pPr>
      <w:ind w:firstLine="0"/>
      <w:jc w:val="right"/>
    </w:pPr>
    <w:rPr>
      <w:sz w:val="16"/>
    </w:rPr>
  </w:style>
  <w:style w:type="character" w:customStyle="1" w:styleId="ae">
    <w:name w:val="Столбец Знак"/>
    <w:basedOn w:val="af"/>
    <w:link w:val="ad"/>
    <w:uiPriority w:val="99"/>
    <w:rsid w:val="00692EAD"/>
    <w:rPr>
      <w:rFonts w:ascii="Arial" w:hAnsi="Arial"/>
      <w:noProof/>
      <w:sz w:val="16"/>
      <w:lang w:val="ru-RU" w:eastAsia="ru-RU" w:bidi="ar-SA"/>
    </w:rPr>
  </w:style>
  <w:style w:type="character" w:customStyle="1" w:styleId="af">
    <w:name w:val="ОснТекст Знак"/>
    <w:basedOn w:val="a1"/>
    <w:uiPriority w:val="99"/>
    <w:rsid w:val="00206A3D"/>
    <w:rPr>
      <w:rFonts w:ascii="Arial" w:hAnsi="Arial"/>
      <w:noProof/>
      <w:lang w:val="ru-RU" w:eastAsia="ru-RU" w:bidi="ar-SA"/>
    </w:rPr>
  </w:style>
  <w:style w:type="paragraph" w:customStyle="1" w:styleId="af0">
    <w:name w:val="Оснтекст"/>
    <w:uiPriority w:val="99"/>
    <w:rsid w:val="00DB5850"/>
    <w:pPr>
      <w:ind w:left="397" w:hanging="397"/>
      <w:jc w:val="both"/>
    </w:pPr>
    <w:rPr>
      <w:noProof/>
    </w:rPr>
  </w:style>
  <w:style w:type="paragraph" w:customStyle="1" w:styleId="21">
    <w:name w:val="Заголов2"/>
    <w:basedOn w:val="2"/>
    <w:next w:val="First"/>
    <w:rsid w:val="00DB5850"/>
    <w:pPr>
      <w:spacing w:after="160"/>
      <w:ind w:left="0" w:firstLine="0"/>
      <w:jc w:val="left"/>
      <w:outlineLvl w:val="9"/>
    </w:pPr>
    <w:rPr>
      <w:sz w:val="28"/>
    </w:rPr>
  </w:style>
  <w:style w:type="paragraph" w:customStyle="1" w:styleId="32">
    <w:name w:val="Заголов 3"/>
    <w:basedOn w:val="a0"/>
    <w:next w:val="First"/>
    <w:link w:val="33"/>
    <w:uiPriority w:val="99"/>
    <w:rsid w:val="00DB5850"/>
    <w:pPr>
      <w:spacing w:before="120" w:after="120"/>
      <w:ind w:firstLine="0"/>
      <w:jc w:val="left"/>
    </w:pPr>
    <w:rPr>
      <w:b/>
      <w:sz w:val="24"/>
    </w:rPr>
  </w:style>
  <w:style w:type="character" w:customStyle="1" w:styleId="33">
    <w:name w:val="Заголов 3 Знак"/>
    <w:link w:val="32"/>
    <w:uiPriority w:val="99"/>
    <w:rsid w:val="00692EAD"/>
    <w:rPr>
      <w:rFonts w:ascii="Arial" w:hAnsi="Arial"/>
      <w:b/>
      <w:noProof/>
      <w:sz w:val="24"/>
    </w:rPr>
  </w:style>
  <w:style w:type="paragraph" w:customStyle="1" w:styleId="af1">
    <w:name w:val="Перечисление"/>
    <w:basedOn w:val="af0"/>
    <w:uiPriority w:val="99"/>
    <w:rsid w:val="00DB5850"/>
    <w:pPr>
      <w:spacing w:before="60" w:after="60"/>
      <w:ind w:left="567" w:hanging="567"/>
    </w:pPr>
  </w:style>
  <w:style w:type="paragraph" w:customStyle="1" w:styleId="af2">
    <w:name w:val="Должность"/>
    <w:basedOn w:val="ab"/>
    <w:uiPriority w:val="99"/>
    <w:rsid w:val="00DB5850"/>
    <w:pPr>
      <w:spacing w:before="0" w:after="0"/>
    </w:pPr>
  </w:style>
  <w:style w:type="paragraph" w:customStyle="1" w:styleId="af3">
    <w:name w:val="Автор"/>
    <w:basedOn w:val="a"/>
    <w:uiPriority w:val="99"/>
    <w:rsid w:val="00DB5850"/>
    <w:pPr>
      <w:keepNext/>
      <w:spacing w:before="200"/>
    </w:pPr>
    <w:rPr>
      <w:rFonts w:ascii="Arial" w:hAnsi="Arial"/>
      <w:sz w:val="24"/>
    </w:rPr>
  </w:style>
  <w:style w:type="paragraph" w:customStyle="1" w:styleId="12">
    <w:name w:val="Заголов1"/>
    <w:uiPriority w:val="99"/>
    <w:rsid w:val="00DB5850"/>
    <w:rPr>
      <w:rFonts w:ascii="Arial" w:hAnsi="Arial"/>
      <w:b/>
      <w:noProof/>
      <w:sz w:val="28"/>
    </w:rPr>
  </w:style>
  <w:style w:type="paragraph" w:customStyle="1" w:styleId="13">
    <w:name w:val="Знак Знак Знак Знак Знак Знак Знак Знак Знак Знак1"/>
    <w:basedOn w:val="a"/>
    <w:next w:val="2"/>
    <w:autoRedefine/>
    <w:uiPriority w:val="99"/>
    <w:rsid w:val="00206A3D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91">
    <w:name w:val="Знак Знак9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00">
    <w:name w:val="Знак Знак10"/>
    <w:basedOn w:val="a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1">
    <w:name w:val="Знак Знак8"/>
    <w:basedOn w:val="a1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15">
    <w:name w:val="Знак Знак15"/>
    <w:basedOn w:val="a1"/>
    <w:rsid w:val="00206A3D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14">
    <w:name w:val="Знак Знак14"/>
    <w:basedOn w:val="a1"/>
    <w:rsid w:val="00206A3D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130">
    <w:name w:val="Знак Знак13"/>
    <w:basedOn w:val="a1"/>
    <w:rsid w:val="00206A3D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120">
    <w:name w:val="Знак Знак12"/>
    <w:basedOn w:val="a1"/>
    <w:rsid w:val="00206A3D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110">
    <w:name w:val="Знак Знак11"/>
    <w:basedOn w:val="a1"/>
    <w:rsid w:val="00206A3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af4">
    <w:name w:val="Врезанная сноска Знак"/>
    <w:basedOn w:val="af"/>
    <w:uiPriority w:val="99"/>
    <w:rsid w:val="00206A3D"/>
    <w:rPr>
      <w:rFonts w:ascii="Arial" w:hAnsi="Arial"/>
      <w:i/>
      <w:noProof/>
      <w:sz w:val="16"/>
      <w:lang w:val="ru-RU" w:eastAsia="ru-RU" w:bidi="ar-SA"/>
    </w:rPr>
  </w:style>
  <w:style w:type="character" w:customStyle="1" w:styleId="af5">
    <w:name w:val="Боковик Знак"/>
    <w:basedOn w:val="af"/>
    <w:uiPriority w:val="99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6">
    <w:name w:val="Единица измерения Знак"/>
    <w:basedOn w:val="a1"/>
    <w:uiPriority w:val="99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7">
    <w:name w:val="Наименование Знак"/>
    <w:basedOn w:val="af"/>
    <w:uiPriority w:val="99"/>
    <w:rsid w:val="00206A3D"/>
    <w:rPr>
      <w:rFonts w:ascii="Arial" w:hAnsi="Arial"/>
      <w:b/>
      <w:noProof/>
      <w:lang w:val="ru-RU" w:eastAsia="ru-RU" w:bidi="ar-SA"/>
    </w:rPr>
  </w:style>
  <w:style w:type="character" w:customStyle="1" w:styleId="af8">
    <w:name w:val="ОснТекст: Знак"/>
    <w:basedOn w:val="16"/>
    <w:uiPriority w:val="99"/>
    <w:rsid w:val="00206A3D"/>
    <w:rPr>
      <w:rFonts w:ascii="Arial" w:hAnsi="Arial"/>
      <w:noProof/>
      <w:lang w:val="ru-RU" w:eastAsia="ru-RU" w:bidi="ar-SA"/>
    </w:rPr>
  </w:style>
  <w:style w:type="character" w:customStyle="1" w:styleId="16">
    <w:name w:val="ОснТекст Знак1"/>
    <w:basedOn w:val="a1"/>
    <w:uiPriority w:val="99"/>
    <w:rsid w:val="00206A3D"/>
    <w:rPr>
      <w:rFonts w:ascii="Arial" w:hAnsi="Arial"/>
      <w:noProof/>
      <w:lang w:val="ru-RU" w:eastAsia="ru-RU" w:bidi="ar-SA"/>
    </w:rPr>
  </w:style>
  <w:style w:type="paragraph" w:customStyle="1" w:styleId="OsnTxt0">
    <w:name w:val="OsnTxt:"/>
    <w:basedOn w:val="a"/>
    <w:next w:val="a"/>
    <w:uiPriority w:val="99"/>
    <w:rsid w:val="00206A3D"/>
    <w:pPr>
      <w:spacing w:after="80" w:line="280" w:lineRule="exact"/>
      <w:ind w:firstLine="794"/>
      <w:jc w:val="both"/>
    </w:pPr>
    <w:rPr>
      <w:rFonts w:ascii="KZ Arial" w:hAnsi="KZ Arial"/>
    </w:rPr>
  </w:style>
  <w:style w:type="paragraph" w:customStyle="1" w:styleId="Naimenovanie">
    <w:name w:val="Naimenovanie"/>
    <w:basedOn w:val="a"/>
    <w:next w:val="a"/>
    <w:uiPriority w:val="99"/>
    <w:qFormat/>
    <w:rsid w:val="00206A3D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paragraph" w:customStyle="1" w:styleId="Zagolovok1">
    <w:name w:val="Zagolovok1"/>
    <w:next w:val="a"/>
    <w:uiPriority w:val="99"/>
    <w:rsid w:val="00206A3D"/>
    <w:pPr>
      <w:pageBreakBefore/>
      <w:tabs>
        <w:tab w:val="left" w:pos="1134"/>
      </w:tabs>
      <w:spacing w:before="360" w:after="240"/>
      <w:jc w:val="center"/>
      <w:outlineLvl w:val="0"/>
    </w:pPr>
    <w:rPr>
      <w:rFonts w:ascii="KZ Arial" w:hAnsi="KZ Arial"/>
      <w:b/>
      <w:sz w:val="36"/>
    </w:rPr>
  </w:style>
  <w:style w:type="paragraph" w:customStyle="1" w:styleId="Zagolovok2">
    <w:name w:val="Zagolovok2"/>
    <w:basedOn w:val="Zagolovok1"/>
    <w:next w:val="a"/>
    <w:uiPriority w:val="99"/>
    <w:rsid w:val="00206A3D"/>
    <w:pPr>
      <w:pageBreakBefore w:val="0"/>
      <w:spacing w:before="270" w:after="180"/>
      <w:outlineLvl w:val="1"/>
    </w:pPr>
    <w:rPr>
      <w:sz w:val="32"/>
    </w:rPr>
  </w:style>
  <w:style w:type="paragraph" w:customStyle="1" w:styleId="ShapTabl">
    <w:name w:val="ShapTabl"/>
    <w:basedOn w:val="a"/>
    <w:rsid w:val="00206A3D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206A3D"/>
    <w:pPr>
      <w:jc w:val="left"/>
    </w:pPr>
  </w:style>
  <w:style w:type="paragraph" w:customStyle="1" w:styleId="VrezSnoska">
    <w:name w:val="VrezSnoska"/>
    <w:basedOn w:val="a"/>
    <w:uiPriority w:val="99"/>
    <w:rsid w:val="00206A3D"/>
    <w:pPr>
      <w:tabs>
        <w:tab w:val="left" w:pos="1361"/>
      </w:tabs>
      <w:spacing w:before="60" w:after="20"/>
      <w:ind w:left="1021" w:hanging="227"/>
    </w:pPr>
    <w:rPr>
      <w:rFonts w:ascii="KZ Arial" w:hAnsi="KZ Arial"/>
      <w:i/>
      <w:sz w:val="18"/>
    </w:rPr>
  </w:style>
  <w:style w:type="paragraph" w:customStyle="1" w:styleId="Stlb">
    <w:name w:val="Stlb"/>
    <w:basedOn w:val="ShapTabl"/>
    <w:uiPriority w:val="99"/>
    <w:rsid w:val="00206A3D"/>
    <w:pPr>
      <w:jc w:val="right"/>
    </w:pPr>
    <w:rPr>
      <w:snapToGrid w:val="0"/>
    </w:rPr>
  </w:style>
  <w:style w:type="character" w:customStyle="1" w:styleId="Stlb0">
    <w:name w:val="Stlb Знак"/>
    <w:basedOn w:val="a1"/>
    <w:uiPriority w:val="99"/>
    <w:rsid w:val="00206A3D"/>
    <w:rPr>
      <w:rFonts w:ascii="KZ Arial" w:hAnsi="KZ Arial"/>
      <w:noProof w:val="0"/>
      <w:snapToGrid w:val="0"/>
      <w:sz w:val="18"/>
      <w:lang w:val="ru-RU" w:eastAsia="ru-RU" w:bidi="ar-SA"/>
    </w:rPr>
  </w:style>
  <w:style w:type="paragraph" w:customStyle="1" w:styleId="Stolbetc">
    <w:name w:val="Stolbetc"/>
    <w:basedOn w:val="a"/>
    <w:uiPriority w:val="99"/>
    <w:rsid w:val="00206A3D"/>
    <w:pPr>
      <w:jc w:val="right"/>
    </w:pPr>
    <w:rPr>
      <w:rFonts w:ascii="KZ Arial" w:hAnsi="KZ Arial"/>
      <w:sz w:val="16"/>
      <w:lang w:val="kk-KZ"/>
    </w:rPr>
  </w:style>
  <w:style w:type="paragraph" w:customStyle="1" w:styleId="Bokovik">
    <w:name w:val="Bokovik"/>
    <w:basedOn w:val="a"/>
    <w:link w:val="Bokovik0"/>
    <w:uiPriority w:val="99"/>
    <w:rsid w:val="00206A3D"/>
    <w:rPr>
      <w:rFonts w:ascii="KZ Arial" w:hAnsi="KZ Arial"/>
      <w:sz w:val="16"/>
      <w:lang w:val="kk-KZ"/>
    </w:rPr>
  </w:style>
  <w:style w:type="character" w:customStyle="1" w:styleId="Bokovik0">
    <w:name w:val="Bokovik Знак"/>
    <w:link w:val="Bokovik"/>
    <w:uiPriority w:val="99"/>
    <w:locked/>
    <w:rsid w:val="00692EAD"/>
    <w:rPr>
      <w:rFonts w:ascii="KZ Arial" w:hAnsi="KZ Arial"/>
      <w:sz w:val="16"/>
      <w:lang w:val="kk-KZ"/>
    </w:rPr>
  </w:style>
  <w:style w:type="paragraph" w:customStyle="1" w:styleId="EdIzm">
    <w:name w:val="EdIzm"/>
    <w:basedOn w:val="a"/>
    <w:next w:val="a"/>
    <w:uiPriority w:val="99"/>
    <w:rsid w:val="00206A3D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character" w:customStyle="1" w:styleId="EdIzm0">
    <w:name w:val="EdIzm Знак"/>
    <w:basedOn w:val="OsnTxt1"/>
    <w:uiPriority w:val="99"/>
    <w:rsid w:val="00206A3D"/>
    <w:rPr>
      <w:rFonts w:ascii="KZ Arial" w:hAnsi="KZ Arial"/>
      <w:noProof w:val="0"/>
      <w:sz w:val="18"/>
      <w:lang w:val="ru-RU" w:eastAsia="ru-RU" w:bidi="ar-SA"/>
    </w:rPr>
  </w:style>
  <w:style w:type="character" w:customStyle="1" w:styleId="OsnTxt1">
    <w:name w:val="OsnTxt Знак"/>
    <w:basedOn w:val="a1"/>
    <w:uiPriority w:val="99"/>
    <w:qFormat/>
    <w:rsid w:val="00206A3D"/>
    <w:rPr>
      <w:rFonts w:ascii="KZ Arial" w:hAnsi="KZ Arial"/>
      <w:noProof w:val="0"/>
      <w:lang w:val="ru-RU" w:eastAsia="ru-RU" w:bidi="ar-SA"/>
    </w:rPr>
  </w:style>
  <w:style w:type="paragraph" w:customStyle="1" w:styleId="ShapTab">
    <w:name w:val="ShapTab"/>
    <w:basedOn w:val="a"/>
    <w:uiPriority w:val="99"/>
    <w:rsid w:val="00206A3D"/>
    <w:pPr>
      <w:jc w:val="center"/>
    </w:pPr>
    <w:rPr>
      <w:rFonts w:ascii="KZ Arial" w:hAnsi="KZ Arial"/>
      <w:sz w:val="16"/>
      <w:lang w:val="kk-KZ"/>
    </w:rPr>
  </w:style>
  <w:style w:type="paragraph" w:styleId="af9">
    <w:name w:val="header"/>
    <w:basedOn w:val="a"/>
    <w:link w:val="afa"/>
    <w:uiPriority w:val="99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afa">
    <w:name w:val="Верхний колонтитул Знак"/>
    <w:basedOn w:val="a1"/>
    <w:link w:val="af9"/>
    <w:uiPriority w:val="99"/>
    <w:rsid w:val="00D90D12"/>
    <w:rPr>
      <w:sz w:val="24"/>
    </w:rPr>
  </w:style>
  <w:style w:type="character" w:customStyle="1" w:styleId="61">
    <w:name w:val="Знак Знак6"/>
    <w:basedOn w:val="a1"/>
    <w:rsid w:val="00206A3D"/>
    <w:rPr>
      <w:noProof w:val="0"/>
      <w:sz w:val="24"/>
      <w:lang w:val="ru-RU" w:eastAsia="ru-RU" w:bidi="ar-SA"/>
    </w:rPr>
  </w:style>
  <w:style w:type="paragraph" w:customStyle="1" w:styleId="Sp">
    <w:name w:val="Sp"/>
    <w:uiPriority w:val="99"/>
    <w:rsid w:val="00206A3D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Abz1">
    <w:name w:val="Abz1"/>
    <w:basedOn w:val="OsnTxt"/>
    <w:next w:val="OsnTxt"/>
    <w:uiPriority w:val="99"/>
    <w:rsid w:val="00206A3D"/>
    <w:pPr>
      <w:spacing w:before="120"/>
    </w:pPr>
  </w:style>
  <w:style w:type="paragraph" w:customStyle="1" w:styleId="Abz10">
    <w:name w:val="Abz1:"/>
    <w:basedOn w:val="Abz1"/>
    <w:next w:val="OsnTxt"/>
    <w:uiPriority w:val="99"/>
    <w:rsid w:val="00206A3D"/>
    <w:pPr>
      <w:spacing w:after="20"/>
    </w:pPr>
  </w:style>
  <w:style w:type="paragraph" w:styleId="afb">
    <w:name w:val="footer"/>
    <w:basedOn w:val="a"/>
    <w:link w:val="afc"/>
    <w:uiPriority w:val="99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afc">
    <w:name w:val="Нижний колонтитул Знак"/>
    <w:basedOn w:val="a1"/>
    <w:link w:val="afb"/>
    <w:uiPriority w:val="99"/>
    <w:rsid w:val="00D90D12"/>
    <w:rPr>
      <w:sz w:val="24"/>
    </w:rPr>
  </w:style>
  <w:style w:type="character" w:customStyle="1" w:styleId="71">
    <w:name w:val="Знак Знак7"/>
    <w:basedOn w:val="a1"/>
    <w:rsid w:val="00206A3D"/>
    <w:rPr>
      <w:noProof w:val="0"/>
      <w:sz w:val="24"/>
      <w:lang w:val="ru-RU" w:eastAsia="ru-RU" w:bidi="ar-SA"/>
    </w:rPr>
  </w:style>
  <w:style w:type="paragraph" w:customStyle="1" w:styleId="Shema">
    <w:name w:val="Shema"/>
    <w:uiPriority w:val="99"/>
    <w:rsid w:val="00206A3D"/>
    <w:pPr>
      <w:jc w:val="center"/>
    </w:pPr>
    <w:rPr>
      <w:rFonts w:ascii="Arial" w:hAnsi="Arial"/>
      <w:sz w:val="17"/>
    </w:rPr>
  </w:style>
  <w:style w:type="paragraph" w:customStyle="1" w:styleId="TxtTabl">
    <w:name w:val="TxtTabl"/>
    <w:basedOn w:val="ShapTabl"/>
    <w:uiPriority w:val="99"/>
    <w:rsid w:val="00206A3D"/>
    <w:pPr>
      <w:jc w:val="both"/>
    </w:pPr>
    <w:rPr>
      <w:lang w:val="en-US"/>
    </w:rPr>
  </w:style>
  <w:style w:type="paragraph" w:customStyle="1" w:styleId="SpI">
    <w:name w:val="Sp.I"/>
    <w:basedOn w:val="Sp"/>
    <w:uiPriority w:val="99"/>
    <w:rsid w:val="00206A3D"/>
  </w:style>
  <w:style w:type="paragraph" w:customStyle="1" w:styleId="SpII">
    <w:name w:val="Sp.II"/>
    <w:basedOn w:val="Sp"/>
    <w:uiPriority w:val="99"/>
    <w:rsid w:val="00206A3D"/>
    <w:pPr>
      <w:tabs>
        <w:tab w:val="clear" w:pos="1247"/>
        <w:tab w:val="left" w:pos="1701"/>
      </w:tabs>
      <w:ind w:left="1701" w:hanging="454"/>
    </w:pPr>
  </w:style>
  <w:style w:type="paragraph" w:customStyle="1" w:styleId="SpIII">
    <w:name w:val="Sp.III"/>
    <w:basedOn w:val="Sp"/>
    <w:uiPriority w:val="99"/>
    <w:rsid w:val="00206A3D"/>
    <w:pPr>
      <w:tabs>
        <w:tab w:val="clear" w:pos="1247"/>
        <w:tab w:val="left" w:pos="2155"/>
      </w:tabs>
      <w:ind w:left="2155" w:hanging="454"/>
    </w:pPr>
  </w:style>
  <w:style w:type="paragraph" w:customStyle="1" w:styleId="Graf">
    <w:name w:val="Graf"/>
    <w:basedOn w:val="OsnTxt"/>
    <w:next w:val="Abz1"/>
    <w:uiPriority w:val="99"/>
    <w:rsid w:val="00206A3D"/>
    <w:pPr>
      <w:spacing w:line="240" w:lineRule="auto"/>
      <w:ind w:firstLine="0"/>
      <w:jc w:val="center"/>
    </w:pPr>
    <w:rPr>
      <w:noProof/>
      <w:sz w:val="16"/>
    </w:rPr>
  </w:style>
  <w:style w:type="paragraph" w:customStyle="1" w:styleId="Zag1InShema">
    <w:name w:val="Zag1InShema"/>
    <w:basedOn w:val="Shema"/>
    <w:next w:val="TxtInShema"/>
    <w:uiPriority w:val="99"/>
    <w:rsid w:val="00206A3D"/>
    <w:rPr>
      <w:b/>
    </w:rPr>
  </w:style>
  <w:style w:type="paragraph" w:customStyle="1" w:styleId="TxtInShema">
    <w:name w:val="TxtInShema"/>
    <w:basedOn w:val="Shema"/>
    <w:uiPriority w:val="99"/>
    <w:rsid w:val="00206A3D"/>
  </w:style>
  <w:style w:type="character" w:styleId="afd">
    <w:name w:val="line number"/>
    <w:basedOn w:val="a1"/>
    <w:uiPriority w:val="99"/>
    <w:rsid w:val="00206A3D"/>
  </w:style>
  <w:style w:type="paragraph" w:customStyle="1" w:styleId="Formula">
    <w:name w:val="Formula"/>
    <w:basedOn w:val="OsnTxt"/>
    <w:uiPriority w:val="99"/>
    <w:rsid w:val="00206A3D"/>
    <w:pPr>
      <w:tabs>
        <w:tab w:val="right" w:pos="8505"/>
      </w:tabs>
      <w:spacing w:line="240" w:lineRule="auto"/>
      <w:ind w:left="794" w:firstLine="0"/>
      <w:jc w:val="left"/>
    </w:pPr>
    <w:rPr>
      <w:sz w:val="18"/>
    </w:rPr>
  </w:style>
  <w:style w:type="paragraph" w:customStyle="1" w:styleId="PoiasFormula">
    <w:name w:val="PoiasFormula"/>
    <w:basedOn w:val="OsnTxt"/>
    <w:uiPriority w:val="99"/>
    <w:rsid w:val="00206A3D"/>
    <w:pPr>
      <w:tabs>
        <w:tab w:val="left" w:pos="3402"/>
      </w:tabs>
      <w:spacing w:line="240" w:lineRule="auto"/>
      <w:ind w:left="3572" w:hanging="2778"/>
      <w:jc w:val="left"/>
    </w:pPr>
    <w:rPr>
      <w:sz w:val="18"/>
    </w:rPr>
  </w:style>
  <w:style w:type="paragraph" w:customStyle="1" w:styleId="17">
    <w:name w:val="Стиль1"/>
    <w:basedOn w:val="ShapTabl"/>
    <w:autoRedefine/>
    <w:uiPriority w:val="99"/>
    <w:rsid w:val="00206A3D"/>
    <w:rPr>
      <w:lang w:val="en-US"/>
    </w:rPr>
  </w:style>
  <w:style w:type="paragraph" w:customStyle="1" w:styleId="Zagolovok3">
    <w:name w:val="Zagolovok3"/>
    <w:basedOn w:val="Zagolovok1"/>
    <w:next w:val="OsnTxt"/>
    <w:uiPriority w:val="99"/>
    <w:rsid w:val="00206A3D"/>
    <w:pPr>
      <w:pageBreakBefore w:val="0"/>
      <w:spacing w:before="180" w:after="120"/>
      <w:outlineLvl w:val="2"/>
    </w:pPr>
    <w:rPr>
      <w:b w:val="0"/>
      <w:sz w:val="28"/>
    </w:rPr>
  </w:style>
  <w:style w:type="paragraph" w:customStyle="1" w:styleId="Primechanie">
    <w:name w:val="Primechanie"/>
    <w:basedOn w:val="OsnTxt"/>
    <w:uiPriority w:val="99"/>
    <w:rsid w:val="00206A3D"/>
    <w:pPr>
      <w:spacing w:after="120" w:line="240" w:lineRule="auto"/>
      <w:ind w:firstLine="0"/>
      <w:jc w:val="center"/>
    </w:pPr>
    <w:rPr>
      <w:i/>
      <w:sz w:val="18"/>
    </w:rPr>
  </w:style>
  <w:style w:type="paragraph" w:customStyle="1" w:styleId="afe">
    <w:name w:val="Ñòîëáåö"/>
    <w:basedOn w:val="a"/>
    <w:uiPriority w:val="99"/>
    <w:rsid w:val="00206A3D"/>
    <w:pPr>
      <w:jc w:val="right"/>
    </w:pPr>
    <w:rPr>
      <w:color w:val="000000"/>
      <w:sz w:val="16"/>
    </w:rPr>
  </w:style>
  <w:style w:type="paragraph" w:customStyle="1" w:styleId="Prim">
    <w:name w:val="Prim"/>
    <w:basedOn w:val="OsnTxt"/>
    <w:next w:val="OsnTxt"/>
    <w:uiPriority w:val="99"/>
    <w:rsid w:val="00206A3D"/>
    <w:pPr>
      <w:spacing w:before="240" w:after="40" w:line="240" w:lineRule="auto"/>
      <w:ind w:firstLine="0"/>
      <w:jc w:val="left"/>
    </w:pPr>
    <w:rPr>
      <w:rFonts w:ascii="Times New Roman" w:hAnsi="Times New Roman"/>
      <w:i/>
      <w:sz w:val="16"/>
    </w:rPr>
  </w:style>
  <w:style w:type="paragraph" w:customStyle="1" w:styleId="22">
    <w:name w:val="Заголов 2"/>
    <w:basedOn w:val="2"/>
    <w:next w:val="First"/>
    <w:uiPriority w:val="99"/>
    <w:rsid w:val="00206A3D"/>
    <w:pPr>
      <w:spacing w:before="320" w:after="200"/>
      <w:ind w:left="0" w:firstLine="0"/>
      <w:jc w:val="left"/>
    </w:pPr>
    <w:rPr>
      <w:rFonts w:ascii="Times New Roman" w:hAnsi="Times New Roman"/>
      <w:caps/>
      <w:noProof/>
    </w:rPr>
  </w:style>
  <w:style w:type="paragraph" w:customStyle="1" w:styleId="NaimTabl">
    <w:name w:val="NaimTabl"/>
    <w:basedOn w:val="OsnTxt"/>
    <w:next w:val="NaimTablEng"/>
    <w:link w:val="NaimTabl0"/>
    <w:uiPriority w:val="99"/>
    <w:rsid w:val="00206A3D"/>
    <w:pPr>
      <w:spacing w:before="240" w:after="40" w:line="240" w:lineRule="auto"/>
      <w:ind w:firstLine="0"/>
      <w:jc w:val="center"/>
    </w:pPr>
    <w:rPr>
      <w:rFonts w:ascii="Times New Roman" w:hAnsi="Times New Roman"/>
      <w:b/>
      <w:sz w:val="18"/>
    </w:rPr>
  </w:style>
  <w:style w:type="paragraph" w:customStyle="1" w:styleId="NaimTablEng">
    <w:name w:val="NaimTablEng"/>
    <w:basedOn w:val="NaimTabl"/>
    <w:link w:val="NaimTablEng0"/>
    <w:uiPriority w:val="99"/>
    <w:rsid w:val="00206A3D"/>
    <w:pPr>
      <w:spacing w:before="0"/>
    </w:pPr>
    <w:rPr>
      <w:rFonts w:ascii="Arial" w:hAnsi="Arial"/>
      <w:sz w:val="16"/>
      <w:lang w:val="en-US"/>
    </w:rPr>
  </w:style>
  <w:style w:type="character" w:customStyle="1" w:styleId="NaimTablEng0">
    <w:name w:val="NaimTablEng Знак"/>
    <w:link w:val="NaimTablEng"/>
    <w:uiPriority w:val="99"/>
    <w:locked/>
    <w:rsid w:val="00692EAD"/>
    <w:rPr>
      <w:rFonts w:ascii="Arial" w:hAnsi="Arial"/>
      <w:b/>
      <w:sz w:val="16"/>
      <w:lang w:val="en-US"/>
    </w:rPr>
  </w:style>
  <w:style w:type="character" w:customStyle="1" w:styleId="NaimTabl0">
    <w:name w:val="NaimTabl Знак"/>
    <w:link w:val="NaimTabl"/>
    <w:uiPriority w:val="99"/>
    <w:locked/>
    <w:rsid w:val="00692EAD"/>
    <w:rPr>
      <w:b/>
      <w:sz w:val="18"/>
    </w:rPr>
  </w:style>
  <w:style w:type="paragraph" w:customStyle="1" w:styleId="VrezSnoskaEng">
    <w:name w:val="VrezSnoskaEng"/>
    <w:basedOn w:val="VrezSnoska"/>
    <w:link w:val="VrezSnoskaEng0"/>
    <w:uiPriority w:val="99"/>
    <w:rsid w:val="00206A3D"/>
    <w:pPr>
      <w:tabs>
        <w:tab w:val="clear" w:pos="1361"/>
      </w:tabs>
      <w:spacing w:before="40" w:after="0"/>
      <w:ind w:left="851" w:firstLine="0"/>
    </w:pPr>
    <w:rPr>
      <w:rFonts w:ascii="Arial" w:hAnsi="Arial"/>
      <w:sz w:val="14"/>
      <w:lang w:val="en-US"/>
    </w:rPr>
  </w:style>
  <w:style w:type="character" w:customStyle="1" w:styleId="VrezSnoskaEng0">
    <w:name w:val="VrezSnoskaEng Знак"/>
    <w:link w:val="VrezSnoskaEng"/>
    <w:uiPriority w:val="99"/>
    <w:locked/>
    <w:rsid w:val="00692EAD"/>
    <w:rPr>
      <w:rFonts w:ascii="Arial" w:hAnsi="Arial"/>
      <w:i/>
      <w:sz w:val="14"/>
      <w:lang w:val="en-US"/>
    </w:rPr>
  </w:style>
  <w:style w:type="paragraph" w:customStyle="1" w:styleId="Grafik">
    <w:name w:val="Grafik"/>
    <w:basedOn w:val="OsnTxt"/>
    <w:next w:val="OsnTxt"/>
    <w:uiPriority w:val="99"/>
    <w:rsid w:val="00206A3D"/>
    <w:pPr>
      <w:spacing w:before="240" w:after="120" w:line="240" w:lineRule="auto"/>
      <w:ind w:firstLine="0"/>
      <w:jc w:val="left"/>
    </w:pPr>
    <w:rPr>
      <w:rFonts w:ascii="Times New Roman" w:hAnsi="Times New Roman"/>
      <w:sz w:val="18"/>
      <w:lang w:val="en-US"/>
    </w:rPr>
  </w:style>
  <w:style w:type="paragraph" w:customStyle="1" w:styleId="18">
    <w:name w:val="çàãîëîâîê 1"/>
    <w:basedOn w:val="aff"/>
    <w:next w:val="First1"/>
    <w:uiPriority w:val="99"/>
    <w:rsid w:val="00206A3D"/>
    <w:pPr>
      <w:keepNext/>
      <w:spacing w:before="200" w:after="40"/>
      <w:ind w:firstLine="0"/>
      <w:jc w:val="center"/>
    </w:pPr>
    <w:rPr>
      <w:b/>
      <w:spacing w:val="20"/>
      <w:kern w:val="28"/>
    </w:rPr>
  </w:style>
  <w:style w:type="paragraph" w:customStyle="1" w:styleId="aff">
    <w:name w:val="ÎñíÒåêñò"/>
    <w:uiPriority w:val="99"/>
    <w:rsid w:val="00206A3D"/>
    <w:pPr>
      <w:ind w:firstLine="709"/>
      <w:jc w:val="both"/>
    </w:pPr>
    <w:rPr>
      <w:noProof/>
      <w:sz w:val="18"/>
    </w:rPr>
  </w:style>
  <w:style w:type="paragraph" w:customStyle="1" w:styleId="First1">
    <w:name w:val="FirstÎñíÒåêñò"/>
    <w:basedOn w:val="aff"/>
    <w:next w:val="aff"/>
    <w:uiPriority w:val="99"/>
    <w:rsid w:val="00206A3D"/>
    <w:pPr>
      <w:spacing w:before="120"/>
      <w:ind w:firstLine="0"/>
    </w:pPr>
  </w:style>
  <w:style w:type="paragraph" w:customStyle="1" w:styleId="Zagolovok2Eng">
    <w:name w:val="Zagolovok2Eng"/>
    <w:basedOn w:val="Zagolovok2"/>
    <w:next w:val="Abz1Eng"/>
    <w:link w:val="Zagolovok2Eng0"/>
    <w:uiPriority w:val="99"/>
    <w:rsid w:val="00206A3D"/>
    <w:pPr>
      <w:tabs>
        <w:tab w:val="clear" w:pos="1134"/>
      </w:tabs>
      <w:spacing w:before="160" w:after="40"/>
      <w:outlineLvl w:val="9"/>
    </w:pPr>
    <w:rPr>
      <w:rFonts w:ascii="Arial" w:hAnsi="Arial"/>
      <w:sz w:val="16"/>
      <w:lang w:val="en-US"/>
    </w:rPr>
  </w:style>
  <w:style w:type="paragraph" w:customStyle="1" w:styleId="Abz1Eng">
    <w:name w:val="Abz1Eng"/>
    <w:basedOn w:val="Abz1"/>
    <w:next w:val="a"/>
    <w:uiPriority w:val="99"/>
    <w:rsid w:val="00206A3D"/>
    <w:pPr>
      <w:spacing w:line="240" w:lineRule="auto"/>
      <w:ind w:firstLine="0"/>
    </w:pPr>
    <w:rPr>
      <w:rFonts w:ascii="Arial" w:hAnsi="Arial"/>
      <w:sz w:val="16"/>
      <w:lang w:val="en-US"/>
    </w:rPr>
  </w:style>
  <w:style w:type="character" w:customStyle="1" w:styleId="Zagolovok2Eng0">
    <w:name w:val="Zagolovok2Eng Знак"/>
    <w:link w:val="Zagolovok2Eng"/>
    <w:uiPriority w:val="99"/>
    <w:locked/>
    <w:rsid w:val="00692EAD"/>
    <w:rPr>
      <w:rFonts w:ascii="Arial" w:hAnsi="Arial"/>
      <w:b/>
      <w:sz w:val="16"/>
      <w:lang w:val="en-US"/>
    </w:rPr>
  </w:style>
  <w:style w:type="paragraph" w:customStyle="1" w:styleId="EdIzmEng">
    <w:name w:val="EdIzmEng"/>
    <w:basedOn w:val="EdIzm"/>
    <w:link w:val="EdIzmEng0"/>
    <w:uiPriority w:val="99"/>
    <w:rsid w:val="00206A3D"/>
    <w:pPr>
      <w:tabs>
        <w:tab w:val="clear" w:pos="9072"/>
      </w:tabs>
      <w:spacing w:before="0" w:after="120"/>
      <w:jc w:val="right"/>
    </w:pPr>
    <w:rPr>
      <w:rFonts w:ascii="Arial" w:hAnsi="Arial"/>
      <w:sz w:val="14"/>
      <w:lang w:val="en-US"/>
    </w:rPr>
  </w:style>
  <w:style w:type="character" w:customStyle="1" w:styleId="EdIzmEng0">
    <w:name w:val="EdIzmEng Знак"/>
    <w:link w:val="EdIzmEng"/>
    <w:uiPriority w:val="99"/>
    <w:locked/>
    <w:rsid w:val="00692EAD"/>
    <w:rPr>
      <w:rFonts w:ascii="Arial" w:hAnsi="Arial"/>
      <w:sz w:val="14"/>
      <w:lang w:val="en-US"/>
    </w:rPr>
  </w:style>
  <w:style w:type="paragraph" w:customStyle="1" w:styleId="Zagolovok1Eng">
    <w:name w:val="Zagolovok1Eng"/>
    <w:basedOn w:val="Zagolovok1"/>
    <w:next w:val="Abz1Eng"/>
    <w:link w:val="Zagolovok1Eng0"/>
    <w:uiPriority w:val="99"/>
    <w:rsid w:val="00206A3D"/>
    <w:pPr>
      <w:keepNext/>
      <w:pageBreakBefore w:val="0"/>
      <w:tabs>
        <w:tab w:val="clear" w:pos="1134"/>
      </w:tabs>
      <w:spacing w:before="240" w:after="40"/>
      <w:outlineLvl w:val="9"/>
    </w:pPr>
    <w:rPr>
      <w:rFonts w:ascii="Arial" w:hAnsi="Arial"/>
      <w:b w:val="0"/>
      <w:spacing w:val="20"/>
      <w:sz w:val="18"/>
      <w:lang w:val="en-US"/>
    </w:rPr>
  </w:style>
  <w:style w:type="character" w:customStyle="1" w:styleId="Zagolovok1Eng0">
    <w:name w:val="Zagolovok1Eng Знак"/>
    <w:link w:val="Zagolovok1Eng"/>
    <w:uiPriority w:val="99"/>
    <w:locked/>
    <w:rsid w:val="00692EAD"/>
    <w:rPr>
      <w:rFonts w:ascii="Arial" w:hAnsi="Arial"/>
      <w:spacing w:val="20"/>
      <w:sz w:val="18"/>
      <w:lang w:val="en-US"/>
    </w:rPr>
  </w:style>
  <w:style w:type="paragraph" w:customStyle="1" w:styleId="23">
    <w:name w:val="çàãîëîâîê 2"/>
    <w:basedOn w:val="18"/>
    <w:next w:val="First1"/>
    <w:uiPriority w:val="99"/>
    <w:rsid w:val="00206A3D"/>
    <w:pPr>
      <w:spacing w:before="360" w:after="60"/>
    </w:pPr>
    <w:rPr>
      <w:sz w:val="16"/>
    </w:rPr>
  </w:style>
  <w:style w:type="paragraph" w:customStyle="1" w:styleId="ShapTabEng">
    <w:name w:val="ShapTabEng"/>
    <w:basedOn w:val="ShapTab"/>
    <w:uiPriority w:val="99"/>
    <w:rsid w:val="00206A3D"/>
    <w:rPr>
      <w:rFonts w:ascii="Arial" w:hAnsi="Arial"/>
      <w:sz w:val="14"/>
      <w:lang w:val="en-US"/>
    </w:rPr>
  </w:style>
  <w:style w:type="paragraph" w:customStyle="1" w:styleId="Abz1Eng0">
    <w:name w:val="Abz1Eng:"/>
    <w:basedOn w:val="Abz1"/>
    <w:next w:val="OsnTxt"/>
    <w:uiPriority w:val="99"/>
    <w:rsid w:val="00206A3D"/>
    <w:pPr>
      <w:spacing w:after="120" w:line="240" w:lineRule="auto"/>
      <w:ind w:firstLine="0"/>
    </w:pPr>
    <w:rPr>
      <w:rFonts w:ascii="Arial" w:hAnsi="Arial"/>
      <w:sz w:val="16"/>
    </w:rPr>
  </w:style>
  <w:style w:type="paragraph" w:customStyle="1" w:styleId="OsnTxtEng">
    <w:name w:val="OsnTxtEng:"/>
    <w:basedOn w:val="OsnTxt0"/>
    <w:uiPriority w:val="99"/>
    <w:rsid w:val="00206A3D"/>
    <w:pPr>
      <w:spacing w:before="30" w:after="120" w:line="240" w:lineRule="auto"/>
      <w:ind w:firstLine="709"/>
    </w:pPr>
    <w:rPr>
      <w:rFonts w:ascii="Arial" w:hAnsi="Arial"/>
      <w:sz w:val="16"/>
    </w:rPr>
  </w:style>
  <w:style w:type="paragraph" w:customStyle="1" w:styleId="PrimEng">
    <w:name w:val="PrimEng"/>
    <w:basedOn w:val="Prim"/>
    <w:next w:val="OsnTxtEng0"/>
    <w:uiPriority w:val="99"/>
    <w:rsid w:val="00206A3D"/>
    <w:pPr>
      <w:spacing w:before="0" w:after="240"/>
    </w:pPr>
    <w:rPr>
      <w:rFonts w:ascii="Arial" w:hAnsi="Arial"/>
      <w:sz w:val="14"/>
    </w:rPr>
  </w:style>
  <w:style w:type="paragraph" w:customStyle="1" w:styleId="OsnTxtEng0">
    <w:name w:val="OsnTxtEng"/>
    <w:uiPriority w:val="99"/>
    <w:rsid w:val="00206A3D"/>
    <w:pPr>
      <w:ind w:firstLine="709"/>
      <w:jc w:val="both"/>
    </w:pPr>
    <w:rPr>
      <w:rFonts w:ascii="Arial" w:hAnsi="Arial"/>
      <w:sz w:val="16"/>
      <w:lang w:val="en-US"/>
    </w:rPr>
  </w:style>
  <w:style w:type="paragraph" w:customStyle="1" w:styleId="Zagolovok3Eng">
    <w:name w:val="Zagolovok3Eng"/>
    <w:basedOn w:val="Zagolovok3"/>
    <w:next w:val="OsnTxt"/>
    <w:uiPriority w:val="99"/>
    <w:rsid w:val="00206A3D"/>
    <w:pPr>
      <w:tabs>
        <w:tab w:val="clear" w:pos="1134"/>
      </w:tabs>
      <w:spacing w:before="120" w:after="0"/>
      <w:outlineLvl w:val="9"/>
    </w:pPr>
    <w:rPr>
      <w:rFonts w:ascii="Arial" w:hAnsi="Arial"/>
      <w:b/>
      <w:sz w:val="14"/>
    </w:rPr>
  </w:style>
  <w:style w:type="paragraph" w:customStyle="1" w:styleId="34">
    <w:name w:val="çàãîëîâîê 3"/>
    <w:basedOn w:val="18"/>
    <w:next w:val="First1"/>
    <w:uiPriority w:val="99"/>
    <w:rsid w:val="00206A3D"/>
    <w:pPr>
      <w:jc w:val="left"/>
    </w:pPr>
    <w:rPr>
      <w:spacing w:val="0"/>
      <w:sz w:val="16"/>
    </w:rPr>
  </w:style>
  <w:style w:type="character" w:customStyle="1" w:styleId="aff0">
    <w:name w:val="Îñíîâíîé øðèôò"/>
    <w:uiPriority w:val="99"/>
    <w:rsid w:val="00206A3D"/>
  </w:style>
  <w:style w:type="paragraph" w:customStyle="1" w:styleId="aff1">
    <w:name w:val="ØàïêàÒàáëèöû"/>
    <w:basedOn w:val="aff"/>
    <w:next w:val="a"/>
    <w:uiPriority w:val="99"/>
    <w:rsid w:val="00206A3D"/>
    <w:pPr>
      <w:ind w:firstLine="0"/>
      <w:jc w:val="center"/>
    </w:pPr>
    <w:rPr>
      <w:sz w:val="16"/>
    </w:rPr>
  </w:style>
  <w:style w:type="paragraph" w:customStyle="1" w:styleId="aff2">
    <w:name w:val="ÎñíÒåêñò:"/>
    <w:basedOn w:val="aff"/>
    <w:next w:val="aff"/>
    <w:uiPriority w:val="99"/>
    <w:rsid w:val="00206A3D"/>
    <w:pPr>
      <w:spacing w:before="30" w:after="120"/>
    </w:pPr>
  </w:style>
  <w:style w:type="paragraph" w:customStyle="1" w:styleId="0110">
    <w:name w:val="Ñòðîêà011_0"/>
    <w:basedOn w:val="0010"/>
    <w:next w:val="0111"/>
    <w:uiPriority w:val="99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</w:style>
  <w:style w:type="paragraph" w:customStyle="1" w:styleId="0010">
    <w:name w:val="Ñòðîêà001_0"/>
    <w:next w:val="0011"/>
    <w:uiPriority w:val="99"/>
    <w:rsid w:val="00206A3D"/>
    <w:pPr>
      <w:shd w:val="pct40" w:color="C0C0C0" w:fill="FFFFFF"/>
    </w:pPr>
    <w:rPr>
      <w:noProof/>
      <w:sz w:val="16"/>
    </w:rPr>
  </w:style>
  <w:style w:type="paragraph" w:customStyle="1" w:styleId="0011">
    <w:name w:val="Ñòðîêà001_1"/>
    <w:basedOn w:val="0010"/>
    <w:next w:val="0010"/>
    <w:uiPriority w:val="99"/>
    <w:rsid w:val="00206A3D"/>
    <w:pPr>
      <w:shd w:val="clear" w:color="C0C0C0" w:fill="FFFFFF"/>
    </w:pPr>
  </w:style>
  <w:style w:type="paragraph" w:customStyle="1" w:styleId="0111">
    <w:name w:val="Ñòðîêà011_1"/>
    <w:basedOn w:val="0110"/>
    <w:next w:val="0110"/>
    <w:uiPriority w:val="99"/>
    <w:rsid w:val="00206A3D"/>
    <w:pPr>
      <w:shd w:val="clear" w:color="auto" w:fill="auto"/>
    </w:pPr>
  </w:style>
  <w:style w:type="paragraph" w:customStyle="1" w:styleId="aff3">
    <w:name w:val="Âðåçàííàÿ ñíîñêà"/>
    <w:basedOn w:val="aff"/>
    <w:next w:val="First1"/>
    <w:uiPriority w:val="99"/>
    <w:rsid w:val="00206A3D"/>
    <w:pPr>
      <w:spacing w:before="120"/>
      <w:ind w:left="851" w:firstLine="0"/>
      <w:jc w:val="left"/>
    </w:pPr>
    <w:rPr>
      <w:i/>
      <w:sz w:val="16"/>
    </w:rPr>
  </w:style>
  <w:style w:type="paragraph" w:customStyle="1" w:styleId="aff4">
    <w:name w:val="Åäèíèöà èçìåðåíèÿ"/>
    <w:basedOn w:val="aff"/>
    <w:next w:val="aff1"/>
    <w:uiPriority w:val="99"/>
    <w:rsid w:val="00206A3D"/>
    <w:pPr>
      <w:spacing w:before="80" w:after="80"/>
      <w:ind w:firstLine="0"/>
      <w:jc w:val="right"/>
    </w:pPr>
    <w:rPr>
      <w:sz w:val="16"/>
    </w:rPr>
  </w:style>
  <w:style w:type="paragraph" w:customStyle="1" w:styleId="aff5">
    <w:name w:val="Íàçâàíèå Òàáëèöû"/>
    <w:basedOn w:val="aff"/>
    <w:next w:val="aff1"/>
    <w:uiPriority w:val="99"/>
    <w:rsid w:val="00206A3D"/>
    <w:pPr>
      <w:spacing w:before="240" w:after="40"/>
      <w:ind w:firstLine="0"/>
      <w:jc w:val="center"/>
    </w:pPr>
    <w:rPr>
      <w:b/>
      <w:sz w:val="14"/>
    </w:rPr>
  </w:style>
  <w:style w:type="paragraph" w:customStyle="1" w:styleId="aff6">
    <w:name w:val="Ïðèìå÷àíèå"/>
    <w:basedOn w:val="aff"/>
    <w:next w:val="aff"/>
    <w:uiPriority w:val="99"/>
    <w:rsid w:val="00206A3D"/>
    <w:pPr>
      <w:spacing w:before="240" w:after="40"/>
      <w:ind w:firstLine="0"/>
      <w:jc w:val="left"/>
    </w:pPr>
    <w:rPr>
      <w:i/>
      <w:sz w:val="16"/>
    </w:rPr>
  </w:style>
  <w:style w:type="paragraph" w:customStyle="1" w:styleId="aff7">
    <w:name w:val="Ãðàôèê"/>
    <w:basedOn w:val="aff"/>
    <w:next w:val="aff"/>
    <w:uiPriority w:val="99"/>
    <w:rsid w:val="00206A3D"/>
    <w:pPr>
      <w:spacing w:before="120" w:after="120"/>
      <w:ind w:firstLine="0"/>
      <w:jc w:val="left"/>
    </w:pPr>
  </w:style>
  <w:style w:type="paragraph" w:customStyle="1" w:styleId="0100">
    <w:name w:val="Ñòðîêà010_0"/>
    <w:basedOn w:val="0010"/>
    <w:next w:val="0101"/>
    <w:uiPriority w:val="99"/>
    <w:rsid w:val="00206A3D"/>
    <w:pPr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</w:style>
  <w:style w:type="paragraph" w:customStyle="1" w:styleId="0101">
    <w:name w:val="Ñòðîêà010_1"/>
    <w:basedOn w:val="0100"/>
    <w:next w:val="0100"/>
    <w:uiPriority w:val="99"/>
    <w:rsid w:val="00206A3D"/>
    <w:pPr>
      <w:shd w:val="clear" w:color="C0C0C0" w:fill="FFFFFF"/>
    </w:pPr>
    <w:rPr>
      <w:noProof w:val="0"/>
    </w:rPr>
  </w:style>
  <w:style w:type="paragraph" w:customStyle="1" w:styleId="0020">
    <w:name w:val="Ñòðîêà002_0"/>
    <w:basedOn w:val="0010"/>
    <w:next w:val="0021"/>
    <w:uiPriority w:val="99"/>
    <w:rsid w:val="00206A3D"/>
  </w:style>
  <w:style w:type="paragraph" w:customStyle="1" w:styleId="0021">
    <w:name w:val="Ñòðîêà002_1"/>
    <w:basedOn w:val="0020"/>
    <w:next w:val="0020"/>
    <w:uiPriority w:val="99"/>
    <w:rsid w:val="00206A3D"/>
    <w:pPr>
      <w:shd w:val="clear" w:color="auto" w:fill="auto"/>
    </w:pPr>
  </w:style>
  <w:style w:type="paragraph" w:customStyle="1" w:styleId="0030">
    <w:name w:val="Ñòðîêà003_0"/>
    <w:basedOn w:val="0010"/>
    <w:next w:val="0031"/>
    <w:uiPriority w:val="99"/>
    <w:rsid w:val="00206A3D"/>
    <w:pPr>
      <w:tabs>
        <w:tab w:val="right" w:pos="5670"/>
        <w:tab w:val="right" w:pos="8505"/>
      </w:tabs>
    </w:pPr>
  </w:style>
  <w:style w:type="paragraph" w:customStyle="1" w:styleId="0031">
    <w:name w:val="Ñòðîêà003_1"/>
    <w:basedOn w:val="0030"/>
    <w:next w:val="0030"/>
    <w:uiPriority w:val="99"/>
    <w:rsid w:val="00206A3D"/>
    <w:pPr>
      <w:shd w:val="clear" w:color="C0C0C0" w:fill="FFFFFF"/>
    </w:pPr>
  </w:style>
  <w:style w:type="paragraph" w:customStyle="1" w:styleId="0040">
    <w:name w:val="Ñòðîêà004_0"/>
    <w:basedOn w:val="0010"/>
    <w:next w:val="0041"/>
    <w:uiPriority w:val="99"/>
    <w:rsid w:val="00206A3D"/>
    <w:pPr>
      <w:tabs>
        <w:tab w:val="right" w:pos="4536"/>
        <w:tab w:val="right" w:pos="6521"/>
        <w:tab w:val="right" w:pos="8505"/>
      </w:tabs>
    </w:pPr>
  </w:style>
  <w:style w:type="paragraph" w:customStyle="1" w:styleId="0041">
    <w:name w:val="Ñòðîêà004_1"/>
    <w:basedOn w:val="0040"/>
    <w:next w:val="0040"/>
    <w:uiPriority w:val="99"/>
    <w:rsid w:val="00206A3D"/>
    <w:pPr>
      <w:shd w:val="clear" w:color="C0C0C0" w:fill="FFFFFF"/>
    </w:pPr>
  </w:style>
  <w:style w:type="paragraph" w:customStyle="1" w:styleId="0050">
    <w:name w:val="Ñòðîêà005_0"/>
    <w:basedOn w:val="0010"/>
    <w:next w:val="0051"/>
    <w:uiPriority w:val="99"/>
    <w:rsid w:val="00206A3D"/>
    <w:pPr>
      <w:tabs>
        <w:tab w:val="right" w:pos="3969"/>
        <w:tab w:val="right" w:pos="5443"/>
        <w:tab w:val="right" w:pos="6917"/>
        <w:tab w:val="right" w:pos="8392"/>
      </w:tabs>
    </w:pPr>
  </w:style>
  <w:style w:type="paragraph" w:customStyle="1" w:styleId="0051">
    <w:name w:val="Ñòðîêà005_1"/>
    <w:basedOn w:val="0050"/>
    <w:next w:val="0050"/>
    <w:uiPriority w:val="99"/>
    <w:rsid w:val="00206A3D"/>
    <w:pPr>
      <w:shd w:val="clear" w:color="C0C0C0" w:fill="FFFFFF"/>
    </w:pPr>
  </w:style>
  <w:style w:type="paragraph" w:customStyle="1" w:styleId="0060">
    <w:name w:val="Ñòðîêà006_0"/>
    <w:basedOn w:val="0010"/>
    <w:next w:val="0061"/>
    <w:uiPriority w:val="99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0061">
    <w:name w:val="Ñòðîêà006_1"/>
    <w:basedOn w:val="0060"/>
    <w:next w:val="0060"/>
    <w:uiPriority w:val="99"/>
    <w:rsid w:val="00206A3D"/>
    <w:pPr>
      <w:shd w:val="clear" w:color="C0C0C0" w:fill="FFFFFF"/>
    </w:pPr>
  </w:style>
  <w:style w:type="paragraph" w:customStyle="1" w:styleId="0070">
    <w:name w:val="Ñòðîêà007_0"/>
    <w:basedOn w:val="0010"/>
    <w:next w:val="0071"/>
    <w:uiPriority w:val="99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</w:style>
  <w:style w:type="paragraph" w:customStyle="1" w:styleId="0071">
    <w:name w:val="Ñòðîêà007_1"/>
    <w:basedOn w:val="0070"/>
    <w:next w:val="0070"/>
    <w:uiPriority w:val="99"/>
    <w:rsid w:val="00206A3D"/>
    <w:pPr>
      <w:shd w:val="clear" w:color="C0C0C0" w:fill="FFFFFF"/>
    </w:pPr>
  </w:style>
  <w:style w:type="paragraph" w:customStyle="1" w:styleId="0080">
    <w:name w:val="Ñòðîêà008_0"/>
    <w:basedOn w:val="0010"/>
    <w:next w:val="0081"/>
    <w:uiPriority w:val="99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</w:style>
  <w:style w:type="paragraph" w:customStyle="1" w:styleId="0081">
    <w:name w:val="Ñòðîêà008_1"/>
    <w:basedOn w:val="0080"/>
    <w:next w:val="0080"/>
    <w:uiPriority w:val="99"/>
    <w:rsid w:val="00206A3D"/>
    <w:pPr>
      <w:shd w:val="clear" w:color="C0C0C0" w:fill="FFFFFF"/>
    </w:pPr>
  </w:style>
  <w:style w:type="paragraph" w:customStyle="1" w:styleId="0090">
    <w:name w:val="Ñòðîêà009_0"/>
    <w:basedOn w:val="0010"/>
    <w:next w:val="0091"/>
    <w:uiPriority w:val="99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</w:style>
  <w:style w:type="paragraph" w:customStyle="1" w:styleId="0091">
    <w:name w:val="Ñòðîêà009_1"/>
    <w:basedOn w:val="0090"/>
    <w:next w:val="0090"/>
    <w:uiPriority w:val="99"/>
    <w:rsid w:val="00206A3D"/>
    <w:pPr>
      <w:shd w:val="clear" w:color="C0C0C0" w:fill="FFFFFF"/>
    </w:pPr>
  </w:style>
  <w:style w:type="paragraph" w:customStyle="1" w:styleId="First2">
    <w:name w:val="FirstÎñíÒåêñò:"/>
    <w:basedOn w:val="First1"/>
    <w:next w:val="aff"/>
    <w:uiPriority w:val="99"/>
    <w:rsid w:val="00206A3D"/>
    <w:pPr>
      <w:spacing w:before="240" w:after="120"/>
    </w:pPr>
  </w:style>
  <w:style w:type="paragraph" w:customStyle="1" w:styleId="-">
    <w:name w:val="Ïðîäîëæ-èå"/>
    <w:basedOn w:val="aff"/>
    <w:next w:val="aff1"/>
    <w:uiPriority w:val="99"/>
    <w:rsid w:val="00206A3D"/>
    <w:pPr>
      <w:spacing w:before="120"/>
      <w:ind w:firstLine="0"/>
      <w:jc w:val="right"/>
    </w:pPr>
    <w:rPr>
      <w:sz w:val="14"/>
    </w:rPr>
  </w:style>
  <w:style w:type="paragraph" w:customStyle="1" w:styleId="aff8">
    <w:name w:val="Áîêîâèê"/>
    <w:basedOn w:val="aff"/>
    <w:uiPriority w:val="99"/>
    <w:rsid w:val="00206A3D"/>
    <w:pPr>
      <w:ind w:firstLine="0"/>
      <w:jc w:val="left"/>
    </w:pPr>
    <w:rPr>
      <w:sz w:val="16"/>
    </w:rPr>
  </w:style>
  <w:style w:type="paragraph" w:customStyle="1" w:styleId="24">
    <w:name w:val="Çàãîëîâîê2Àíã"/>
    <w:basedOn w:val="23"/>
    <w:next w:val="aff4"/>
    <w:uiPriority w:val="99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0120">
    <w:name w:val="Ñòðîêà012_0"/>
    <w:basedOn w:val="0010"/>
    <w:next w:val="0121"/>
    <w:uiPriority w:val="99"/>
    <w:rsid w:val="00206A3D"/>
  </w:style>
  <w:style w:type="paragraph" w:customStyle="1" w:styleId="0121">
    <w:name w:val="Ñòðîêà012_1"/>
    <w:basedOn w:val="0120"/>
    <w:next w:val="0120"/>
    <w:uiPriority w:val="99"/>
    <w:rsid w:val="00206A3D"/>
    <w:pPr>
      <w:shd w:val="clear" w:color="auto" w:fill="auto"/>
    </w:pPr>
  </w:style>
  <w:style w:type="paragraph" w:customStyle="1" w:styleId="0131">
    <w:name w:val="Ñòðîêà013_1"/>
    <w:basedOn w:val="0130"/>
    <w:next w:val="0130"/>
    <w:uiPriority w:val="99"/>
    <w:rsid w:val="00206A3D"/>
    <w:pPr>
      <w:shd w:val="clear" w:color="auto" w:fill="auto"/>
    </w:pPr>
  </w:style>
  <w:style w:type="paragraph" w:customStyle="1" w:styleId="0130">
    <w:name w:val="Ñòðîêà013_0"/>
    <w:basedOn w:val="0010"/>
    <w:next w:val="0131"/>
    <w:uiPriority w:val="99"/>
    <w:rsid w:val="00206A3D"/>
  </w:style>
  <w:style w:type="paragraph" w:customStyle="1" w:styleId="aff9">
    <w:name w:val="Íàçâàíèå ÒàáëèöûÀíã"/>
    <w:basedOn w:val="aff5"/>
    <w:uiPriority w:val="99"/>
    <w:rsid w:val="00206A3D"/>
    <w:pPr>
      <w:spacing w:before="40"/>
    </w:pPr>
    <w:rPr>
      <w:rFonts w:ascii="Arial" w:hAnsi="Arial"/>
      <w:noProof w:val="0"/>
      <w:lang w:val="en-US"/>
    </w:rPr>
  </w:style>
  <w:style w:type="paragraph" w:customStyle="1" w:styleId="affa">
    <w:name w:val="Åäèíèöà èçìåðåíèÿÀíã"/>
    <w:basedOn w:val="aff4"/>
    <w:next w:val="aff1"/>
    <w:uiPriority w:val="99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19">
    <w:name w:val="Çàãîëîâîê1Àíã"/>
    <w:basedOn w:val="a"/>
    <w:next w:val="First1"/>
    <w:uiPriority w:val="99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b">
    <w:name w:val="ÀíãÎñíÒåêñò"/>
    <w:uiPriority w:val="99"/>
    <w:rsid w:val="00206A3D"/>
    <w:pPr>
      <w:ind w:firstLine="709"/>
    </w:pPr>
    <w:rPr>
      <w:rFonts w:ascii="Arial" w:hAnsi="Arial"/>
      <w:sz w:val="16"/>
    </w:rPr>
  </w:style>
  <w:style w:type="paragraph" w:customStyle="1" w:styleId="affc">
    <w:name w:val="Âðåçàííàÿ ñíîñêàÀíã"/>
    <w:basedOn w:val="aff3"/>
    <w:uiPriority w:val="99"/>
    <w:rsid w:val="00206A3D"/>
    <w:pPr>
      <w:spacing w:before="40"/>
    </w:pPr>
    <w:rPr>
      <w:noProof w:val="0"/>
      <w:sz w:val="14"/>
      <w:lang w:val="en-US"/>
    </w:rPr>
  </w:style>
  <w:style w:type="paragraph" w:customStyle="1" w:styleId="-0">
    <w:name w:val="Ïðîäîëæ-èåÀíã"/>
    <w:basedOn w:val="-"/>
    <w:uiPriority w:val="99"/>
    <w:rsid w:val="00206A3D"/>
    <w:pPr>
      <w:spacing w:before="40"/>
    </w:pPr>
    <w:rPr>
      <w:noProof w:val="0"/>
      <w:lang w:val="en-US"/>
    </w:rPr>
  </w:style>
  <w:style w:type="paragraph" w:customStyle="1" w:styleId="affd">
    <w:name w:val="ØàïêàÒàáëèöûÀíã"/>
    <w:basedOn w:val="aff1"/>
    <w:uiPriority w:val="99"/>
    <w:rsid w:val="00206A3D"/>
    <w:rPr>
      <w:rFonts w:ascii="Arial" w:hAnsi="Arial"/>
      <w:noProof w:val="0"/>
      <w:sz w:val="14"/>
      <w:lang w:val="en-US"/>
    </w:rPr>
  </w:style>
  <w:style w:type="paragraph" w:customStyle="1" w:styleId="First3">
    <w:name w:val="FirstÎñíÒåêñòÀíã"/>
    <w:basedOn w:val="First1"/>
    <w:next w:val="affb"/>
    <w:uiPriority w:val="99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noProof w:val="0"/>
      <w:sz w:val="16"/>
      <w:lang w:val="en-US"/>
    </w:rPr>
  </w:style>
  <w:style w:type="paragraph" w:customStyle="1" w:styleId="First4">
    <w:name w:val="FirstÎñíÒåêñòÀíã:"/>
    <w:basedOn w:val="First1"/>
    <w:next w:val="aff"/>
    <w:uiPriority w:val="99"/>
    <w:rsid w:val="00206A3D"/>
    <w:pPr>
      <w:spacing w:before="240" w:after="120"/>
    </w:pPr>
    <w:rPr>
      <w:rFonts w:ascii="Arial" w:hAnsi="Arial"/>
      <w:sz w:val="16"/>
    </w:rPr>
  </w:style>
  <w:style w:type="paragraph" w:customStyle="1" w:styleId="affe">
    <w:name w:val="ÎñíÒåêñòÀíã:"/>
    <w:basedOn w:val="aff2"/>
    <w:next w:val="affb"/>
    <w:uiPriority w:val="99"/>
    <w:rsid w:val="00206A3D"/>
    <w:rPr>
      <w:rFonts w:ascii="Arial" w:hAnsi="Arial"/>
      <w:sz w:val="16"/>
    </w:rPr>
  </w:style>
  <w:style w:type="paragraph" w:customStyle="1" w:styleId="afff">
    <w:name w:val="Ïðèìå÷àíèåÀíã"/>
    <w:basedOn w:val="aff6"/>
    <w:next w:val="affd"/>
    <w:uiPriority w:val="99"/>
    <w:rsid w:val="00206A3D"/>
    <w:pPr>
      <w:spacing w:before="40" w:after="300"/>
    </w:pPr>
    <w:rPr>
      <w:rFonts w:ascii="Arial" w:hAnsi="Arial"/>
      <w:sz w:val="14"/>
    </w:rPr>
  </w:style>
  <w:style w:type="paragraph" w:customStyle="1" w:styleId="afff0">
    <w:name w:val="ÎñíÒåêñòÀíã"/>
    <w:next w:val="aff"/>
    <w:uiPriority w:val="99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35">
    <w:name w:val="Çàãîëîâîê3Àíã"/>
    <w:basedOn w:val="34"/>
    <w:next w:val="aff"/>
    <w:uiPriority w:val="99"/>
    <w:rsid w:val="00206A3D"/>
    <w:pPr>
      <w:spacing w:before="40"/>
    </w:pPr>
    <w:rPr>
      <w:rFonts w:ascii="Arial" w:hAnsi="Arial"/>
      <w:sz w:val="14"/>
    </w:rPr>
  </w:style>
  <w:style w:type="paragraph" w:customStyle="1" w:styleId="210">
    <w:name w:val="Основной текст 21"/>
    <w:basedOn w:val="a"/>
    <w:rsid w:val="00206A3D"/>
    <w:pPr>
      <w:ind w:left="34" w:hanging="34"/>
      <w:jc w:val="both"/>
    </w:pPr>
    <w:rPr>
      <w:lang w:val="en-US"/>
    </w:rPr>
  </w:style>
  <w:style w:type="paragraph" w:customStyle="1" w:styleId="01110">
    <w:name w:val="Строка011_1"/>
    <w:basedOn w:val="a"/>
    <w:next w:val="a"/>
    <w:uiPriority w:val="99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z w:val="16"/>
    </w:rPr>
  </w:style>
  <w:style w:type="paragraph" w:customStyle="1" w:styleId="36">
    <w:name w:val="заголовок 3"/>
    <w:basedOn w:val="1"/>
    <w:next w:val="a"/>
    <w:uiPriority w:val="99"/>
    <w:rsid w:val="00206A3D"/>
    <w:pPr>
      <w:pageBreakBefore w:val="0"/>
      <w:pBdr>
        <w:bottom w:val="none" w:sz="0" w:space="0" w:color="auto"/>
      </w:pBdr>
      <w:spacing w:before="200" w:after="40"/>
      <w:ind w:right="0"/>
    </w:pPr>
    <w:rPr>
      <w:rFonts w:ascii="Times New Roman" w:hAnsi="Times New Roman"/>
      <w:noProof w:val="0"/>
      <w:spacing w:val="0"/>
      <w:sz w:val="16"/>
    </w:rPr>
  </w:style>
  <w:style w:type="paragraph" w:customStyle="1" w:styleId="00200">
    <w:name w:val="Строка002_0"/>
    <w:basedOn w:val="a"/>
    <w:next w:val="a"/>
    <w:uiPriority w:val="99"/>
    <w:rsid w:val="00206A3D"/>
    <w:pPr>
      <w:shd w:val="pct40" w:color="C0C0C0" w:fill="FFFFFF"/>
    </w:pPr>
    <w:rPr>
      <w:sz w:val="16"/>
    </w:rPr>
  </w:style>
  <w:style w:type="paragraph" w:customStyle="1" w:styleId="afff1">
    <w:name w:val="ШапкаТаблицыАнг"/>
    <w:basedOn w:val="a6"/>
    <w:uiPriority w:val="99"/>
    <w:rsid w:val="00206A3D"/>
    <w:rPr>
      <w:noProof w:val="0"/>
      <w:sz w:val="14"/>
      <w:lang w:val="en-US"/>
    </w:rPr>
  </w:style>
  <w:style w:type="paragraph" w:customStyle="1" w:styleId="01000">
    <w:name w:val="Строка010_0"/>
    <w:basedOn w:val="a"/>
    <w:next w:val="a"/>
    <w:uiPriority w:val="99"/>
    <w:rsid w:val="00206A3D"/>
    <w:pPr>
      <w:shd w:val="pct40" w:color="C0C0C0" w:fill="FFFFFF"/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  <w:rPr>
      <w:noProof/>
      <w:sz w:val="16"/>
    </w:rPr>
  </w:style>
  <w:style w:type="paragraph" w:customStyle="1" w:styleId="1a">
    <w:name w:val="Заголовок1Анг"/>
    <w:basedOn w:val="a"/>
    <w:next w:val="First"/>
    <w:uiPriority w:val="99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f2">
    <w:name w:val="ОснТекстАнг"/>
    <w:next w:val="a0"/>
    <w:uiPriority w:val="99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1b">
    <w:name w:val="Заголов 1"/>
    <w:basedOn w:val="1"/>
    <w:next w:val="First"/>
    <w:link w:val="1c"/>
    <w:uiPriority w:val="99"/>
    <w:rsid w:val="00206A3D"/>
    <w:pPr>
      <w:pBdr>
        <w:bottom w:val="single" w:sz="48" w:space="3" w:color="808080"/>
      </w:pBdr>
      <w:spacing w:before="0" w:after="240"/>
      <w:ind w:right="1134"/>
      <w:outlineLvl w:val="9"/>
    </w:pPr>
    <w:rPr>
      <w:caps/>
      <w:noProof w:val="0"/>
      <w:color w:val="000000"/>
    </w:rPr>
  </w:style>
  <w:style w:type="character" w:customStyle="1" w:styleId="1c">
    <w:name w:val="Заголов 1 Знак"/>
    <w:basedOn w:val="a1"/>
    <w:link w:val="1b"/>
    <w:uiPriority w:val="99"/>
    <w:rsid w:val="0014098B"/>
    <w:rPr>
      <w:rFonts w:ascii="Arial" w:hAnsi="Arial"/>
      <w:b/>
      <w:caps/>
      <w:color w:val="000000"/>
      <w:spacing w:val="20"/>
      <w:kern w:val="28"/>
      <w:sz w:val="28"/>
    </w:rPr>
  </w:style>
  <w:style w:type="character" w:styleId="afff3">
    <w:name w:val="page number"/>
    <w:basedOn w:val="a1"/>
    <w:uiPriority w:val="99"/>
    <w:rsid w:val="00206A3D"/>
  </w:style>
  <w:style w:type="paragraph" w:customStyle="1" w:styleId="01010">
    <w:name w:val="Строка010_1"/>
    <w:basedOn w:val="01000"/>
    <w:next w:val="01000"/>
    <w:uiPriority w:val="99"/>
    <w:rsid w:val="00206A3D"/>
    <w:pPr>
      <w:shd w:val="clear" w:color="C0C0C0" w:fill="FFFFFF"/>
    </w:pPr>
    <w:rPr>
      <w:rFonts w:ascii="Times New Roman CYR" w:hAnsi="Times New Roman CYR"/>
      <w:noProof w:val="0"/>
    </w:rPr>
  </w:style>
  <w:style w:type="paragraph" w:customStyle="1" w:styleId="md1">
    <w:name w:val="md1толбе"/>
    <w:basedOn w:val="a"/>
    <w:uiPriority w:val="99"/>
    <w:rsid w:val="00206A3D"/>
    <w:pPr>
      <w:widowControl w:val="0"/>
      <w:jc w:val="right"/>
    </w:pPr>
    <w:rPr>
      <w:noProof/>
      <w:snapToGrid w:val="0"/>
      <w:color w:val="000000"/>
      <w:sz w:val="16"/>
    </w:rPr>
  </w:style>
  <w:style w:type="character" w:customStyle="1" w:styleId="Naimenovanie1">
    <w:name w:val="Naimenovanie Знак1"/>
    <w:basedOn w:val="OsnTxt10"/>
    <w:uiPriority w:val="99"/>
    <w:rsid w:val="00206A3D"/>
    <w:rPr>
      <w:rFonts w:ascii="KZ Arial" w:hAnsi="KZ Arial"/>
      <w:b/>
      <w:noProof w:val="0"/>
      <w:sz w:val="22"/>
      <w:lang w:val="ru-RU" w:eastAsia="ru-RU" w:bidi="ar-SA"/>
    </w:rPr>
  </w:style>
  <w:style w:type="character" w:customStyle="1" w:styleId="OsnTxt10">
    <w:name w:val="OsnTxt Знак1"/>
    <w:basedOn w:val="a1"/>
    <w:uiPriority w:val="99"/>
    <w:rsid w:val="00206A3D"/>
    <w:rPr>
      <w:rFonts w:ascii="KZ Arial" w:hAnsi="KZ Arial"/>
      <w:noProof w:val="0"/>
      <w:lang w:val="ru-RU" w:eastAsia="ru-RU" w:bidi="ar-SA"/>
    </w:rPr>
  </w:style>
  <w:style w:type="character" w:customStyle="1" w:styleId="Naimenovanie0">
    <w:name w:val="Naimenovanie Знак"/>
    <w:basedOn w:val="OsnTxt1"/>
    <w:uiPriority w:val="99"/>
    <w:rsid w:val="00206A3D"/>
    <w:rPr>
      <w:rFonts w:ascii="KZ Arial" w:hAnsi="KZ Arial"/>
      <w:b/>
      <w:noProof w:val="0"/>
      <w:sz w:val="22"/>
      <w:lang w:val="ru-RU" w:eastAsia="ru-RU" w:bidi="ar-SA"/>
    </w:rPr>
  </w:style>
  <w:style w:type="paragraph" w:customStyle="1" w:styleId="Stolb">
    <w:name w:val="Stolb"/>
    <w:basedOn w:val="OsnTxt"/>
    <w:uiPriority w:val="99"/>
    <w:rsid w:val="00206A3D"/>
    <w:pPr>
      <w:spacing w:line="240" w:lineRule="auto"/>
      <w:ind w:firstLine="0"/>
      <w:jc w:val="right"/>
    </w:pPr>
    <w:rPr>
      <w:rFonts w:ascii="Arial" w:hAnsi="Arial"/>
    </w:rPr>
  </w:style>
  <w:style w:type="paragraph" w:styleId="afff4">
    <w:name w:val="Body Text"/>
    <w:basedOn w:val="a"/>
    <w:link w:val="afff5"/>
    <w:uiPriority w:val="99"/>
    <w:rsid w:val="00206A3D"/>
    <w:rPr>
      <w:sz w:val="28"/>
      <w:lang w:val="ru-MO"/>
    </w:rPr>
  </w:style>
  <w:style w:type="character" w:customStyle="1" w:styleId="afff5">
    <w:name w:val="Основной текст Знак"/>
    <w:basedOn w:val="a1"/>
    <w:link w:val="afff4"/>
    <w:uiPriority w:val="99"/>
    <w:rsid w:val="00D90D12"/>
    <w:rPr>
      <w:sz w:val="28"/>
      <w:lang w:val="ru-MO"/>
    </w:rPr>
  </w:style>
  <w:style w:type="character" w:customStyle="1" w:styleId="37">
    <w:name w:val="Знак Знак3"/>
    <w:basedOn w:val="a1"/>
    <w:rsid w:val="00206A3D"/>
    <w:rPr>
      <w:noProof w:val="0"/>
      <w:sz w:val="28"/>
      <w:lang w:val="ru-MO" w:eastAsia="ru-RU" w:bidi="ar-SA"/>
    </w:rPr>
  </w:style>
  <w:style w:type="paragraph" w:customStyle="1" w:styleId="afff6">
    <w:name w:val="Название ТаблицыАнг"/>
    <w:basedOn w:val="afff7"/>
    <w:uiPriority w:val="99"/>
    <w:rsid w:val="00206A3D"/>
    <w:pPr>
      <w:spacing w:before="40"/>
    </w:pPr>
    <w:rPr>
      <w:rFonts w:ascii="Arial" w:hAnsi="Arial"/>
      <w:lang w:val="en-US"/>
    </w:rPr>
  </w:style>
  <w:style w:type="paragraph" w:customStyle="1" w:styleId="afff7">
    <w:name w:val="Название Таблицы"/>
    <w:basedOn w:val="a0"/>
    <w:next w:val="a6"/>
    <w:uiPriority w:val="99"/>
    <w:rsid w:val="00206A3D"/>
    <w:pPr>
      <w:spacing w:before="240" w:after="40"/>
      <w:ind w:firstLine="0"/>
      <w:jc w:val="center"/>
    </w:pPr>
    <w:rPr>
      <w:rFonts w:ascii="Times New Roman" w:hAnsi="Times New Roman"/>
      <w:b/>
      <w:noProof w:val="0"/>
      <w:sz w:val="14"/>
    </w:rPr>
  </w:style>
  <w:style w:type="paragraph" w:customStyle="1" w:styleId="afff8">
    <w:name w:val="Единица измеренияАнг"/>
    <w:basedOn w:val="a5"/>
    <w:next w:val="a6"/>
    <w:uiPriority w:val="99"/>
    <w:rsid w:val="00206A3D"/>
    <w:pPr>
      <w:spacing w:before="0"/>
    </w:pPr>
    <w:rPr>
      <w:noProof w:val="0"/>
      <w:sz w:val="14"/>
      <w:lang w:val="en-US"/>
    </w:rPr>
  </w:style>
  <w:style w:type="character" w:customStyle="1" w:styleId="afff9">
    <w:name w:val="номер страницы"/>
    <w:basedOn w:val="a1"/>
    <w:uiPriority w:val="99"/>
    <w:rsid w:val="00206A3D"/>
  </w:style>
  <w:style w:type="paragraph" w:customStyle="1" w:styleId="00300">
    <w:name w:val="Строка003_0"/>
    <w:basedOn w:val="a"/>
    <w:next w:val="a"/>
    <w:uiPriority w:val="99"/>
    <w:rsid w:val="00206A3D"/>
    <w:pPr>
      <w:shd w:val="pct40" w:color="C0C0C0" w:fill="FFFFFF"/>
      <w:tabs>
        <w:tab w:val="right" w:pos="5670"/>
        <w:tab w:val="right" w:pos="8505"/>
      </w:tabs>
    </w:pPr>
    <w:rPr>
      <w:sz w:val="16"/>
    </w:rPr>
  </w:style>
  <w:style w:type="paragraph" w:customStyle="1" w:styleId="1d">
    <w:name w:val="Столбец1"/>
    <w:basedOn w:val="a0"/>
    <w:uiPriority w:val="99"/>
    <w:rsid w:val="00206A3D"/>
    <w:pPr>
      <w:ind w:firstLine="0"/>
      <w:jc w:val="right"/>
    </w:pPr>
    <w:rPr>
      <w:rFonts w:ascii="Times New Roman" w:hAnsi="Times New Roman"/>
      <w:noProof w:val="0"/>
      <w:sz w:val="16"/>
    </w:rPr>
  </w:style>
  <w:style w:type="paragraph" w:customStyle="1" w:styleId="1e">
    <w:name w:val="Обычный1"/>
    <w:rsid w:val="00206A3D"/>
  </w:style>
  <w:style w:type="paragraph" w:styleId="afffa">
    <w:name w:val="Body Text Indent"/>
    <w:basedOn w:val="a"/>
    <w:link w:val="afffb"/>
    <w:uiPriority w:val="99"/>
    <w:rsid w:val="00206A3D"/>
    <w:pPr>
      <w:ind w:firstLine="720"/>
      <w:jc w:val="both"/>
    </w:pPr>
    <w:rPr>
      <w:rFonts w:ascii="Arial" w:hAnsi="Arial"/>
      <w:sz w:val="24"/>
    </w:rPr>
  </w:style>
  <w:style w:type="character" w:customStyle="1" w:styleId="afffb">
    <w:name w:val="Основной текст с отступом Знак"/>
    <w:basedOn w:val="a1"/>
    <w:link w:val="afffa"/>
    <w:uiPriority w:val="99"/>
    <w:rsid w:val="00D90D12"/>
    <w:rPr>
      <w:rFonts w:ascii="Arial" w:hAnsi="Arial"/>
      <w:sz w:val="24"/>
    </w:rPr>
  </w:style>
  <w:style w:type="character" w:customStyle="1" w:styleId="51">
    <w:name w:val="Знак Знак5"/>
    <w:basedOn w:val="a1"/>
    <w:rsid w:val="00206A3D"/>
    <w:rPr>
      <w:rFonts w:ascii="Arial" w:hAnsi="Arial"/>
      <w:noProof w:val="0"/>
      <w:sz w:val="24"/>
      <w:lang w:val="ru-RU" w:eastAsia="ru-RU" w:bidi="ar-SA"/>
    </w:rPr>
  </w:style>
  <w:style w:type="paragraph" w:styleId="25">
    <w:name w:val="Body Text Indent 2"/>
    <w:basedOn w:val="a"/>
    <w:link w:val="26"/>
    <w:uiPriority w:val="99"/>
    <w:rsid w:val="00206A3D"/>
    <w:pPr>
      <w:ind w:firstLine="720"/>
      <w:jc w:val="center"/>
    </w:pPr>
    <w:rPr>
      <w:rFonts w:ascii="Arial" w:hAnsi="Arial"/>
      <w:b/>
      <w:sz w:val="24"/>
    </w:rPr>
  </w:style>
  <w:style w:type="character" w:customStyle="1" w:styleId="26">
    <w:name w:val="Основной текст с отступом 2 Знак"/>
    <w:basedOn w:val="a1"/>
    <w:link w:val="25"/>
    <w:uiPriority w:val="99"/>
    <w:locked/>
    <w:rsid w:val="00692EAD"/>
    <w:rPr>
      <w:rFonts w:ascii="Arial" w:hAnsi="Arial"/>
      <w:b/>
      <w:sz w:val="24"/>
    </w:rPr>
  </w:style>
  <w:style w:type="character" w:customStyle="1" w:styleId="41">
    <w:name w:val="Знак Знак4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VrezSnoska0">
    <w:name w:val="VrezSnoska Знак"/>
    <w:basedOn w:val="OsnTxt1"/>
    <w:uiPriority w:val="99"/>
    <w:rsid w:val="00206A3D"/>
    <w:rPr>
      <w:rFonts w:ascii="KZ Arial" w:hAnsi="KZ Arial"/>
      <w:i/>
      <w:noProof w:val="0"/>
      <w:sz w:val="18"/>
      <w:lang w:val="ru-RU" w:eastAsia="ru-RU" w:bidi="ar-SA"/>
    </w:rPr>
  </w:style>
  <w:style w:type="paragraph" w:customStyle="1" w:styleId="afffc">
    <w:name w:val="НаимвТабл"/>
    <w:basedOn w:val="a9"/>
    <w:uiPriority w:val="99"/>
    <w:rsid w:val="00206A3D"/>
    <w:pPr>
      <w:widowControl w:val="0"/>
      <w:spacing w:before="60" w:after="60"/>
      <w:ind w:firstLine="0"/>
    </w:pPr>
    <w:rPr>
      <w:rFonts w:ascii="Pragmatica Kazakh" w:hAnsi="Pragmatica Kazakh"/>
      <w:noProof w:val="0"/>
      <w:sz w:val="16"/>
    </w:rPr>
  </w:style>
  <w:style w:type="paragraph" w:customStyle="1" w:styleId="00100">
    <w:name w:val="Строка001_0"/>
    <w:next w:val="00110"/>
    <w:uiPriority w:val="99"/>
    <w:rsid w:val="00206A3D"/>
    <w:pPr>
      <w:shd w:val="pct40" w:color="C0C0C0" w:fill="FFFFFF"/>
    </w:pPr>
    <w:rPr>
      <w:noProof/>
      <w:sz w:val="16"/>
    </w:rPr>
  </w:style>
  <w:style w:type="paragraph" w:customStyle="1" w:styleId="00110">
    <w:name w:val="Строка001_1"/>
    <w:basedOn w:val="00100"/>
    <w:next w:val="00100"/>
    <w:uiPriority w:val="99"/>
    <w:rsid w:val="00206A3D"/>
    <w:pPr>
      <w:shd w:val="clear" w:color="C0C0C0" w:fill="FFFFFF"/>
    </w:pPr>
  </w:style>
  <w:style w:type="paragraph" w:customStyle="1" w:styleId="00310">
    <w:name w:val="Строка003_1"/>
    <w:basedOn w:val="00300"/>
    <w:next w:val="00300"/>
    <w:uiPriority w:val="99"/>
    <w:rsid w:val="00206A3D"/>
    <w:pPr>
      <w:shd w:val="clear" w:color="C0C0C0" w:fill="FFFFFF"/>
    </w:pPr>
    <w:rPr>
      <w:noProof/>
    </w:rPr>
  </w:style>
  <w:style w:type="paragraph" w:customStyle="1" w:styleId="Noieaao">
    <w:name w:val="Noieaao"/>
    <w:basedOn w:val="IniOaeno"/>
    <w:uiPriority w:val="99"/>
    <w:rsid w:val="00206A3D"/>
    <w:pPr>
      <w:ind w:firstLine="0"/>
      <w:jc w:val="right"/>
    </w:pPr>
    <w:rPr>
      <w:sz w:val="16"/>
    </w:rPr>
  </w:style>
  <w:style w:type="paragraph" w:customStyle="1" w:styleId="IniOaeno">
    <w:name w:val="IniOaeno"/>
    <w:uiPriority w:val="99"/>
    <w:rsid w:val="00206A3D"/>
    <w:pPr>
      <w:ind w:firstLine="709"/>
      <w:jc w:val="both"/>
    </w:pPr>
    <w:rPr>
      <w:color w:val="000000"/>
    </w:rPr>
  </w:style>
  <w:style w:type="paragraph" w:customStyle="1" w:styleId="1f">
    <w:name w:val="заголовок 1"/>
    <w:basedOn w:val="a0"/>
    <w:next w:val="First"/>
    <w:uiPriority w:val="99"/>
    <w:rsid w:val="00206A3D"/>
    <w:pPr>
      <w:keepNext/>
      <w:spacing w:before="200" w:after="40"/>
      <w:ind w:firstLine="0"/>
      <w:jc w:val="center"/>
    </w:pPr>
    <w:rPr>
      <w:rFonts w:ascii="Times New Roman" w:hAnsi="Times New Roman"/>
      <w:b/>
      <w:noProof w:val="0"/>
      <w:spacing w:val="20"/>
      <w:kern w:val="28"/>
      <w:sz w:val="18"/>
    </w:rPr>
  </w:style>
  <w:style w:type="character" w:customStyle="1" w:styleId="afffd">
    <w:name w:val="Основной шрифт"/>
    <w:uiPriority w:val="99"/>
    <w:rsid w:val="00206A3D"/>
  </w:style>
  <w:style w:type="paragraph" w:customStyle="1" w:styleId="00210">
    <w:name w:val="Строка002_1"/>
    <w:basedOn w:val="00200"/>
    <w:next w:val="00200"/>
    <w:uiPriority w:val="99"/>
    <w:rsid w:val="00206A3D"/>
    <w:pPr>
      <w:shd w:val="clear" w:color="auto" w:fill="auto"/>
    </w:pPr>
  </w:style>
  <w:style w:type="paragraph" w:customStyle="1" w:styleId="00610">
    <w:name w:val="Строка006_1"/>
    <w:basedOn w:val="00600"/>
    <w:next w:val="00600"/>
    <w:uiPriority w:val="99"/>
    <w:rsid w:val="00206A3D"/>
    <w:pPr>
      <w:shd w:val="clear" w:color="C0C0C0" w:fill="FFFFFF"/>
    </w:pPr>
  </w:style>
  <w:style w:type="paragraph" w:customStyle="1" w:styleId="00600">
    <w:name w:val="Строка006_0"/>
    <w:basedOn w:val="00100"/>
    <w:next w:val="00610"/>
    <w:uiPriority w:val="99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noProof w:val="0"/>
    </w:rPr>
  </w:style>
  <w:style w:type="paragraph" w:customStyle="1" w:styleId="afffe">
    <w:name w:val="АнгОснТекст"/>
    <w:uiPriority w:val="99"/>
    <w:rsid w:val="00206A3D"/>
    <w:pPr>
      <w:ind w:firstLine="709"/>
    </w:pPr>
    <w:rPr>
      <w:rFonts w:ascii="Arial" w:hAnsi="Arial"/>
      <w:sz w:val="16"/>
    </w:rPr>
  </w:style>
  <w:style w:type="paragraph" w:customStyle="1" w:styleId="00400">
    <w:name w:val="Строка004_0"/>
    <w:basedOn w:val="00100"/>
    <w:next w:val="00410"/>
    <w:uiPriority w:val="99"/>
    <w:rsid w:val="00206A3D"/>
    <w:pPr>
      <w:tabs>
        <w:tab w:val="right" w:pos="4536"/>
        <w:tab w:val="right" w:pos="6521"/>
        <w:tab w:val="right" w:pos="8505"/>
      </w:tabs>
    </w:pPr>
    <w:rPr>
      <w:noProof w:val="0"/>
    </w:rPr>
  </w:style>
  <w:style w:type="paragraph" w:customStyle="1" w:styleId="00410">
    <w:name w:val="Строка004_1"/>
    <w:basedOn w:val="00400"/>
    <w:next w:val="00400"/>
    <w:uiPriority w:val="99"/>
    <w:rsid w:val="00206A3D"/>
    <w:pPr>
      <w:shd w:val="clear" w:color="C0C0C0" w:fill="FFFFFF"/>
    </w:pPr>
  </w:style>
  <w:style w:type="paragraph" w:customStyle="1" w:styleId="affff">
    <w:name w:val="Врезанная сноскаАнг"/>
    <w:basedOn w:val="a4"/>
    <w:uiPriority w:val="99"/>
    <w:rsid w:val="00206A3D"/>
    <w:pPr>
      <w:spacing w:before="40" w:after="0"/>
    </w:pPr>
    <w:rPr>
      <w:rFonts w:ascii="Times New Roman" w:hAnsi="Times New Roman"/>
      <w:noProof w:val="0"/>
      <w:sz w:val="14"/>
      <w:lang w:val="en-US"/>
    </w:rPr>
  </w:style>
  <w:style w:type="paragraph" w:customStyle="1" w:styleId="First5">
    <w:name w:val="FirstОснТекстАнг"/>
    <w:basedOn w:val="First"/>
    <w:next w:val="afffe"/>
    <w:uiPriority w:val="99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spacing w:before="120"/>
    </w:pPr>
    <w:rPr>
      <w:noProof w:val="0"/>
      <w:sz w:val="16"/>
      <w:lang w:val="en-US"/>
    </w:rPr>
  </w:style>
  <w:style w:type="paragraph" w:customStyle="1" w:styleId="27">
    <w:name w:val="заголовок 2"/>
    <w:basedOn w:val="1f"/>
    <w:next w:val="Abz1"/>
    <w:uiPriority w:val="99"/>
    <w:rsid w:val="00206A3D"/>
    <w:pPr>
      <w:spacing w:before="360" w:after="60"/>
      <w:outlineLvl w:val="1"/>
    </w:pPr>
    <w:rPr>
      <w:sz w:val="16"/>
    </w:rPr>
  </w:style>
  <w:style w:type="character" w:customStyle="1" w:styleId="1f0">
    <w:name w:val="Наименование Знак1"/>
    <w:basedOn w:val="a1"/>
    <w:uiPriority w:val="99"/>
    <w:rsid w:val="00206A3D"/>
    <w:rPr>
      <w:b/>
      <w:noProof w:val="0"/>
      <w:sz w:val="24"/>
      <w:lang w:val="ru-RU" w:eastAsia="ru-RU" w:bidi="ar-SA"/>
    </w:rPr>
  </w:style>
  <w:style w:type="paragraph" w:customStyle="1" w:styleId="Stroka0061">
    <w:name w:val="Stroka006_1"/>
    <w:basedOn w:val="Stroka0060"/>
    <w:next w:val="Stroka0060"/>
    <w:autoRedefine/>
    <w:uiPriority w:val="99"/>
    <w:rsid w:val="00206A3D"/>
    <w:pPr>
      <w:shd w:val="clear" w:color="C0C0C0" w:fill="FFFFFF"/>
    </w:pPr>
  </w:style>
  <w:style w:type="paragraph" w:customStyle="1" w:styleId="Stroka0060">
    <w:name w:val="Stroka006_0"/>
    <w:basedOn w:val="Stroka0010"/>
    <w:next w:val="a"/>
    <w:autoRedefine/>
    <w:uiPriority w:val="99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Stroka0010">
    <w:name w:val="Stroka001_0"/>
    <w:next w:val="a"/>
    <w:uiPriority w:val="99"/>
    <w:rsid w:val="00206A3D"/>
    <w:pPr>
      <w:shd w:val="pct40" w:color="C0C0C0" w:fill="FFFFFF"/>
    </w:pPr>
    <w:rPr>
      <w:rFonts w:ascii="KZ Arial" w:hAnsi="KZ Arial"/>
      <w:noProof/>
      <w:sz w:val="16"/>
    </w:rPr>
  </w:style>
  <w:style w:type="paragraph" w:customStyle="1" w:styleId="1f1">
    <w:name w:val="Знак Знак Знак1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8">
    <w:name w:val="Знак2"/>
    <w:basedOn w:val="a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0">
    <w:name w:val="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206A3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510">
    <w:name w:val="Раздел 5_1"/>
    <w:basedOn w:val="a"/>
    <w:next w:val="a"/>
    <w:uiPriority w:val="99"/>
    <w:rsid w:val="00206A3D"/>
    <w:pPr>
      <w:pageBreakBefore/>
      <w:tabs>
        <w:tab w:val="num" w:pos="360"/>
        <w:tab w:val="left" w:pos="1134"/>
      </w:tabs>
      <w:spacing w:after="120"/>
      <w:ind w:left="360"/>
      <w:jc w:val="both"/>
    </w:pPr>
    <w:rPr>
      <w:rFonts w:ascii="Arial" w:hAnsi="Arial"/>
    </w:rPr>
  </w:style>
  <w:style w:type="paragraph" w:styleId="affff1">
    <w:name w:val="List Bullet"/>
    <w:basedOn w:val="a"/>
    <w:autoRedefine/>
    <w:uiPriority w:val="99"/>
    <w:rsid w:val="00206A3D"/>
    <w:pPr>
      <w:tabs>
        <w:tab w:val="num" w:pos="720"/>
      </w:tabs>
      <w:ind w:left="720" w:hanging="360"/>
    </w:pPr>
  </w:style>
  <w:style w:type="paragraph" w:styleId="29">
    <w:name w:val="List Bullet 2"/>
    <w:basedOn w:val="a"/>
    <w:autoRedefine/>
    <w:uiPriority w:val="99"/>
    <w:rsid w:val="00206A3D"/>
    <w:pPr>
      <w:ind w:firstLine="709"/>
    </w:pPr>
  </w:style>
  <w:style w:type="paragraph" w:styleId="38">
    <w:name w:val="List Bullet 3"/>
    <w:basedOn w:val="a"/>
    <w:autoRedefine/>
    <w:uiPriority w:val="99"/>
    <w:rsid w:val="00206A3D"/>
    <w:pPr>
      <w:tabs>
        <w:tab w:val="num" w:pos="720"/>
        <w:tab w:val="num" w:pos="926"/>
      </w:tabs>
      <w:ind w:left="926" w:hanging="360"/>
    </w:pPr>
  </w:style>
  <w:style w:type="paragraph" w:styleId="42">
    <w:name w:val="List Bullet 4"/>
    <w:basedOn w:val="a"/>
    <w:autoRedefine/>
    <w:uiPriority w:val="99"/>
    <w:rsid w:val="00206A3D"/>
    <w:pPr>
      <w:tabs>
        <w:tab w:val="num" w:pos="1209"/>
      </w:tabs>
      <w:ind w:left="1209" w:hanging="360"/>
    </w:pPr>
  </w:style>
  <w:style w:type="paragraph" w:styleId="52">
    <w:name w:val="List Bullet 5"/>
    <w:basedOn w:val="a"/>
    <w:autoRedefine/>
    <w:uiPriority w:val="99"/>
    <w:rsid w:val="00206A3D"/>
    <w:pPr>
      <w:tabs>
        <w:tab w:val="num" w:pos="1492"/>
      </w:tabs>
      <w:ind w:left="1492" w:hanging="360"/>
    </w:pPr>
  </w:style>
  <w:style w:type="paragraph" w:styleId="affff2">
    <w:name w:val="List Number"/>
    <w:basedOn w:val="a"/>
    <w:uiPriority w:val="99"/>
    <w:rsid w:val="00206A3D"/>
    <w:pPr>
      <w:tabs>
        <w:tab w:val="num" w:pos="360"/>
      </w:tabs>
      <w:ind w:left="360" w:hanging="360"/>
    </w:pPr>
  </w:style>
  <w:style w:type="paragraph" w:styleId="2a">
    <w:name w:val="List Number 2"/>
    <w:basedOn w:val="a"/>
    <w:uiPriority w:val="99"/>
    <w:rsid w:val="00206A3D"/>
    <w:pPr>
      <w:tabs>
        <w:tab w:val="num" w:pos="643"/>
      </w:tabs>
      <w:ind w:left="643" w:hanging="360"/>
    </w:pPr>
  </w:style>
  <w:style w:type="paragraph" w:styleId="39">
    <w:name w:val="List Number 3"/>
    <w:basedOn w:val="a"/>
    <w:uiPriority w:val="99"/>
    <w:rsid w:val="00206A3D"/>
    <w:pPr>
      <w:tabs>
        <w:tab w:val="num" w:pos="926"/>
      </w:tabs>
      <w:ind w:left="926" w:hanging="360"/>
    </w:pPr>
  </w:style>
  <w:style w:type="paragraph" w:styleId="43">
    <w:name w:val="List Number 4"/>
    <w:basedOn w:val="a"/>
    <w:uiPriority w:val="99"/>
    <w:rsid w:val="00206A3D"/>
    <w:pPr>
      <w:tabs>
        <w:tab w:val="num" w:pos="1209"/>
      </w:tabs>
      <w:ind w:left="1209" w:hanging="360"/>
    </w:pPr>
  </w:style>
  <w:style w:type="paragraph" w:styleId="53">
    <w:name w:val="List Number 5"/>
    <w:basedOn w:val="a"/>
    <w:uiPriority w:val="99"/>
    <w:rsid w:val="00206A3D"/>
    <w:pPr>
      <w:tabs>
        <w:tab w:val="num" w:pos="1492"/>
      </w:tabs>
      <w:ind w:left="1492" w:hanging="360"/>
    </w:pPr>
  </w:style>
  <w:style w:type="paragraph" w:customStyle="1" w:styleId="01310">
    <w:name w:val="Строка013_1"/>
    <w:basedOn w:val="01300"/>
    <w:next w:val="01300"/>
    <w:uiPriority w:val="99"/>
    <w:rsid w:val="00206A3D"/>
    <w:pPr>
      <w:shd w:val="clear" w:color="auto" w:fill="auto"/>
    </w:pPr>
  </w:style>
  <w:style w:type="paragraph" w:customStyle="1" w:styleId="01300">
    <w:name w:val="Строка013_0"/>
    <w:basedOn w:val="00100"/>
    <w:next w:val="01310"/>
    <w:uiPriority w:val="99"/>
    <w:rsid w:val="00206A3D"/>
    <w:rPr>
      <w:noProof w:val="0"/>
    </w:rPr>
  </w:style>
  <w:style w:type="paragraph" w:customStyle="1" w:styleId="-1">
    <w:name w:val="Продолж-иеАнг"/>
    <w:basedOn w:val="-2"/>
    <w:uiPriority w:val="99"/>
    <w:rsid w:val="00206A3D"/>
    <w:pPr>
      <w:spacing w:before="40"/>
    </w:pPr>
    <w:rPr>
      <w:lang w:val="en-US"/>
    </w:rPr>
  </w:style>
  <w:style w:type="paragraph" w:customStyle="1" w:styleId="-2">
    <w:name w:val="Продолж-ие"/>
    <w:basedOn w:val="a0"/>
    <w:next w:val="a6"/>
    <w:uiPriority w:val="99"/>
    <w:rsid w:val="00206A3D"/>
    <w:pPr>
      <w:spacing w:before="120" w:line="280" w:lineRule="exact"/>
      <w:jc w:val="right"/>
    </w:pPr>
    <w:rPr>
      <w:rFonts w:ascii="KZ Arial" w:hAnsi="KZ Arial"/>
      <w:noProof w:val="0"/>
      <w:sz w:val="14"/>
      <w:lang w:val="kk-KZ"/>
    </w:rPr>
  </w:style>
  <w:style w:type="paragraph" w:customStyle="1" w:styleId="First10">
    <w:name w:val="First1"/>
    <w:basedOn w:val="First6"/>
    <w:next w:val="a0"/>
    <w:uiPriority w:val="99"/>
    <w:rsid w:val="00206A3D"/>
    <w:pPr>
      <w:spacing w:before="240" w:after="120"/>
    </w:pPr>
    <w:rPr>
      <w:rFonts w:ascii="Arial" w:hAnsi="Arial"/>
    </w:rPr>
  </w:style>
  <w:style w:type="paragraph" w:customStyle="1" w:styleId="First6">
    <w:name w:val="First"/>
    <w:basedOn w:val="a0"/>
    <w:next w:val="a0"/>
    <w:uiPriority w:val="99"/>
    <w:rsid w:val="00206A3D"/>
    <w:pPr>
      <w:spacing w:before="120" w:line="280" w:lineRule="exact"/>
    </w:pPr>
    <w:rPr>
      <w:rFonts w:ascii="KZ Arial" w:hAnsi="KZ Arial"/>
      <w:noProof w:val="0"/>
      <w:lang w:val="kk-KZ"/>
    </w:rPr>
  </w:style>
  <w:style w:type="paragraph" w:customStyle="1" w:styleId="2b">
    <w:name w:val="Заголовок2Анг"/>
    <w:basedOn w:val="2"/>
    <w:next w:val="a5"/>
    <w:uiPriority w:val="99"/>
    <w:rsid w:val="00206A3D"/>
    <w:pPr>
      <w:spacing w:before="0" w:after="60"/>
      <w:ind w:left="0" w:firstLine="0"/>
      <w:outlineLvl w:val="9"/>
    </w:pPr>
    <w:rPr>
      <w:rFonts w:ascii="Times New Roman" w:hAnsi="Times New Roman"/>
      <w:spacing w:val="20"/>
      <w:kern w:val="28"/>
      <w:sz w:val="14"/>
      <w:lang w:val="en-US"/>
    </w:rPr>
  </w:style>
  <w:style w:type="paragraph" w:customStyle="1" w:styleId="First30">
    <w:name w:val="First3"/>
    <w:basedOn w:val="First6"/>
    <w:next w:val="a0"/>
    <w:uiPriority w:val="99"/>
    <w:rsid w:val="00206A3D"/>
    <w:pPr>
      <w:spacing w:before="240" w:after="120"/>
    </w:pPr>
  </w:style>
  <w:style w:type="paragraph" w:customStyle="1" w:styleId="00810">
    <w:name w:val="Строка008_1"/>
    <w:basedOn w:val="00800"/>
    <w:next w:val="00800"/>
    <w:uiPriority w:val="99"/>
    <w:rsid w:val="00206A3D"/>
    <w:pPr>
      <w:shd w:val="clear" w:color="C0C0C0" w:fill="FFFFFF"/>
    </w:pPr>
  </w:style>
  <w:style w:type="paragraph" w:customStyle="1" w:styleId="00800">
    <w:name w:val="Строка008_0"/>
    <w:basedOn w:val="00100"/>
    <w:next w:val="00810"/>
    <w:uiPriority w:val="99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  <w:rPr>
      <w:noProof w:val="0"/>
    </w:rPr>
  </w:style>
  <w:style w:type="paragraph" w:customStyle="1" w:styleId="First20">
    <w:name w:val="First2"/>
    <w:basedOn w:val="First6"/>
    <w:next w:val="afffe"/>
    <w:uiPriority w:val="99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lang w:val="en-US"/>
    </w:rPr>
  </w:style>
  <w:style w:type="paragraph" w:customStyle="1" w:styleId="00500">
    <w:name w:val="Строка005_0"/>
    <w:basedOn w:val="00100"/>
    <w:next w:val="00510"/>
    <w:uiPriority w:val="99"/>
    <w:rsid w:val="00206A3D"/>
    <w:pPr>
      <w:tabs>
        <w:tab w:val="right" w:pos="3969"/>
        <w:tab w:val="right" w:pos="5443"/>
        <w:tab w:val="right" w:pos="6917"/>
        <w:tab w:val="right" w:pos="8392"/>
      </w:tabs>
    </w:pPr>
    <w:rPr>
      <w:noProof w:val="0"/>
    </w:rPr>
  </w:style>
  <w:style w:type="paragraph" w:customStyle="1" w:styleId="00510">
    <w:name w:val="Строка005_1"/>
    <w:basedOn w:val="00500"/>
    <w:next w:val="00500"/>
    <w:uiPriority w:val="99"/>
    <w:rsid w:val="00206A3D"/>
    <w:pPr>
      <w:shd w:val="clear" w:color="C0C0C0" w:fill="FFFFFF"/>
    </w:pPr>
  </w:style>
  <w:style w:type="paragraph" w:customStyle="1" w:styleId="00710">
    <w:name w:val="Строка007_1"/>
    <w:basedOn w:val="00700"/>
    <w:next w:val="00700"/>
    <w:uiPriority w:val="99"/>
    <w:rsid w:val="00206A3D"/>
    <w:pPr>
      <w:shd w:val="clear" w:color="C0C0C0" w:fill="FFFFFF"/>
    </w:pPr>
  </w:style>
  <w:style w:type="paragraph" w:customStyle="1" w:styleId="00700">
    <w:name w:val="Строка007_0"/>
    <w:basedOn w:val="00100"/>
    <w:next w:val="00710"/>
    <w:uiPriority w:val="99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  <w:rPr>
      <w:noProof w:val="0"/>
    </w:rPr>
  </w:style>
  <w:style w:type="paragraph" w:customStyle="1" w:styleId="01200">
    <w:name w:val="Строка012_0"/>
    <w:basedOn w:val="00100"/>
    <w:next w:val="01210"/>
    <w:uiPriority w:val="99"/>
    <w:rsid w:val="00206A3D"/>
    <w:rPr>
      <w:noProof w:val="0"/>
    </w:rPr>
  </w:style>
  <w:style w:type="paragraph" w:customStyle="1" w:styleId="01210">
    <w:name w:val="Строка012_1"/>
    <w:basedOn w:val="01200"/>
    <w:next w:val="01200"/>
    <w:uiPriority w:val="99"/>
    <w:rsid w:val="00206A3D"/>
    <w:pPr>
      <w:shd w:val="clear" w:color="auto" w:fill="auto"/>
    </w:pPr>
  </w:style>
  <w:style w:type="paragraph" w:customStyle="1" w:styleId="affff3">
    <w:name w:val="ОснТекстАнг:"/>
    <w:basedOn w:val="aa"/>
    <w:next w:val="afffe"/>
    <w:uiPriority w:val="99"/>
    <w:rsid w:val="00206A3D"/>
    <w:pPr>
      <w:spacing w:line="280" w:lineRule="exact"/>
      <w:ind w:firstLine="0"/>
      <w:jc w:val="center"/>
    </w:pPr>
    <w:rPr>
      <w:noProof w:val="0"/>
      <w:sz w:val="16"/>
      <w:lang w:val="kk-KZ"/>
    </w:rPr>
  </w:style>
  <w:style w:type="paragraph" w:customStyle="1" w:styleId="affff4">
    <w:name w:val="Знак Знак Знак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fff5">
    <w:name w:val="Normal (Web)"/>
    <w:basedOn w:val="a"/>
    <w:uiPriority w:val="99"/>
    <w:rsid w:val="00206A3D"/>
    <w:pPr>
      <w:spacing w:before="100" w:beforeAutospacing="1" w:after="100" w:afterAutospacing="1"/>
    </w:pPr>
    <w:rPr>
      <w:sz w:val="24"/>
      <w:szCs w:val="24"/>
    </w:rPr>
  </w:style>
  <w:style w:type="character" w:styleId="affff6">
    <w:name w:val="Hyperlink"/>
    <w:basedOn w:val="a1"/>
    <w:uiPriority w:val="99"/>
    <w:rsid w:val="00206A3D"/>
    <w:rPr>
      <w:color w:val="0000FF"/>
      <w:u w:val="single"/>
    </w:rPr>
  </w:style>
  <w:style w:type="paragraph" w:customStyle="1" w:styleId="1f2">
    <w:name w:val="1"/>
    <w:basedOn w:val="a"/>
    <w:autoRedefine/>
    <w:uiPriority w:val="99"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Noiea0111">
    <w:name w:val="No?iea011_1"/>
    <w:basedOn w:val="a"/>
    <w:next w:val="a"/>
    <w:uiPriority w:val="99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noProof/>
      <w:sz w:val="16"/>
    </w:rPr>
  </w:style>
  <w:style w:type="paragraph" w:customStyle="1" w:styleId="01100">
    <w:name w:val="Строка011_0"/>
    <w:basedOn w:val="a"/>
    <w:next w:val="a"/>
    <w:uiPriority w:val="99"/>
    <w:rsid w:val="00206A3D"/>
    <w:pPr>
      <w:shd w:val="pct40" w:color="C0C0C0" w:fill="FFFFFF"/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napToGrid w:val="0"/>
      <w:sz w:val="16"/>
    </w:rPr>
  </w:style>
  <w:style w:type="paragraph" w:customStyle="1" w:styleId="111">
    <w:name w:val="Заголовок 11"/>
    <w:basedOn w:val="OsnTxt"/>
    <w:next w:val="Abz1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1">
    <w:name w:val="Заголовок 21"/>
    <w:basedOn w:val="111"/>
    <w:next w:val="Abz1"/>
    <w:rsid w:val="00206A3D"/>
    <w:pPr>
      <w:spacing w:before="360" w:after="60"/>
      <w:outlineLvl w:val="1"/>
    </w:pPr>
    <w:rPr>
      <w:sz w:val="16"/>
    </w:rPr>
  </w:style>
  <w:style w:type="paragraph" w:customStyle="1" w:styleId="310">
    <w:name w:val="Заголовок 31"/>
    <w:basedOn w:val="111"/>
    <w:next w:val="Abz1"/>
    <w:rsid w:val="00206A3D"/>
    <w:pPr>
      <w:jc w:val="left"/>
      <w:outlineLvl w:val="2"/>
    </w:pPr>
    <w:rPr>
      <w:spacing w:val="0"/>
      <w:sz w:val="16"/>
    </w:rPr>
  </w:style>
  <w:style w:type="character" w:customStyle="1" w:styleId="1f3">
    <w:name w:val="Основной шрифт абзаца1"/>
    <w:rsid w:val="00206A3D"/>
  </w:style>
  <w:style w:type="paragraph" w:customStyle="1" w:styleId="00900">
    <w:name w:val="Строка009_0"/>
    <w:basedOn w:val="00100"/>
    <w:next w:val="00910"/>
    <w:uiPriority w:val="99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  <w:rPr>
      <w:noProof w:val="0"/>
      <w:snapToGrid w:val="0"/>
    </w:rPr>
  </w:style>
  <w:style w:type="paragraph" w:customStyle="1" w:styleId="00910">
    <w:name w:val="Строка009_1"/>
    <w:basedOn w:val="00900"/>
    <w:next w:val="00900"/>
    <w:uiPriority w:val="99"/>
    <w:rsid w:val="00206A3D"/>
    <w:pPr>
      <w:shd w:val="clear" w:color="C0C0C0" w:fill="FFFFFF"/>
    </w:pPr>
  </w:style>
  <w:style w:type="paragraph" w:customStyle="1" w:styleId="affff7">
    <w:name w:val="азвание ТаблицыАнг"/>
    <w:basedOn w:val="afff7"/>
    <w:uiPriority w:val="99"/>
    <w:rsid w:val="00206A3D"/>
    <w:pPr>
      <w:spacing w:before="40"/>
    </w:pPr>
    <w:rPr>
      <w:rFonts w:ascii="Arial" w:hAnsi="Arial"/>
      <w:snapToGrid w:val="0"/>
      <w:lang w:val="en-US"/>
    </w:rPr>
  </w:style>
  <w:style w:type="paragraph" w:customStyle="1" w:styleId="First7">
    <w:name w:val="FirstОснТекстАнг:"/>
    <w:basedOn w:val="First"/>
    <w:next w:val="a0"/>
    <w:uiPriority w:val="99"/>
    <w:rsid w:val="00206A3D"/>
    <w:pPr>
      <w:spacing w:before="240" w:after="120"/>
    </w:pPr>
    <w:rPr>
      <w:noProof w:val="0"/>
      <w:snapToGrid w:val="0"/>
      <w:sz w:val="16"/>
    </w:rPr>
  </w:style>
  <w:style w:type="paragraph" w:customStyle="1" w:styleId="affff8">
    <w:name w:val="ПримечаниеАнг"/>
    <w:basedOn w:val="ab"/>
    <w:next w:val="afff1"/>
    <w:uiPriority w:val="99"/>
    <w:rsid w:val="00206A3D"/>
    <w:pPr>
      <w:spacing w:before="40" w:after="300"/>
    </w:pPr>
    <w:rPr>
      <w:noProof w:val="0"/>
      <w:snapToGrid w:val="0"/>
      <w:sz w:val="14"/>
    </w:rPr>
  </w:style>
  <w:style w:type="paragraph" w:customStyle="1" w:styleId="3a">
    <w:name w:val="Заголовок3Анг"/>
    <w:basedOn w:val="3"/>
    <w:next w:val="a0"/>
    <w:uiPriority w:val="99"/>
    <w:rsid w:val="00206A3D"/>
    <w:pPr>
      <w:spacing w:before="40" w:after="40"/>
      <w:outlineLvl w:val="9"/>
    </w:pPr>
    <w:rPr>
      <w:noProof w:val="0"/>
      <w:kern w:val="28"/>
      <w:sz w:val="14"/>
    </w:rPr>
  </w:style>
  <w:style w:type="paragraph" w:customStyle="1" w:styleId="1f4">
    <w:name w:val="Нижний колонтитул1"/>
    <w:basedOn w:val="1e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5">
    <w:name w:val="Верхний колонтитул1"/>
    <w:basedOn w:val="1e"/>
    <w:rsid w:val="00206A3D"/>
    <w:pPr>
      <w:tabs>
        <w:tab w:val="center" w:pos="4153"/>
        <w:tab w:val="right" w:pos="8306"/>
      </w:tabs>
    </w:pPr>
  </w:style>
  <w:style w:type="paragraph" w:customStyle="1" w:styleId="Ispolnitel">
    <w:name w:val="Ispolnitel"/>
    <w:basedOn w:val="1e"/>
    <w:uiPriority w:val="99"/>
    <w:rsid w:val="00206A3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1f6">
    <w:name w:val="Текст сноски1"/>
    <w:basedOn w:val="1e"/>
    <w:rsid w:val="00206A3D"/>
  </w:style>
  <w:style w:type="paragraph" w:customStyle="1" w:styleId="92">
    <w:name w:val="заголовок 9"/>
    <w:basedOn w:val="a"/>
    <w:next w:val="a"/>
    <w:uiPriority w:val="99"/>
    <w:rsid w:val="00206A3D"/>
    <w:pPr>
      <w:keepNext/>
      <w:jc w:val="center"/>
      <w:outlineLvl w:val="8"/>
    </w:pPr>
    <w:rPr>
      <w:b/>
      <w:lang w:val="en-US"/>
    </w:rPr>
  </w:style>
  <w:style w:type="paragraph" w:customStyle="1" w:styleId="affff9">
    <w:name w:val="Знак Знак Знак Знак"/>
    <w:basedOn w:val="a"/>
    <w:autoRedefine/>
    <w:uiPriority w:val="99"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Zagolovok20">
    <w:name w:val="Zagolovok2 Знак"/>
    <w:basedOn w:val="Zagolovok10"/>
    <w:uiPriority w:val="99"/>
    <w:rsid w:val="00206A3D"/>
    <w:rPr>
      <w:rFonts w:ascii="KZ Arial" w:hAnsi="KZ Arial"/>
      <w:b/>
      <w:noProof w:val="0"/>
      <w:sz w:val="32"/>
      <w:lang w:val="ru-RU" w:eastAsia="ru-RU" w:bidi="ar-SA"/>
    </w:rPr>
  </w:style>
  <w:style w:type="character" w:customStyle="1" w:styleId="Zagolovok10">
    <w:name w:val="Zagolovok1 Знак"/>
    <w:basedOn w:val="a1"/>
    <w:uiPriority w:val="99"/>
    <w:rsid w:val="00206A3D"/>
    <w:rPr>
      <w:rFonts w:ascii="KZ Arial" w:hAnsi="KZ Arial"/>
      <w:b/>
      <w:noProof w:val="0"/>
      <w:sz w:val="36"/>
      <w:lang w:val="ru-RU" w:eastAsia="ru-RU" w:bidi="ar-SA"/>
    </w:rPr>
  </w:style>
  <w:style w:type="character" w:customStyle="1" w:styleId="s0">
    <w:name w:val="s0"/>
    <w:basedOn w:val="a1"/>
    <w:uiPriority w:val="99"/>
    <w:rsid w:val="00206A3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fffa">
    <w:name w:val="(Раздел) Знак"/>
    <w:aliases w:val="Осн. разделы Знак Знак"/>
    <w:basedOn w:val="a1"/>
    <w:uiPriority w:val="99"/>
    <w:rsid w:val="00206A3D"/>
    <w:rPr>
      <w:rFonts w:ascii="Arial" w:eastAsia="Times New Roman" w:hAnsi="Arial" w:cs="Times New Roman"/>
      <w:b/>
      <w:noProof/>
      <w:spacing w:val="20"/>
      <w:kern w:val="28"/>
      <w:sz w:val="28"/>
      <w:szCs w:val="20"/>
      <w:lang w:eastAsia="ru-RU"/>
    </w:rPr>
  </w:style>
  <w:style w:type="character" w:customStyle="1" w:styleId="affffb">
    <w:name w:val="(Подраздел) Знак"/>
    <w:aliases w:val="Подразд. доклада Знак Знак"/>
    <w:basedOn w:val="a1"/>
    <w:uiPriority w:val="99"/>
    <w:rsid w:val="00206A3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fffc">
    <w:name w:val="(Пункт) Знак"/>
    <w:aliases w:val="Назв. пунктов подраздела Знак Знак"/>
    <w:basedOn w:val="a1"/>
    <w:uiPriority w:val="99"/>
    <w:rsid w:val="00206A3D"/>
    <w:rPr>
      <w:rFonts w:ascii="Arial" w:eastAsia="Times New Roman" w:hAnsi="Arial" w:cs="Times New Roman"/>
      <w:b/>
      <w:noProof/>
      <w:szCs w:val="20"/>
      <w:lang w:eastAsia="ru-RU"/>
    </w:rPr>
  </w:style>
  <w:style w:type="paragraph" w:customStyle="1" w:styleId="CharCharCharChar">
    <w:name w:val="Char Char Знак Знак Char Char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ffffd">
    <w:name w:val="Наименование Знак Знак"/>
    <w:basedOn w:val="af"/>
    <w:uiPriority w:val="99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styleId="affffe">
    <w:name w:val="FollowedHyperlink"/>
    <w:basedOn w:val="a1"/>
    <w:uiPriority w:val="99"/>
    <w:rsid w:val="00206A3D"/>
    <w:rPr>
      <w:color w:val="800080"/>
      <w:u w:val="single"/>
    </w:rPr>
  </w:style>
  <w:style w:type="paragraph" w:customStyle="1" w:styleId="afffff">
    <w:name w:val="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b">
    <w:name w:val="Body Text 3"/>
    <w:basedOn w:val="a"/>
    <w:link w:val="3c"/>
    <w:uiPriority w:val="99"/>
    <w:rsid w:val="00206A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м--ё╕- м-╕-" w:hAnsi="м--ё╕- м-╕-"/>
      <w:sz w:val="16"/>
      <w:szCs w:val="16"/>
    </w:rPr>
  </w:style>
  <w:style w:type="character" w:customStyle="1" w:styleId="3c">
    <w:name w:val="Основной текст 3 Знак"/>
    <w:basedOn w:val="a1"/>
    <w:link w:val="3b"/>
    <w:uiPriority w:val="99"/>
    <w:locked/>
    <w:rsid w:val="00692EAD"/>
    <w:rPr>
      <w:rFonts w:ascii="м--ё╕- м-╕-" w:hAnsi="м--ё╕- м-╕-"/>
      <w:sz w:val="16"/>
      <w:szCs w:val="16"/>
    </w:rPr>
  </w:style>
  <w:style w:type="paragraph" w:customStyle="1" w:styleId="afffff0">
    <w:name w:val="Нормальный"/>
    <w:uiPriority w:val="99"/>
    <w:rsid w:val="00206A3D"/>
    <w:pPr>
      <w:ind w:firstLine="709"/>
      <w:jc w:val="both"/>
    </w:pPr>
  </w:style>
  <w:style w:type="paragraph" w:customStyle="1" w:styleId="afffff1">
    <w:name w:val="Íàèìåíîâàíèå"/>
    <w:basedOn w:val="aff"/>
    <w:next w:val="aff"/>
    <w:uiPriority w:val="99"/>
    <w:rsid w:val="00206A3D"/>
    <w:pPr>
      <w:spacing w:before="360" w:after="80"/>
      <w:ind w:firstLine="0"/>
      <w:jc w:val="center"/>
    </w:pPr>
    <w:rPr>
      <w:b/>
      <w:noProof w:val="0"/>
      <w:sz w:val="24"/>
      <w:lang w:eastAsia="ja-JP"/>
    </w:rPr>
  </w:style>
  <w:style w:type="character" w:customStyle="1" w:styleId="1f7">
    <w:name w:val="(Подраздел) Знак1"/>
    <w:aliases w:val="Подразд. доклада Знак Знак1"/>
    <w:basedOn w:val="a1"/>
    <w:uiPriority w:val="99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f8">
    <w:name w:val="(Раздел) Знак1"/>
    <w:aliases w:val="Осн. разделы Знак Знак1"/>
    <w:basedOn w:val="a1"/>
    <w:uiPriority w:val="99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1f9">
    <w:name w:val="(Пункт) Знак1"/>
    <w:aliases w:val="Назв. пунктов подраздела Знак Знак1"/>
    <w:basedOn w:val="a1"/>
    <w:uiPriority w:val="99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Heading2Char">
    <w:name w:val="Heading 2 Char"/>
    <w:aliases w:val="(Подраздел) Char,Подразд. доклада Char"/>
    <w:basedOn w:val="a1"/>
    <w:uiPriority w:val="99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character" w:customStyle="1" w:styleId="Heading1Char">
    <w:name w:val="Heading 1 Char"/>
    <w:aliases w:val="(Раздел) Char,Осн. разделы Char"/>
    <w:basedOn w:val="a1"/>
    <w:uiPriority w:val="99"/>
    <w:locked/>
    <w:rsid w:val="00206A3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Heading3Char">
    <w:name w:val="Heading 3 Char"/>
    <w:aliases w:val="(Пункт) Char,Назв. пунктов подраздела Char"/>
    <w:basedOn w:val="a1"/>
    <w:uiPriority w:val="99"/>
    <w:locked/>
    <w:rsid w:val="00206A3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Heading4Char">
    <w:name w:val="Heading 4 Char"/>
    <w:basedOn w:val="a1"/>
    <w:uiPriority w:val="99"/>
    <w:locked/>
    <w:rsid w:val="00206A3D"/>
    <w:rPr>
      <w:rFonts w:ascii="Arial" w:hAnsi="Arial" w:cs="Times New Roman"/>
      <w:b/>
      <w:noProof w:val="0"/>
      <w:color w:val="FF0000"/>
      <w:sz w:val="32"/>
      <w:lang w:val="ru-RU" w:eastAsia="ru-RU" w:bidi="ar-SA"/>
    </w:rPr>
  </w:style>
  <w:style w:type="character" w:customStyle="1" w:styleId="Heading5Char">
    <w:name w:val="Heading 5 Char"/>
    <w:basedOn w:val="a1"/>
    <w:uiPriority w:val="99"/>
    <w:locked/>
    <w:rsid w:val="00206A3D"/>
    <w:rPr>
      <w:rFonts w:ascii="Arial" w:hAnsi="Arial" w:cs="Times New Roman"/>
      <w:b/>
      <w:noProof w:val="0"/>
      <w:color w:val="000000"/>
      <w:sz w:val="28"/>
      <w:lang w:val="ru-RU" w:eastAsia="ru-RU" w:bidi="ar-SA"/>
    </w:rPr>
  </w:style>
  <w:style w:type="character" w:customStyle="1" w:styleId="Heading6Char">
    <w:name w:val="Heading 6 Char"/>
    <w:basedOn w:val="a1"/>
    <w:uiPriority w:val="99"/>
    <w:locked/>
    <w:rsid w:val="00206A3D"/>
    <w:rPr>
      <w:rFonts w:ascii="Arial" w:hAnsi="Arial" w:cs="Times New Roman"/>
      <w:b/>
      <w:noProof w:val="0"/>
      <w:color w:val="FF0000"/>
      <w:sz w:val="24"/>
      <w:lang w:val="ru-RU" w:eastAsia="ru-RU" w:bidi="ar-SA"/>
    </w:rPr>
  </w:style>
  <w:style w:type="character" w:customStyle="1" w:styleId="Heading7Char">
    <w:name w:val="Heading 7 Char"/>
    <w:basedOn w:val="a1"/>
    <w:uiPriority w:val="99"/>
    <w:locked/>
    <w:rsid w:val="00206A3D"/>
    <w:rPr>
      <w:rFonts w:ascii="Arial" w:hAnsi="Arial" w:cs="Times New Roman"/>
      <w:b/>
      <w:noProof w:val="0"/>
      <w:color w:val="FF0000"/>
      <w:lang w:val="ru-RU" w:eastAsia="ru-RU" w:bidi="ar-SA"/>
    </w:rPr>
  </w:style>
  <w:style w:type="character" w:customStyle="1" w:styleId="Heading8Char">
    <w:name w:val="Heading 8 Char"/>
    <w:basedOn w:val="a1"/>
    <w:uiPriority w:val="99"/>
    <w:locked/>
    <w:rsid w:val="00206A3D"/>
    <w:rPr>
      <w:rFonts w:ascii="NewtonCTT" w:hAnsi="NewtonCTT" w:cs="Times New Roman"/>
      <w:b/>
      <w:i/>
      <w:noProof w:val="0"/>
      <w:sz w:val="24"/>
      <w:lang w:val="ru-RU" w:eastAsia="ru-RU" w:bidi="ar-SA"/>
    </w:rPr>
  </w:style>
  <w:style w:type="character" w:customStyle="1" w:styleId="HeaderChar">
    <w:name w:val="Header Char"/>
    <w:basedOn w:val="a1"/>
    <w:uiPriority w:val="99"/>
    <w:locked/>
    <w:rsid w:val="00206A3D"/>
    <w:rPr>
      <w:rFonts w:cs="Times New Roman"/>
      <w:noProof w:val="0"/>
      <w:sz w:val="24"/>
      <w:lang w:val="ru-RU" w:eastAsia="ru-RU" w:bidi="ar-SA"/>
    </w:rPr>
  </w:style>
  <w:style w:type="character" w:customStyle="1" w:styleId="FooterChar">
    <w:name w:val="Footer Char"/>
    <w:basedOn w:val="a1"/>
    <w:uiPriority w:val="99"/>
    <w:locked/>
    <w:rsid w:val="00206A3D"/>
    <w:rPr>
      <w:rFonts w:cs="Times New Roman"/>
      <w:noProof w:val="0"/>
      <w:sz w:val="24"/>
      <w:lang w:val="ru-RU" w:eastAsia="ru-RU" w:bidi="ar-SA"/>
    </w:rPr>
  </w:style>
  <w:style w:type="paragraph" w:customStyle="1" w:styleId="212">
    <w:name w:val="Основной текст 21"/>
    <w:basedOn w:val="a"/>
    <w:uiPriority w:val="99"/>
    <w:rsid w:val="00206A3D"/>
    <w:pPr>
      <w:ind w:left="34" w:hanging="34"/>
      <w:jc w:val="both"/>
    </w:pPr>
    <w:rPr>
      <w:lang w:val="en-US"/>
    </w:rPr>
  </w:style>
  <w:style w:type="character" w:customStyle="1" w:styleId="BodyTextChar">
    <w:name w:val="Body Text Char"/>
    <w:basedOn w:val="a1"/>
    <w:uiPriority w:val="99"/>
    <w:locked/>
    <w:rsid w:val="00206A3D"/>
    <w:rPr>
      <w:rFonts w:cs="Times New Roman"/>
      <w:noProof w:val="0"/>
      <w:sz w:val="28"/>
      <w:lang w:val="ru-MO" w:eastAsia="ru-RU" w:bidi="ar-SA"/>
    </w:rPr>
  </w:style>
  <w:style w:type="paragraph" w:customStyle="1" w:styleId="1fa">
    <w:name w:val="Обычный1"/>
    <w:uiPriority w:val="99"/>
    <w:rsid w:val="00206A3D"/>
  </w:style>
  <w:style w:type="character" w:customStyle="1" w:styleId="BodyTextIndentChar">
    <w:name w:val="Body Text Indent Char"/>
    <w:basedOn w:val="a1"/>
    <w:uiPriority w:val="99"/>
    <w:locked/>
    <w:rsid w:val="00206A3D"/>
    <w:rPr>
      <w:rFonts w:ascii="Arial" w:hAnsi="Arial" w:cs="Times New Roman"/>
      <w:noProof w:val="0"/>
      <w:sz w:val="24"/>
      <w:lang w:val="ru-RU" w:eastAsia="ru-RU" w:bidi="ar-SA"/>
    </w:rPr>
  </w:style>
  <w:style w:type="character" w:customStyle="1" w:styleId="BodyTextIndent2Char">
    <w:name w:val="Body Text Indent 2 Char"/>
    <w:basedOn w:val="a1"/>
    <w:uiPriority w:val="99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paragraph" w:customStyle="1" w:styleId="1fb">
    <w:name w:val="Знак Знак Знак1 Знак Знак Знак Знак Знак Знак Знак"/>
    <w:basedOn w:val="a"/>
    <w:autoRedefine/>
    <w:uiPriority w:val="99"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c">
    <w:name w:val="Знак2"/>
    <w:basedOn w:val="a"/>
    <w:uiPriority w:val="99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2">
    <w:name w:val="Заголовок 11"/>
    <w:basedOn w:val="OsnTxt"/>
    <w:next w:val="Abz1"/>
    <w:uiPriority w:val="99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3">
    <w:name w:val="Заголовок 21"/>
    <w:basedOn w:val="112"/>
    <w:next w:val="Abz1"/>
    <w:uiPriority w:val="99"/>
    <w:rsid w:val="00206A3D"/>
    <w:pPr>
      <w:spacing w:before="360" w:after="60"/>
      <w:outlineLvl w:val="1"/>
    </w:pPr>
    <w:rPr>
      <w:sz w:val="16"/>
    </w:rPr>
  </w:style>
  <w:style w:type="paragraph" w:customStyle="1" w:styleId="311">
    <w:name w:val="Заголовок 31"/>
    <w:basedOn w:val="112"/>
    <w:next w:val="Abz1"/>
    <w:uiPriority w:val="99"/>
    <w:rsid w:val="00206A3D"/>
    <w:pPr>
      <w:jc w:val="left"/>
      <w:outlineLvl w:val="2"/>
    </w:pPr>
    <w:rPr>
      <w:spacing w:val="0"/>
      <w:sz w:val="16"/>
    </w:rPr>
  </w:style>
  <w:style w:type="character" w:customStyle="1" w:styleId="1fc">
    <w:name w:val="Основной шрифт абзаца1"/>
    <w:uiPriority w:val="99"/>
    <w:rsid w:val="00206A3D"/>
  </w:style>
  <w:style w:type="paragraph" w:customStyle="1" w:styleId="1fd">
    <w:name w:val="Нижний колонтитул1"/>
    <w:basedOn w:val="1fa"/>
    <w:uiPriority w:val="99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e">
    <w:name w:val="Верхний колонтитул1"/>
    <w:basedOn w:val="1fa"/>
    <w:uiPriority w:val="99"/>
    <w:rsid w:val="00206A3D"/>
    <w:pPr>
      <w:tabs>
        <w:tab w:val="center" w:pos="4153"/>
        <w:tab w:val="right" w:pos="8306"/>
      </w:tabs>
    </w:pPr>
  </w:style>
  <w:style w:type="paragraph" w:customStyle="1" w:styleId="1ff">
    <w:name w:val="Текст сноски1"/>
    <w:basedOn w:val="1fa"/>
    <w:uiPriority w:val="99"/>
    <w:rsid w:val="00206A3D"/>
  </w:style>
  <w:style w:type="paragraph" w:customStyle="1" w:styleId="1ff0">
    <w:name w:val="Знак Знак Знак Знак1"/>
    <w:basedOn w:val="a"/>
    <w:autoRedefine/>
    <w:uiPriority w:val="99"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CharCharCharChar0">
    <w:name w:val="Char Char Знак Знак Char Char Знак"/>
    <w:basedOn w:val="a"/>
    <w:autoRedefine/>
    <w:uiPriority w:val="99"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2">
    <w:name w:val="Знак"/>
    <w:basedOn w:val="a"/>
    <w:autoRedefine/>
    <w:uiPriority w:val="99"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3">
    <w:name w:val="Стиль"/>
    <w:uiPriority w:val="99"/>
    <w:rsid w:val="00206A3D"/>
  </w:style>
  <w:style w:type="paragraph" w:customStyle="1" w:styleId="1ff1">
    <w:name w:val="Без интервала1"/>
    <w:rsid w:val="00206A3D"/>
    <w:rPr>
      <w:rFonts w:eastAsia="Calibri"/>
    </w:rPr>
  </w:style>
  <w:style w:type="paragraph" w:customStyle="1" w:styleId="afffff4">
    <w:name w:val="Содержимое таблицы"/>
    <w:basedOn w:val="a"/>
    <w:uiPriority w:val="99"/>
    <w:rsid w:val="00206A3D"/>
    <w:pPr>
      <w:suppressLineNumbers/>
      <w:suppressAutoHyphens/>
    </w:pPr>
    <w:rPr>
      <w:lang w:eastAsia="ar-SA"/>
    </w:rPr>
  </w:style>
  <w:style w:type="paragraph" w:customStyle="1" w:styleId="ShTab">
    <w:name w:val="ShTab"/>
    <w:basedOn w:val="OsnTxt"/>
    <w:uiPriority w:val="99"/>
    <w:rsid w:val="00206A3D"/>
    <w:pPr>
      <w:spacing w:line="240" w:lineRule="auto"/>
      <w:ind w:firstLine="0"/>
      <w:jc w:val="center"/>
    </w:pPr>
    <w:rPr>
      <w:rFonts w:ascii="Arial" w:hAnsi="Arial"/>
    </w:rPr>
  </w:style>
  <w:style w:type="paragraph" w:customStyle="1" w:styleId="1ff2">
    <w:name w:val="Без интервала1"/>
    <w:uiPriority w:val="99"/>
    <w:qFormat/>
    <w:rsid w:val="00206A3D"/>
    <w:rPr>
      <w:rFonts w:eastAsia="Calibri"/>
    </w:rPr>
  </w:style>
  <w:style w:type="table" w:styleId="afffff5">
    <w:name w:val="Table Grid"/>
    <w:basedOn w:val="a2"/>
    <w:uiPriority w:val="99"/>
    <w:rsid w:val="00206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d">
    <w:name w:val="(Раздел) Знак3"/>
    <w:aliases w:val="Осн. разделы Знак Знак3,Заголовок 1 Знак1,Осн. разделы Знак1"/>
    <w:basedOn w:val="a1"/>
    <w:uiPriority w:val="99"/>
    <w:rsid w:val="00964FD8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paragraph" w:styleId="afffff6">
    <w:name w:val="No Spacing"/>
    <w:link w:val="afffff7"/>
    <w:uiPriority w:val="1"/>
    <w:qFormat/>
    <w:rsid w:val="00935FA8"/>
  </w:style>
  <w:style w:type="character" w:customStyle="1" w:styleId="afffff7">
    <w:name w:val="Без интервала Знак"/>
    <w:basedOn w:val="a1"/>
    <w:link w:val="afffff6"/>
    <w:uiPriority w:val="1"/>
    <w:locked/>
    <w:rsid w:val="006A76D8"/>
    <w:rPr>
      <w:lang w:val="ru-RU" w:eastAsia="ru-RU" w:bidi="ar-SA"/>
    </w:rPr>
  </w:style>
  <w:style w:type="character" w:customStyle="1" w:styleId="A00">
    <w:name w:val="A0"/>
    <w:uiPriority w:val="99"/>
    <w:rsid w:val="00D1616B"/>
    <w:rPr>
      <w:color w:val="000000"/>
      <w:sz w:val="14"/>
      <w:szCs w:val="14"/>
    </w:rPr>
  </w:style>
  <w:style w:type="paragraph" w:customStyle="1" w:styleId="2d">
    <w:name w:val="Стиль2"/>
    <w:uiPriority w:val="99"/>
    <w:rsid w:val="00743401"/>
    <w:pPr>
      <w:widowControl w:val="0"/>
      <w:autoSpaceDE w:val="0"/>
      <w:autoSpaceDN w:val="0"/>
    </w:pPr>
    <w:rPr>
      <w:rFonts w:eastAsia="Calibri"/>
      <w:spacing w:val="-1"/>
      <w:kern w:val="65535"/>
      <w:position w:val="-1"/>
      <w:sz w:val="24"/>
      <w:szCs w:val="24"/>
    </w:rPr>
  </w:style>
  <w:style w:type="paragraph" w:styleId="afffff8">
    <w:name w:val="footnote text"/>
    <w:basedOn w:val="a"/>
    <w:link w:val="afffff9"/>
    <w:rsid w:val="00D90D12"/>
    <w:rPr>
      <w:rFonts w:ascii="Arial" w:hAnsi="Arial"/>
      <w:sz w:val="18"/>
    </w:rPr>
  </w:style>
  <w:style w:type="character" w:customStyle="1" w:styleId="afffff9">
    <w:name w:val="Текст сноски Знак"/>
    <w:basedOn w:val="a1"/>
    <w:link w:val="afffff8"/>
    <w:rsid w:val="00D90D12"/>
    <w:rPr>
      <w:rFonts w:ascii="Arial" w:hAnsi="Arial"/>
      <w:sz w:val="18"/>
    </w:rPr>
  </w:style>
  <w:style w:type="paragraph" w:styleId="afffffa">
    <w:name w:val="annotation text"/>
    <w:basedOn w:val="a"/>
    <w:link w:val="afffffb"/>
    <w:uiPriority w:val="99"/>
    <w:rsid w:val="00D90D12"/>
  </w:style>
  <w:style w:type="character" w:customStyle="1" w:styleId="afffffb">
    <w:name w:val="Текст примечания Знак"/>
    <w:basedOn w:val="a1"/>
    <w:link w:val="afffffa"/>
    <w:uiPriority w:val="99"/>
    <w:rsid w:val="00D90D12"/>
  </w:style>
  <w:style w:type="character" w:customStyle="1" w:styleId="240">
    <w:name w:val="Знак Знак24"/>
    <w:basedOn w:val="a1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paragraph" w:styleId="afffffc">
    <w:name w:val="Title"/>
    <w:basedOn w:val="a"/>
    <w:link w:val="afffffd"/>
    <w:uiPriority w:val="99"/>
    <w:qFormat/>
    <w:rsid w:val="00D90D12"/>
    <w:pPr>
      <w:jc w:val="center"/>
    </w:pPr>
    <w:rPr>
      <w:rFonts w:ascii="Arial" w:hAnsi="Arial"/>
      <w:b/>
      <w:sz w:val="24"/>
    </w:rPr>
  </w:style>
  <w:style w:type="character" w:customStyle="1" w:styleId="afffffd">
    <w:name w:val="Название Знак"/>
    <w:basedOn w:val="a1"/>
    <w:link w:val="afffffc"/>
    <w:uiPriority w:val="99"/>
    <w:rsid w:val="00D90D12"/>
    <w:rPr>
      <w:rFonts w:ascii="Arial" w:hAnsi="Arial"/>
      <w:b/>
      <w:sz w:val="24"/>
    </w:rPr>
  </w:style>
  <w:style w:type="character" w:customStyle="1" w:styleId="2e">
    <w:name w:val="Знак Знак2"/>
    <w:basedOn w:val="a1"/>
    <w:rsid w:val="00D90D12"/>
    <w:rPr>
      <w:rFonts w:ascii="Arial" w:hAnsi="Arial"/>
      <w:b/>
      <w:sz w:val="24"/>
    </w:rPr>
  </w:style>
  <w:style w:type="character" w:customStyle="1" w:styleId="1ff3">
    <w:name w:val="Знак Знак1"/>
    <w:basedOn w:val="a1"/>
    <w:rsid w:val="00D90D12"/>
    <w:rPr>
      <w:rFonts w:ascii="NewtonCTT" w:hAnsi="NewtonCTT"/>
      <w:sz w:val="24"/>
    </w:rPr>
  </w:style>
  <w:style w:type="character" w:customStyle="1" w:styleId="afffffe">
    <w:name w:val="Знак Знак"/>
    <w:basedOn w:val="a1"/>
    <w:rsid w:val="00D90D12"/>
  </w:style>
  <w:style w:type="paragraph" w:styleId="affffff">
    <w:name w:val="Balloon Text"/>
    <w:basedOn w:val="a"/>
    <w:link w:val="affffff0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affffff0">
    <w:name w:val="Текст выноски Знак"/>
    <w:basedOn w:val="a1"/>
    <w:link w:val="affffff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101">
    <w:name w:val="Знак Знак10"/>
    <w:basedOn w:val="a1"/>
    <w:uiPriority w:val="99"/>
    <w:rsid w:val="00D90D12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2">
    <w:name w:val="Знак Знак8"/>
    <w:basedOn w:val="a1"/>
    <w:uiPriority w:val="99"/>
    <w:rsid w:val="00D90D12"/>
    <w:rPr>
      <w:rFonts w:ascii="Arial" w:hAnsi="Arial"/>
      <w:b/>
      <w:noProof/>
      <w:sz w:val="22"/>
      <w:lang w:val="ru-RU" w:eastAsia="ru-RU" w:bidi="ar-SA"/>
    </w:rPr>
  </w:style>
  <w:style w:type="character" w:customStyle="1" w:styleId="131">
    <w:name w:val="Знак Знак13"/>
    <w:basedOn w:val="a1"/>
    <w:uiPriority w:val="99"/>
    <w:rsid w:val="00D90D12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62">
    <w:name w:val="Знак Знак6"/>
    <w:basedOn w:val="a1"/>
    <w:uiPriority w:val="99"/>
    <w:rsid w:val="00D90D12"/>
    <w:rPr>
      <w:rFonts w:ascii="Arial" w:hAnsi="Arial"/>
      <w:b/>
      <w:color w:val="FF0000"/>
      <w:sz w:val="32"/>
    </w:rPr>
  </w:style>
  <w:style w:type="character" w:customStyle="1" w:styleId="241">
    <w:name w:val="Знак Знак24"/>
    <w:basedOn w:val="a1"/>
    <w:uiPriority w:val="99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54">
    <w:name w:val="Знак Знак5"/>
    <w:basedOn w:val="a1"/>
    <w:uiPriority w:val="99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2f">
    <w:name w:val="Знак Знак2"/>
    <w:basedOn w:val="a1"/>
    <w:uiPriority w:val="99"/>
    <w:rsid w:val="00D90D12"/>
    <w:rPr>
      <w:rFonts w:ascii="Arial" w:hAnsi="Arial"/>
      <w:b/>
      <w:sz w:val="24"/>
    </w:rPr>
  </w:style>
  <w:style w:type="character" w:customStyle="1" w:styleId="1ff4">
    <w:name w:val="Знак Знак1"/>
    <w:basedOn w:val="a1"/>
    <w:uiPriority w:val="99"/>
    <w:rsid w:val="00D90D12"/>
    <w:rPr>
      <w:rFonts w:ascii="NewtonCTT" w:hAnsi="NewtonCTT"/>
      <w:sz w:val="24"/>
    </w:rPr>
  </w:style>
  <w:style w:type="character" w:customStyle="1" w:styleId="affffff1">
    <w:name w:val="Знак Знак"/>
    <w:basedOn w:val="a1"/>
    <w:uiPriority w:val="99"/>
    <w:rsid w:val="00D90D12"/>
  </w:style>
  <w:style w:type="character" w:customStyle="1" w:styleId="140">
    <w:name w:val="Знак Знак14"/>
    <w:basedOn w:val="a1"/>
    <w:uiPriority w:val="99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93">
    <w:name w:val="Знак Знак9"/>
    <w:basedOn w:val="a1"/>
    <w:uiPriority w:val="99"/>
    <w:rsid w:val="00D90D12"/>
    <w:rPr>
      <w:rFonts w:ascii="Arial" w:hAnsi="Arial"/>
      <w:b/>
      <w:sz w:val="24"/>
    </w:rPr>
  </w:style>
  <w:style w:type="character" w:customStyle="1" w:styleId="72">
    <w:name w:val="Знак Знак7"/>
    <w:basedOn w:val="a1"/>
    <w:uiPriority w:val="99"/>
    <w:rsid w:val="00D90D12"/>
    <w:rPr>
      <w:rFonts w:ascii="NewtonCTT" w:hAnsi="NewtonCTT"/>
      <w:sz w:val="24"/>
    </w:rPr>
  </w:style>
  <w:style w:type="character" w:customStyle="1" w:styleId="44">
    <w:name w:val="Знак Знак4"/>
    <w:basedOn w:val="a1"/>
    <w:uiPriority w:val="99"/>
    <w:rsid w:val="00D90D12"/>
  </w:style>
  <w:style w:type="character" w:customStyle="1" w:styleId="3e">
    <w:name w:val="Знак Знак3"/>
    <w:basedOn w:val="a1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WW8Num2z0">
    <w:name w:val="WW8Num2z0"/>
    <w:uiPriority w:val="99"/>
    <w:rsid w:val="00817A75"/>
  </w:style>
  <w:style w:type="character" w:customStyle="1" w:styleId="WW8Num2z5">
    <w:name w:val="WW8Num2z5"/>
    <w:uiPriority w:val="99"/>
    <w:rsid w:val="00817A75"/>
  </w:style>
  <w:style w:type="character" w:customStyle="1" w:styleId="WW8Num17z2">
    <w:name w:val="WW8Num17z2"/>
    <w:uiPriority w:val="99"/>
    <w:rsid w:val="00817A75"/>
  </w:style>
  <w:style w:type="paragraph" w:styleId="affffff2">
    <w:name w:val="caption"/>
    <w:basedOn w:val="a"/>
    <w:next w:val="a"/>
    <w:uiPriority w:val="99"/>
    <w:qFormat/>
    <w:rsid w:val="0014098B"/>
    <w:pPr>
      <w:ind w:firstLine="720"/>
      <w:jc w:val="both"/>
    </w:pPr>
    <w:rPr>
      <w:sz w:val="24"/>
    </w:rPr>
  </w:style>
  <w:style w:type="paragraph" w:styleId="affffff3">
    <w:name w:val="Document Map"/>
    <w:basedOn w:val="a"/>
    <w:link w:val="affffff4"/>
    <w:uiPriority w:val="99"/>
    <w:rsid w:val="0014098B"/>
    <w:pPr>
      <w:shd w:val="clear" w:color="auto" w:fill="000080"/>
    </w:pPr>
    <w:rPr>
      <w:rFonts w:ascii="Tahoma" w:hAnsi="Tahoma"/>
    </w:rPr>
  </w:style>
  <w:style w:type="character" w:customStyle="1" w:styleId="affffff4">
    <w:name w:val="Схема документа Знак"/>
    <w:basedOn w:val="a1"/>
    <w:link w:val="affffff3"/>
    <w:uiPriority w:val="99"/>
    <w:rsid w:val="0014098B"/>
    <w:rPr>
      <w:rFonts w:ascii="Tahoma" w:hAnsi="Tahoma"/>
      <w:shd w:val="clear" w:color="auto" w:fill="000080"/>
    </w:rPr>
  </w:style>
  <w:style w:type="paragraph" w:styleId="3f">
    <w:name w:val="Body Text Indent 3"/>
    <w:basedOn w:val="a"/>
    <w:link w:val="3f0"/>
    <w:uiPriority w:val="99"/>
    <w:rsid w:val="0014098B"/>
    <w:pPr>
      <w:ind w:left="34" w:firstLine="284"/>
      <w:jc w:val="both"/>
    </w:pPr>
  </w:style>
  <w:style w:type="character" w:customStyle="1" w:styleId="3f0">
    <w:name w:val="Основной текст с отступом 3 Знак"/>
    <w:basedOn w:val="a1"/>
    <w:link w:val="3f"/>
    <w:uiPriority w:val="99"/>
    <w:rsid w:val="0014098B"/>
  </w:style>
  <w:style w:type="character" w:customStyle="1" w:styleId="affffff5">
    <w:name w:val="(Подраздел) Знак.Подразд. доклада Знак Знак"/>
    <w:uiPriority w:val="99"/>
    <w:rsid w:val="00692EAD"/>
    <w:rPr>
      <w:rFonts w:ascii="Arial" w:hAnsi="Arial"/>
      <w:b/>
      <w:noProof w:val="0"/>
      <w:sz w:val="24"/>
      <w:lang w:val="ru-RU"/>
    </w:rPr>
  </w:style>
  <w:style w:type="paragraph" w:styleId="1ff5">
    <w:name w:val="toc 1"/>
    <w:basedOn w:val="OsnTxt"/>
    <w:next w:val="a"/>
    <w:autoRedefine/>
    <w:uiPriority w:val="99"/>
    <w:rsid w:val="00692EAD"/>
    <w:pPr>
      <w:tabs>
        <w:tab w:val="left" w:pos="480"/>
        <w:tab w:val="right" w:leader="dot" w:pos="9344"/>
      </w:tabs>
      <w:ind w:right="1134" w:firstLine="0"/>
      <w:jc w:val="left"/>
    </w:pPr>
  </w:style>
  <w:style w:type="character" w:customStyle="1" w:styleId="HeaderChar1">
    <w:name w:val="Header Char1"/>
    <w:basedOn w:val="a1"/>
    <w:uiPriority w:val="99"/>
    <w:locked/>
    <w:rsid w:val="00692EAD"/>
    <w:rPr>
      <w:noProof w:val="0"/>
      <w:sz w:val="24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692EAD"/>
    <w:pPr>
      <w:spacing w:after="120" w:line="480" w:lineRule="auto"/>
      <w:ind w:left="283"/>
    </w:pPr>
    <w:rPr>
      <w:rFonts w:eastAsia="Calibri"/>
      <w:lang w:eastAsia="ar-SA"/>
    </w:rPr>
  </w:style>
  <w:style w:type="paragraph" w:customStyle="1" w:styleId="BodyText24">
    <w:name w:val="Body Text 24"/>
    <w:basedOn w:val="a"/>
    <w:uiPriority w:val="99"/>
    <w:rsid w:val="00692EAD"/>
    <w:pPr>
      <w:suppressAutoHyphens/>
      <w:ind w:firstLine="709"/>
      <w:jc w:val="both"/>
    </w:pPr>
    <w:rPr>
      <w:sz w:val="28"/>
      <w:lang w:eastAsia="ar-SA"/>
    </w:rPr>
  </w:style>
  <w:style w:type="character" w:customStyle="1" w:styleId="1ff6">
    <w:name w:val="Схема документа Знак1"/>
    <w:basedOn w:val="a1"/>
    <w:uiPriority w:val="99"/>
    <w:rsid w:val="00692EAD"/>
    <w:rPr>
      <w:rFonts w:ascii="Tahoma" w:hAnsi="Tahoma"/>
      <w:shd w:val="clear" w:color="auto" w:fill="000080"/>
    </w:rPr>
  </w:style>
  <w:style w:type="paragraph" w:customStyle="1" w:styleId="1ff7">
    <w:name w:val="единица измерения1"/>
    <w:basedOn w:val="a5"/>
    <w:uiPriority w:val="99"/>
    <w:rsid w:val="00692EAD"/>
    <w:pPr>
      <w:spacing w:after="40"/>
    </w:pPr>
    <w:rPr>
      <w:rFonts w:ascii="Times New Roman" w:hAnsi="Times New Roman"/>
      <w:noProof w:val="0"/>
      <w:sz w:val="14"/>
    </w:rPr>
  </w:style>
  <w:style w:type="character" w:customStyle="1" w:styleId="affffff6">
    <w:name w:val="Тема примечания Знак"/>
    <w:basedOn w:val="afffffb"/>
    <w:uiPriority w:val="99"/>
    <w:rsid w:val="00692EAD"/>
  </w:style>
  <w:style w:type="paragraph" w:styleId="affffff7">
    <w:name w:val="annotation subject"/>
    <w:basedOn w:val="afffffa"/>
    <w:next w:val="afffffa"/>
    <w:link w:val="1ff8"/>
    <w:uiPriority w:val="99"/>
    <w:unhideWhenUsed/>
    <w:rsid w:val="00692EAD"/>
    <w:rPr>
      <w:b/>
      <w:bCs/>
    </w:rPr>
  </w:style>
  <w:style w:type="character" w:customStyle="1" w:styleId="1ff8">
    <w:name w:val="Тема примечания Знак1"/>
    <w:basedOn w:val="afffffb"/>
    <w:link w:val="affffff7"/>
    <w:uiPriority w:val="99"/>
    <w:rsid w:val="00692EAD"/>
    <w:rPr>
      <w:b/>
      <w:bCs/>
    </w:rPr>
  </w:style>
  <w:style w:type="character" w:styleId="affffff8">
    <w:name w:val="footnote reference"/>
    <w:basedOn w:val="a1"/>
    <w:uiPriority w:val="99"/>
    <w:rsid w:val="00692EAD"/>
    <w:rPr>
      <w:vertAlign w:val="superscript"/>
    </w:rPr>
  </w:style>
  <w:style w:type="paragraph" w:customStyle="1" w:styleId="NomTel">
    <w:name w:val="NomTel"/>
    <w:basedOn w:val="a"/>
    <w:uiPriority w:val="99"/>
    <w:rsid w:val="00692EA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Default">
    <w:name w:val="Default"/>
    <w:uiPriority w:val="99"/>
    <w:rsid w:val="00692E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9Char1">
    <w:name w:val="Heading 9 Char1"/>
    <w:basedOn w:val="a1"/>
    <w:uiPriority w:val="99"/>
    <w:rsid w:val="00692EAD"/>
    <w:rPr>
      <w:rFonts w:ascii="NewtonCTT" w:hAnsi="NewtonCTT" w:cs="NewtonCTT"/>
      <w:b/>
      <w:bCs/>
      <w:position w:val="-2"/>
      <w:sz w:val="24"/>
      <w:szCs w:val="24"/>
      <w:lang w:val="ru-RU"/>
    </w:rPr>
  </w:style>
  <w:style w:type="paragraph" w:customStyle="1" w:styleId="1ff9">
    <w:name w:val="Глав1"/>
    <w:basedOn w:val="a0"/>
    <w:uiPriority w:val="99"/>
    <w:rsid w:val="00692EAD"/>
    <w:pPr>
      <w:pageBreakBefore/>
      <w:spacing w:before="120"/>
      <w:ind w:firstLine="0"/>
      <w:jc w:val="center"/>
    </w:pPr>
    <w:rPr>
      <w:b/>
      <w:sz w:val="18"/>
    </w:rPr>
  </w:style>
  <w:style w:type="paragraph" w:customStyle="1" w:styleId="affffff9">
    <w:name w:val="сталбец"/>
    <w:basedOn w:val="a"/>
    <w:uiPriority w:val="99"/>
    <w:rsid w:val="00692EAD"/>
    <w:pPr>
      <w:jc w:val="right"/>
    </w:pPr>
    <w:rPr>
      <w:rFonts w:ascii="Arial" w:hAnsi="Arial"/>
      <w:snapToGrid w:val="0"/>
      <w:color w:val="000000"/>
      <w:sz w:val="16"/>
    </w:rPr>
  </w:style>
  <w:style w:type="character" w:customStyle="1" w:styleId="Heading1Char1">
    <w:name w:val="Heading 1 Char1"/>
    <w:aliases w:val="(Раздел) Char1,Осн. разделы Char1"/>
    <w:basedOn w:val="a1"/>
    <w:uiPriority w:val="99"/>
    <w:locked/>
    <w:rsid w:val="00692EAD"/>
    <w:rPr>
      <w:rFonts w:ascii="Arial" w:hAnsi="Arial" w:cs="Times New Roman"/>
      <w:b/>
      <w:noProof/>
      <w:spacing w:val="20"/>
      <w:kern w:val="28"/>
      <w:sz w:val="20"/>
      <w:szCs w:val="20"/>
      <w:lang w:eastAsia="ru-RU"/>
    </w:rPr>
  </w:style>
  <w:style w:type="character" w:customStyle="1" w:styleId="Heading2Char1">
    <w:name w:val="Heading 2 Char1"/>
    <w:aliases w:val="(Подраздел) Char1,Подразд. доклада Char1"/>
    <w:basedOn w:val="a1"/>
    <w:uiPriority w:val="99"/>
    <w:locked/>
    <w:rsid w:val="00692EAD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3Char1">
    <w:name w:val="Heading 3 Char1"/>
    <w:aliases w:val="(Пункт) Char1,Назв. пунктов подраздела Char1"/>
    <w:basedOn w:val="a1"/>
    <w:uiPriority w:val="99"/>
    <w:locked/>
    <w:rsid w:val="00692EAD"/>
    <w:rPr>
      <w:rFonts w:ascii="Arial" w:hAnsi="Arial" w:cs="Times New Roman"/>
      <w:b/>
      <w:noProof/>
      <w:sz w:val="20"/>
      <w:szCs w:val="20"/>
      <w:lang w:eastAsia="ru-RU"/>
    </w:rPr>
  </w:style>
  <w:style w:type="character" w:customStyle="1" w:styleId="Heading4Char1">
    <w:name w:val="Heading 4 Char1"/>
    <w:basedOn w:val="a1"/>
    <w:uiPriority w:val="99"/>
    <w:locked/>
    <w:rsid w:val="00692EAD"/>
    <w:rPr>
      <w:rFonts w:ascii="Arial" w:hAnsi="Arial" w:cs="Times New Roman"/>
      <w:b/>
      <w:color w:val="FF0000"/>
      <w:sz w:val="20"/>
      <w:szCs w:val="20"/>
      <w:lang w:eastAsia="ru-RU"/>
    </w:rPr>
  </w:style>
  <w:style w:type="character" w:customStyle="1" w:styleId="150">
    <w:name w:val="Знак Знак15"/>
    <w:basedOn w:val="a1"/>
    <w:uiPriority w:val="99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21">
    <w:name w:val="Знак Знак12"/>
    <w:basedOn w:val="a1"/>
    <w:uiPriority w:val="99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3">
    <w:name w:val="Знак Знак11"/>
    <w:basedOn w:val="a1"/>
    <w:uiPriority w:val="99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paragraph" w:customStyle="1" w:styleId="3f1">
    <w:name w:val="Знак Знак Знак Знак3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10">
    <w:name w:val="Основной текст 211"/>
    <w:basedOn w:val="a"/>
    <w:uiPriority w:val="99"/>
    <w:rsid w:val="00692EAD"/>
    <w:pPr>
      <w:ind w:left="34" w:hanging="34"/>
      <w:jc w:val="both"/>
    </w:pPr>
    <w:rPr>
      <w:rFonts w:eastAsia="Calibri"/>
      <w:lang w:val="en-US"/>
    </w:rPr>
  </w:style>
  <w:style w:type="paragraph" w:customStyle="1" w:styleId="114">
    <w:name w:val="Обычный11"/>
    <w:uiPriority w:val="99"/>
    <w:rsid w:val="00692EAD"/>
    <w:rPr>
      <w:rFonts w:eastAsia="Calibri"/>
    </w:rPr>
  </w:style>
  <w:style w:type="paragraph" w:customStyle="1" w:styleId="122">
    <w:name w:val="Знак Знак Знак1 Знак Знак Знак Знак Знак Знак Знак2"/>
    <w:basedOn w:val="a"/>
    <w:autoRedefine/>
    <w:uiPriority w:val="99"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20">
    <w:name w:val="Знак22"/>
    <w:basedOn w:val="a"/>
    <w:uiPriority w:val="99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110">
    <w:name w:val="Заголовок 111"/>
    <w:basedOn w:val="OsnTxt"/>
    <w:next w:val="Abz1"/>
    <w:uiPriority w:val="99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111">
    <w:name w:val="Заголовок 211"/>
    <w:basedOn w:val="1110"/>
    <w:next w:val="Abz1"/>
    <w:uiPriority w:val="99"/>
    <w:rsid w:val="00692EAD"/>
  </w:style>
  <w:style w:type="paragraph" w:customStyle="1" w:styleId="3110">
    <w:name w:val="Заголовок 311"/>
    <w:basedOn w:val="1110"/>
    <w:next w:val="Abz1"/>
    <w:uiPriority w:val="99"/>
    <w:rsid w:val="00692EAD"/>
  </w:style>
  <w:style w:type="character" w:customStyle="1" w:styleId="115">
    <w:name w:val="Основной шрифт абзаца11"/>
    <w:uiPriority w:val="99"/>
    <w:rsid w:val="00692EAD"/>
  </w:style>
  <w:style w:type="paragraph" w:customStyle="1" w:styleId="116">
    <w:name w:val="Нижний колонтитул11"/>
    <w:basedOn w:val="114"/>
    <w:uiPriority w:val="99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117">
    <w:name w:val="Верхний колонтитул11"/>
    <w:basedOn w:val="114"/>
    <w:uiPriority w:val="99"/>
    <w:rsid w:val="00692EAD"/>
    <w:pPr>
      <w:tabs>
        <w:tab w:val="center" w:pos="4153"/>
        <w:tab w:val="right" w:pos="8306"/>
      </w:tabs>
    </w:pPr>
  </w:style>
  <w:style w:type="paragraph" w:customStyle="1" w:styleId="118">
    <w:name w:val="Текст сноски11"/>
    <w:basedOn w:val="114"/>
    <w:uiPriority w:val="99"/>
    <w:rsid w:val="00692EAD"/>
  </w:style>
  <w:style w:type="paragraph" w:customStyle="1" w:styleId="CharCharCharChar2">
    <w:name w:val="Char Char Знак Знак Char Char Знак2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f2">
    <w:name w:val="Знак3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910">
    <w:name w:val="Знак Знак91"/>
    <w:basedOn w:val="a1"/>
    <w:uiPriority w:val="99"/>
    <w:rsid w:val="00692EAD"/>
    <w:rPr>
      <w:rFonts w:ascii="Arial" w:hAnsi="Arial" w:cs="Times New Roman"/>
      <w:b/>
      <w:sz w:val="24"/>
      <w:lang w:val="ru-RU" w:eastAsia="ru-RU" w:bidi="ar-SA"/>
    </w:rPr>
  </w:style>
  <w:style w:type="character" w:customStyle="1" w:styleId="1010">
    <w:name w:val="Знак Знак101"/>
    <w:basedOn w:val="a1"/>
    <w:uiPriority w:val="99"/>
    <w:rsid w:val="00692EA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10">
    <w:name w:val="Знак Знак81"/>
    <w:basedOn w:val="a1"/>
    <w:uiPriority w:val="99"/>
    <w:rsid w:val="00692EA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151">
    <w:name w:val="Знак Знак151"/>
    <w:basedOn w:val="a1"/>
    <w:uiPriority w:val="99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41">
    <w:name w:val="Знак Знак141"/>
    <w:basedOn w:val="a1"/>
    <w:uiPriority w:val="99"/>
    <w:rsid w:val="00692EAD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1310">
    <w:name w:val="Знак Знак131"/>
    <w:basedOn w:val="a1"/>
    <w:uiPriority w:val="99"/>
    <w:rsid w:val="00692EAD"/>
    <w:rPr>
      <w:rFonts w:ascii="Arial" w:hAnsi="Arial" w:cs="Times New Roman"/>
      <w:b/>
      <w:color w:val="FF0000"/>
      <w:sz w:val="24"/>
      <w:lang w:val="ru-RU" w:eastAsia="ru-RU" w:bidi="ar-SA"/>
    </w:rPr>
  </w:style>
  <w:style w:type="character" w:customStyle="1" w:styleId="1210">
    <w:name w:val="Знак Знак121"/>
    <w:basedOn w:val="a1"/>
    <w:uiPriority w:val="99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11">
    <w:name w:val="Знак Знак111"/>
    <w:basedOn w:val="a1"/>
    <w:uiPriority w:val="99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610">
    <w:name w:val="Знак Знак61"/>
    <w:basedOn w:val="a1"/>
    <w:uiPriority w:val="99"/>
    <w:rsid w:val="00692EAD"/>
    <w:rPr>
      <w:rFonts w:cs="Times New Roman"/>
      <w:sz w:val="24"/>
      <w:lang w:val="ru-RU" w:eastAsia="ru-RU" w:bidi="ar-SA"/>
    </w:rPr>
  </w:style>
  <w:style w:type="character" w:customStyle="1" w:styleId="710">
    <w:name w:val="Знак Знак71"/>
    <w:basedOn w:val="a1"/>
    <w:uiPriority w:val="99"/>
    <w:rsid w:val="00692EAD"/>
    <w:rPr>
      <w:rFonts w:cs="Times New Roman"/>
      <w:sz w:val="24"/>
      <w:lang w:val="ru-RU" w:eastAsia="ru-RU" w:bidi="ar-SA"/>
    </w:rPr>
  </w:style>
  <w:style w:type="paragraph" w:customStyle="1" w:styleId="221">
    <w:name w:val="Основной текст 22"/>
    <w:basedOn w:val="a"/>
    <w:uiPriority w:val="99"/>
    <w:rsid w:val="00692EAD"/>
    <w:pPr>
      <w:ind w:left="34" w:hanging="34"/>
      <w:jc w:val="both"/>
    </w:pPr>
    <w:rPr>
      <w:rFonts w:eastAsia="Calibri"/>
      <w:lang w:val="en-US"/>
    </w:rPr>
  </w:style>
  <w:style w:type="character" w:customStyle="1" w:styleId="312">
    <w:name w:val="Знак Знак31"/>
    <w:basedOn w:val="a1"/>
    <w:rsid w:val="00692EAD"/>
    <w:rPr>
      <w:rFonts w:cs="Times New Roman"/>
      <w:sz w:val="28"/>
      <w:lang w:val="ru-MO" w:eastAsia="ru-RU" w:bidi="ar-SA"/>
    </w:rPr>
  </w:style>
  <w:style w:type="paragraph" w:customStyle="1" w:styleId="2f0">
    <w:name w:val="Обычный2"/>
    <w:uiPriority w:val="99"/>
    <w:rsid w:val="00692EAD"/>
    <w:rPr>
      <w:rFonts w:eastAsia="Calibri"/>
    </w:rPr>
  </w:style>
  <w:style w:type="character" w:customStyle="1" w:styleId="511">
    <w:name w:val="Знак Знак51"/>
    <w:basedOn w:val="a1"/>
    <w:uiPriority w:val="99"/>
    <w:rsid w:val="00692EAD"/>
    <w:rPr>
      <w:rFonts w:ascii="Arial" w:hAnsi="Arial" w:cs="Times New Roman"/>
      <w:sz w:val="24"/>
      <w:lang w:val="ru-RU" w:eastAsia="ru-RU" w:bidi="ar-SA"/>
    </w:rPr>
  </w:style>
  <w:style w:type="character" w:customStyle="1" w:styleId="410">
    <w:name w:val="Знак Знак41"/>
    <w:basedOn w:val="a1"/>
    <w:uiPriority w:val="99"/>
    <w:rsid w:val="00692EAD"/>
    <w:rPr>
      <w:rFonts w:ascii="Arial" w:hAnsi="Arial" w:cs="Times New Roman"/>
      <w:b/>
      <w:sz w:val="24"/>
      <w:lang w:val="ru-RU" w:eastAsia="ru-RU" w:bidi="ar-SA"/>
    </w:rPr>
  </w:style>
  <w:style w:type="paragraph" w:customStyle="1" w:styleId="119">
    <w:name w:val="Знак Знак Знак1 Знак Знак Знак Знак Знак Знак Знак1"/>
    <w:basedOn w:val="a"/>
    <w:autoRedefine/>
    <w:uiPriority w:val="99"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15">
    <w:name w:val="Знак21"/>
    <w:basedOn w:val="a"/>
    <w:uiPriority w:val="99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2f1">
    <w:name w:val="Знак Знак Знак Знак2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3">
    <w:name w:val="Заголовок 12"/>
    <w:basedOn w:val="OsnTxt"/>
    <w:next w:val="Abz1"/>
    <w:uiPriority w:val="99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22">
    <w:name w:val="Заголовок 22"/>
    <w:basedOn w:val="123"/>
    <w:next w:val="Abz1"/>
    <w:uiPriority w:val="99"/>
    <w:rsid w:val="00692EAD"/>
    <w:pPr>
      <w:spacing w:before="360" w:after="60"/>
      <w:outlineLvl w:val="1"/>
    </w:pPr>
    <w:rPr>
      <w:sz w:val="16"/>
    </w:rPr>
  </w:style>
  <w:style w:type="paragraph" w:customStyle="1" w:styleId="320">
    <w:name w:val="Заголовок 32"/>
    <w:basedOn w:val="123"/>
    <w:next w:val="Abz1"/>
    <w:uiPriority w:val="99"/>
    <w:rsid w:val="00692EAD"/>
    <w:pPr>
      <w:jc w:val="left"/>
      <w:outlineLvl w:val="2"/>
    </w:pPr>
    <w:rPr>
      <w:spacing w:val="0"/>
      <w:sz w:val="16"/>
    </w:rPr>
  </w:style>
  <w:style w:type="character" w:customStyle="1" w:styleId="2f2">
    <w:name w:val="Основной шрифт абзаца2"/>
    <w:uiPriority w:val="99"/>
    <w:rsid w:val="00692EAD"/>
  </w:style>
  <w:style w:type="paragraph" w:customStyle="1" w:styleId="2f3">
    <w:name w:val="Нижний колонтитул2"/>
    <w:basedOn w:val="2f0"/>
    <w:uiPriority w:val="99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2f4">
    <w:name w:val="Верхний колонтитул2"/>
    <w:basedOn w:val="2f0"/>
    <w:uiPriority w:val="99"/>
    <w:rsid w:val="00692EAD"/>
    <w:pPr>
      <w:tabs>
        <w:tab w:val="center" w:pos="4153"/>
        <w:tab w:val="right" w:pos="8306"/>
      </w:tabs>
    </w:pPr>
  </w:style>
  <w:style w:type="paragraph" w:customStyle="1" w:styleId="2f5">
    <w:name w:val="Текст сноски2"/>
    <w:basedOn w:val="2f0"/>
    <w:uiPriority w:val="99"/>
    <w:rsid w:val="00692EAD"/>
  </w:style>
  <w:style w:type="paragraph" w:customStyle="1" w:styleId="CharCharCharChar1">
    <w:name w:val="Char Char Знак Знак Char Char Знак1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fa">
    <w:name w:val="Знак1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f6">
    <w:name w:val="Без интервала2"/>
    <w:uiPriority w:val="99"/>
    <w:qFormat/>
    <w:rsid w:val="00692EAD"/>
  </w:style>
  <w:style w:type="paragraph" w:customStyle="1" w:styleId="3f3">
    <w:name w:val="Çàãîëîâ 3"/>
    <w:basedOn w:val="aff"/>
    <w:next w:val="First1"/>
    <w:uiPriority w:val="99"/>
    <w:rsid w:val="00692EAD"/>
    <w:pPr>
      <w:spacing w:before="213" w:after="142"/>
      <w:ind w:firstLine="0"/>
    </w:pPr>
    <w:rPr>
      <w:rFonts w:ascii="Arial" w:eastAsia="Calibri" w:hAnsi="Arial"/>
      <w:b/>
      <w:noProof w:val="0"/>
      <w:sz w:val="20"/>
      <w:lang w:eastAsia="ja-JP"/>
    </w:rPr>
  </w:style>
  <w:style w:type="paragraph" w:styleId="3f4">
    <w:name w:val="toc 3"/>
    <w:basedOn w:val="a"/>
    <w:next w:val="a"/>
    <w:autoRedefine/>
    <w:uiPriority w:val="99"/>
    <w:rsid w:val="00692EAD"/>
    <w:pPr>
      <w:ind w:left="400"/>
    </w:pPr>
  </w:style>
  <w:style w:type="character" w:customStyle="1" w:styleId="2f7">
    <w:name w:val="Основной текст 2 Знак"/>
    <w:link w:val="2f8"/>
    <w:uiPriority w:val="99"/>
    <w:rsid w:val="00692EAD"/>
  </w:style>
  <w:style w:type="paragraph" w:styleId="2f8">
    <w:name w:val="Body Text 2"/>
    <w:basedOn w:val="a"/>
    <w:link w:val="2f7"/>
    <w:uiPriority w:val="99"/>
    <w:rsid w:val="00692EAD"/>
    <w:pPr>
      <w:spacing w:line="360" w:lineRule="auto"/>
      <w:jc w:val="both"/>
    </w:pPr>
  </w:style>
  <w:style w:type="character" w:customStyle="1" w:styleId="216">
    <w:name w:val="Основной текст 2 Знак1"/>
    <w:basedOn w:val="a1"/>
    <w:uiPriority w:val="99"/>
    <w:rsid w:val="00692EAD"/>
  </w:style>
  <w:style w:type="character" w:customStyle="1" w:styleId="hps">
    <w:name w:val="hps"/>
    <w:basedOn w:val="a1"/>
    <w:uiPriority w:val="99"/>
    <w:rsid w:val="00692EAD"/>
  </w:style>
  <w:style w:type="character" w:customStyle="1" w:styleId="longtext">
    <w:name w:val="long_text"/>
    <w:basedOn w:val="a1"/>
    <w:uiPriority w:val="99"/>
    <w:rsid w:val="00692EAD"/>
  </w:style>
  <w:style w:type="character" w:customStyle="1" w:styleId="280">
    <w:name w:val="Знак Знак28"/>
    <w:locked/>
    <w:rsid w:val="00692EA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correction">
    <w:name w:val="correction"/>
    <w:uiPriority w:val="99"/>
    <w:rsid w:val="00692EAD"/>
  </w:style>
  <w:style w:type="character" w:customStyle="1" w:styleId="shorttext">
    <w:name w:val="short_text"/>
    <w:uiPriority w:val="99"/>
    <w:rsid w:val="00692EAD"/>
  </w:style>
  <w:style w:type="character" w:customStyle="1" w:styleId="Abz11">
    <w:name w:val="Abz1 Знак"/>
    <w:basedOn w:val="a1"/>
    <w:uiPriority w:val="99"/>
    <w:rsid w:val="00692EAD"/>
    <w:rPr>
      <w:rFonts w:ascii="KZ Arial" w:hAnsi="KZ Arial"/>
      <w:noProof w:val="0"/>
      <w:lang w:val="ru-RU" w:eastAsia="ru-RU" w:bidi="ar-SA"/>
    </w:rPr>
  </w:style>
  <w:style w:type="character" w:customStyle="1" w:styleId="ShapTabl0">
    <w:name w:val="ShapTabl Знак"/>
    <w:basedOn w:val="a1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character" w:customStyle="1" w:styleId="Bok0">
    <w:name w:val="Bok Знак"/>
    <w:basedOn w:val="ShapTabl0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paragraph" w:styleId="2f9">
    <w:name w:val="toc 2"/>
    <w:basedOn w:val="a"/>
    <w:next w:val="a"/>
    <w:autoRedefine/>
    <w:uiPriority w:val="99"/>
    <w:rsid w:val="00692EAD"/>
    <w:pPr>
      <w:ind w:left="200"/>
    </w:pPr>
  </w:style>
  <w:style w:type="paragraph" w:customStyle="1" w:styleId="OaieaOaaeeouAia">
    <w:name w:val="OaieaOaaeeouAia"/>
    <w:basedOn w:val="OaieaOaaeeou"/>
    <w:uiPriority w:val="99"/>
    <w:rsid w:val="00692EAD"/>
    <w:rPr>
      <w:rFonts w:ascii="Arial" w:hAnsi="Arial"/>
      <w:sz w:val="14"/>
      <w:lang w:val="en-US"/>
    </w:rPr>
  </w:style>
  <w:style w:type="paragraph" w:customStyle="1" w:styleId="OaieaOaaeeou">
    <w:name w:val="OaieaOaaeeou"/>
    <w:basedOn w:val="IniOaeno"/>
    <w:next w:val="a"/>
    <w:uiPriority w:val="99"/>
    <w:rsid w:val="00692EAD"/>
    <w:pPr>
      <w:ind w:firstLine="0"/>
      <w:jc w:val="center"/>
    </w:pPr>
    <w:rPr>
      <w:color w:val="auto"/>
      <w:sz w:val="16"/>
    </w:rPr>
  </w:style>
  <w:style w:type="paragraph" w:customStyle="1" w:styleId="WW-">
    <w:name w:val="WW-Обычный (веб)"/>
    <w:basedOn w:val="a"/>
    <w:uiPriority w:val="99"/>
    <w:rsid w:val="00692EAD"/>
    <w:pPr>
      <w:suppressAutoHyphens/>
      <w:spacing w:before="280" w:after="280"/>
      <w:ind w:firstLine="709"/>
    </w:pPr>
    <w:rPr>
      <w:sz w:val="24"/>
      <w:szCs w:val="24"/>
      <w:lang w:eastAsia="ar-SA"/>
    </w:rPr>
  </w:style>
  <w:style w:type="paragraph" w:styleId="affffffa">
    <w:name w:val="TOC Heading"/>
    <w:basedOn w:val="1"/>
    <w:next w:val="a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noProof w:val="0"/>
      <w:color w:val="365F91"/>
      <w:spacing w:val="0"/>
      <w:kern w:val="0"/>
      <w:szCs w:val="28"/>
      <w:lang w:eastAsia="en-US"/>
    </w:rPr>
  </w:style>
  <w:style w:type="character" w:styleId="affffffb">
    <w:name w:val="endnote reference"/>
    <w:basedOn w:val="a1"/>
    <w:uiPriority w:val="99"/>
    <w:rsid w:val="00692EAD"/>
    <w:rPr>
      <w:rFonts w:cs="Times New Roman"/>
      <w:vertAlign w:val="superscript"/>
    </w:rPr>
  </w:style>
  <w:style w:type="paragraph" w:customStyle="1" w:styleId="affffffc">
    <w:name w:val="Сохранено"/>
    <w:uiPriority w:val="99"/>
    <w:rsid w:val="00692EAD"/>
    <w:rPr>
      <w:sz w:val="24"/>
      <w:szCs w:val="24"/>
    </w:rPr>
  </w:style>
  <w:style w:type="character" w:styleId="affffffd">
    <w:name w:val="annotation reference"/>
    <w:basedOn w:val="a1"/>
    <w:uiPriority w:val="99"/>
    <w:rsid w:val="00692EAD"/>
    <w:rPr>
      <w:sz w:val="16"/>
    </w:rPr>
  </w:style>
  <w:style w:type="paragraph" w:customStyle="1" w:styleId="2fa">
    <w:name w:val="Çàãîëîâ 2"/>
    <w:basedOn w:val="2"/>
    <w:next w:val="a"/>
    <w:uiPriority w:val="99"/>
    <w:rsid w:val="00692EAD"/>
    <w:pPr>
      <w:spacing w:before="320" w:after="200"/>
      <w:ind w:left="0" w:firstLine="0"/>
      <w:jc w:val="left"/>
      <w:outlineLvl w:val="9"/>
    </w:pPr>
  </w:style>
  <w:style w:type="character" w:customStyle="1" w:styleId="TitleChar">
    <w:name w:val="Title Char"/>
    <w:basedOn w:val="a1"/>
    <w:uiPriority w:val="99"/>
    <w:locked/>
    <w:rsid w:val="00692EAD"/>
    <w:rPr>
      <w:rFonts w:ascii="Arial" w:hAnsi="Arial" w:cs="Times New Roman"/>
      <w:b/>
      <w:sz w:val="24"/>
    </w:rPr>
  </w:style>
  <w:style w:type="paragraph" w:customStyle="1" w:styleId="2fb">
    <w:name w:val="Врезанная сноска2"/>
    <w:basedOn w:val="a4"/>
    <w:uiPriority w:val="99"/>
    <w:rsid w:val="00692EAD"/>
    <w:pPr>
      <w:spacing w:before="0" w:after="0"/>
      <w:ind w:left="397" w:hanging="170"/>
    </w:pPr>
    <w:rPr>
      <w:noProof w:val="0"/>
      <w:sz w:val="12"/>
      <w:szCs w:val="18"/>
    </w:rPr>
  </w:style>
  <w:style w:type="paragraph" w:customStyle="1" w:styleId="1ffb">
    <w:name w:val="Заголовок 1.(Раздел).Осн. разделы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noProof w:val="0"/>
      <w:spacing w:val="20"/>
      <w:kern w:val="28"/>
      <w:sz w:val="28"/>
    </w:rPr>
  </w:style>
  <w:style w:type="paragraph" w:customStyle="1" w:styleId="2fc">
    <w:name w:val="Заголовок 2.(Подраздел).Подразд. доклада"/>
    <w:uiPriority w:val="99"/>
    <w:rsid w:val="00692EAD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customStyle="1" w:styleId="3f5">
    <w:name w:val="Заголовок 3.(Пункт).Назв. пунктов подраздела"/>
    <w:basedOn w:val="a0"/>
    <w:uiPriority w:val="99"/>
    <w:rsid w:val="00692EAD"/>
    <w:pPr>
      <w:keepNext/>
      <w:spacing w:before="200" w:after="200"/>
      <w:ind w:firstLine="0"/>
      <w:jc w:val="left"/>
      <w:outlineLvl w:val="2"/>
    </w:pPr>
    <w:rPr>
      <w:b/>
      <w:noProof w:val="0"/>
      <w:sz w:val="22"/>
    </w:rPr>
  </w:style>
  <w:style w:type="character" w:customStyle="1" w:styleId="Heading1CharCharChar">
    <w:name w:val="Heading 1 Char.(Раздел) Char.Осн. разделы Char"/>
    <w:uiPriority w:val="99"/>
    <w:rsid w:val="00692EAD"/>
    <w:rPr>
      <w:rFonts w:ascii="Cambria" w:hAnsi="Cambria"/>
      <w:b/>
      <w:kern w:val="32"/>
      <w:sz w:val="32"/>
    </w:rPr>
  </w:style>
  <w:style w:type="character" w:customStyle="1" w:styleId="Heading2CharCharChar">
    <w:name w:val="Heading 2 Char.(Подраздел) Char.Подразд. доклада Char"/>
    <w:uiPriority w:val="99"/>
    <w:rsid w:val="00692EAD"/>
    <w:rPr>
      <w:rFonts w:ascii="Cambria" w:hAnsi="Cambria"/>
      <w:b/>
      <w:i/>
      <w:sz w:val="28"/>
    </w:rPr>
  </w:style>
  <w:style w:type="character" w:customStyle="1" w:styleId="Heading3CharCharChar">
    <w:name w:val="Heading 3 Char.(Пункт) Char.Назв. пунктов подраздела Char"/>
    <w:uiPriority w:val="99"/>
    <w:rsid w:val="00692EAD"/>
    <w:rPr>
      <w:rFonts w:ascii="Cambria" w:hAnsi="Cambria"/>
      <w:b/>
      <w:sz w:val="26"/>
    </w:rPr>
  </w:style>
  <w:style w:type="character" w:customStyle="1" w:styleId="Heading9Char">
    <w:name w:val="Heading 9 Char"/>
    <w:uiPriority w:val="99"/>
    <w:rsid w:val="00692EAD"/>
    <w:rPr>
      <w:rFonts w:ascii="Cambria" w:hAnsi="Cambria"/>
    </w:rPr>
  </w:style>
  <w:style w:type="paragraph" w:customStyle="1" w:styleId="1ffc">
    <w:name w:val="Основной текст с отступом1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1ffd">
    <w:name w:val="Заголовок оглавления1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character" w:customStyle="1" w:styleId="affffffe">
    <w:name w:val="(Раздел) Знак.Осн. разделы Знак Знак"/>
    <w:uiPriority w:val="99"/>
    <w:rsid w:val="00692EAD"/>
    <w:rPr>
      <w:rFonts w:ascii="Arial" w:hAnsi="Arial"/>
      <w:b/>
      <w:noProof w:val="0"/>
      <w:spacing w:val="20"/>
      <w:kern w:val="28"/>
      <w:sz w:val="18"/>
      <w:lang w:val="ru-RU"/>
    </w:rPr>
  </w:style>
  <w:style w:type="character" w:customStyle="1" w:styleId="afffffff">
    <w:name w:val="(Пункт) Знак.Назв. пунктов подраздела Знак Знак"/>
    <w:uiPriority w:val="99"/>
    <w:rsid w:val="00692EAD"/>
    <w:rPr>
      <w:rFonts w:ascii="Arial" w:hAnsi="Arial"/>
      <w:b/>
      <w:noProof w:val="0"/>
      <w:sz w:val="18"/>
      <w:lang w:val="ru-RU"/>
    </w:rPr>
  </w:style>
  <w:style w:type="paragraph" w:customStyle="1" w:styleId="1ffe">
    <w:name w:val="Текст выноски1"/>
    <w:uiPriority w:val="99"/>
    <w:rsid w:val="00692EAD"/>
    <w:rPr>
      <w:rFonts w:ascii="Tahoma" w:hAnsi="Tahoma"/>
      <w:sz w:val="16"/>
    </w:rPr>
  </w:style>
  <w:style w:type="character" w:customStyle="1" w:styleId="BalloonTextChar">
    <w:name w:val="Balloon Text Char"/>
    <w:uiPriority w:val="99"/>
    <w:rsid w:val="00692EAD"/>
    <w:rPr>
      <w:rFonts w:ascii="Tahoma" w:hAnsi="Tahoma"/>
      <w:sz w:val="16"/>
    </w:rPr>
  </w:style>
  <w:style w:type="character" w:customStyle="1" w:styleId="s1">
    <w:name w:val="s1"/>
    <w:basedOn w:val="a1"/>
    <w:uiPriority w:val="99"/>
    <w:rsid w:val="00692EAD"/>
    <w:rPr>
      <w:rFonts w:ascii="Times New Roman" w:hAnsi="Times New Roman"/>
      <w:b/>
      <w:i/>
      <w:strike/>
      <w:sz w:val="22"/>
      <w:u w:val="none"/>
      <w:effect w:val="none"/>
    </w:rPr>
  </w:style>
  <w:style w:type="paragraph" w:styleId="45">
    <w:name w:val="toc 4"/>
    <w:basedOn w:val="OsnTxt"/>
    <w:next w:val="a"/>
    <w:autoRedefine/>
    <w:uiPriority w:val="99"/>
    <w:rsid w:val="00692EAD"/>
    <w:pPr>
      <w:tabs>
        <w:tab w:val="right" w:leader="dot" w:pos="9344"/>
      </w:tabs>
      <w:ind w:left="1202" w:right="1134" w:firstLine="0"/>
      <w:jc w:val="left"/>
    </w:pPr>
  </w:style>
  <w:style w:type="paragraph" w:customStyle="1" w:styleId="2fd">
    <w:name w:val="Основной текст с отступом2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2fe">
    <w:name w:val="Заголовок оглавления2"/>
    <w:basedOn w:val="1ffb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2ff">
    <w:name w:val="Текст выноски2"/>
    <w:uiPriority w:val="99"/>
    <w:rsid w:val="00692EAD"/>
    <w:rPr>
      <w:rFonts w:ascii="Tahoma" w:hAnsi="Tahoma"/>
      <w:sz w:val="16"/>
    </w:rPr>
  </w:style>
  <w:style w:type="character" w:customStyle="1" w:styleId="Heading5Char1">
    <w:name w:val="Heading 5 Char1"/>
    <w:uiPriority w:val="99"/>
    <w:rsid w:val="00692EAD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1">
    <w:name w:val="Heading 6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1">
    <w:name w:val="Heading 7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1">
    <w:name w:val="Heading 8 Char1"/>
    <w:uiPriority w:val="99"/>
    <w:rsid w:val="00692EAD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TitleChar1">
    <w:name w:val="Title Char1"/>
    <w:uiPriority w:val="99"/>
    <w:rsid w:val="00692EAD"/>
    <w:rPr>
      <w:rFonts w:ascii="Arial" w:hAnsi="Arial" w:cs="Arial"/>
      <w:b/>
      <w:bCs/>
      <w:sz w:val="20"/>
      <w:szCs w:val="20"/>
    </w:rPr>
  </w:style>
  <w:style w:type="character" w:customStyle="1" w:styleId="BodyTextIndentChar1">
    <w:name w:val="Body Text Indent Char1"/>
    <w:uiPriority w:val="99"/>
    <w:rsid w:val="00692EAD"/>
    <w:rPr>
      <w:rFonts w:ascii="Arial" w:hAnsi="Arial" w:cs="Arial"/>
      <w:sz w:val="20"/>
      <w:szCs w:val="20"/>
    </w:rPr>
  </w:style>
  <w:style w:type="character" w:customStyle="1" w:styleId="FooterChar1">
    <w:name w:val="Footer Char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rsid w:val="00692EAD"/>
    <w:rPr>
      <w:rFonts w:ascii="Tahoma" w:hAnsi="Tahoma" w:cs="Tahoma"/>
      <w:sz w:val="16"/>
      <w:szCs w:val="16"/>
    </w:rPr>
  </w:style>
  <w:style w:type="character" w:customStyle="1" w:styleId="BodyTextChar1">
    <w:name w:val="Body Text Char1"/>
    <w:uiPriority w:val="99"/>
    <w:rsid w:val="00692EAD"/>
    <w:rPr>
      <w:rFonts w:ascii="Times New Roman" w:hAnsi="Times New Roman" w:cs="Times New Roman"/>
      <w:sz w:val="20"/>
      <w:szCs w:val="20"/>
    </w:rPr>
  </w:style>
  <w:style w:type="paragraph" w:customStyle="1" w:styleId="11a">
    <w:name w:val="Заголовок 1.(Раздел).Осн. разделы1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17">
    <w:name w:val="Заголовок 2.(Подраздел).Подразд. доклада1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13">
    <w:name w:val="Заголовок 3.(Пункт).Назв. пунктов подраздела1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1CharCharChar1">
    <w:name w:val="Heading 1 Char.(Раздел) Char.Осн. разделы Char1"/>
    <w:uiPriority w:val="99"/>
    <w:rsid w:val="00692EAD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CharChar1">
    <w:name w:val="Heading 2 Char.(Подраздел) Char.Подразд. доклада Char1"/>
    <w:uiPriority w:val="99"/>
    <w:rsid w:val="00692EAD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1">
    <w:name w:val="Heading 3 Char.(Пункт) Char.Назв. пунктов подраздела Char1"/>
    <w:uiPriority w:val="99"/>
    <w:rsid w:val="00692EAD"/>
    <w:rPr>
      <w:rFonts w:ascii="Cambria" w:hAnsi="Cambria" w:cs="Cambria"/>
      <w:b/>
      <w:bCs/>
      <w:sz w:val="26"/>
      <w:szCs w:val="26"/>
    </w:rPr>
  </w:style>
  <w:style w:type="character" w:customStyle="1" w:styleId="218">
    <w:name w:val="Знак Знак21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BodyTextIndent1">
    <w:name w:val="Body Text Indent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">
    <w:name w:val="TOC Heading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character" w:customStyle="1" w:styleId="1fff">
    <w:name w:val="(Раздел) Знак.Осн. разделы Знак Знак1"/>
    <w:uiPriority w:val="99"/>
    <w:rsid w:val="00692EAD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1fff0">
    <w:name w:val="(Подраздел) Знак.Подразд. доклада Знак Знак1"/>
    <w:uiPriority w:val="99"/>
    <w:rsid w:val="00692EAD"/>
    <w:rPr>
      <w:rFonts w:ascii="Arial" w:hAnsi="Arial" w:cs="Arial"/>
      <w:b/>
      <w:bCs/>
      <w:sz w:val="24"/>
      <w:szCs w:val="24"/>
      <w:lang w:val="ru-RU"/>
    </w:rPr>
  </w:style>
  <w:style w:type="character" w:customStyle="1" w:styleId="1fff1">
    <w:name w:val="(Пункт) Знак.Назв. пунктов подраздела Знак Знак1"/>
    <w:uiPriority w:val="99"/>
    <w:rsid w:val="00692EAD"/>
    <w:rPr>
      <w:rFonts w:ascii="Arial" w:hAnsi="Arial" w:cs="Arial"/>
      <w:b/>
      <w:bCs/>
      <w:sz w:val="18"/>
      <w:szCs w:val="18"/>
      <w:lang w:val="ru-RU"/>
    </w:rPr>
  </w:style>
  <w:style w:type="paragraph" w:customStyle="1" w:styleId="BalloonText1">
    <w:name w:val="Balloon Text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styleId="afffffff0">
    <w:name w:val="Plain Text"/>
    <w:basedOn w:val="a"/>
    <w:link w:val="afffffff1"/>
    <w:uiPriority w:val="99"/>
    <w:rsid w:val="00692EAD"/>
    <w:rPr>
      <w:rFonts w:ascii="Courier New" w:hAnsi="Courier New"/>
    </w:rPr>
  </w:style>
  <w:style w:type="character" w:customStyle="1" w:styleId="afffffff1">
    <w:name w:val="Текст Знак"/>
    <w:basedOn w:val="a1"/>
    <w:link w:val="afffffff0"/>
    <w:uiPriority w:val="99"/>
    <w:rsid w:val="00692EAD"/>
    <w:rPr>
      <w:rFonts w:ascii="Courier New" w:hAnsi="Courier New"/>
    </w:rPr>
  </w:style>
  <w:style w:type="paragraph" w:customStyle="1" w:styleId="Pa0">
    <w:name w:val="Pa0"/>
    <w:basedOn w:val="a"/>
    <w:next w:val="a"/>
    <w:uiPriority w:val="99"/>
    <w:rsid w:val="00692EAD"/>
    <w:pPr>
      <w:autoSpaceDE w:val="0"/>
      <w:autoSpaceDN w:val="0"/>
      <w:adjustRightInd w:val="0"/>
      <w:spacing w:line="171" w:lineRule="atLeast"/>
    </w:pPr>
    <w:rPr>
      <w:rFonts w:ascii="......" w:hAnsi="......"/>
      <w:sz w:val="24"/>
      <w:szCs w:val="24"/>
    </w:rPr>
  </w:style>
  <w:style w:type="paragraph" w:customStyle="1" w:styleId="ArialArial">
    <w:name w:val="Стиль Единица измерения + (латиница) Arial (сложные знаки) Arial ..."/>
    <w:basedOn w:val="a5"/>
    <w:autoRedefine/>
    <w:uiPriority w:val="99"/>
    <w:rsid w:val="00692EAD"/>
    <w:pPr>
      <w:autoSpaceDE w:val="0"/>
      <w:autoSpaceDN w:val="0"/>
      <w:spacing w:after="40"/>
    </w:pPr>
    <w:rPr>
      <w:rFonts w:cs="Arial"/>
      <w:noProof w:val="0"/>
      <w:sz w:val="14"/>
      <w:szCs w:val="14"/>
    </w:rPr>
  </w:style>
  <w:style w:type="character" w:customStyle="1" w:styleId="1fff2">
    <w:name w:val="Текст выноски Знак1"/>
    <w:basedOn w:val="a1"/>
    <w:uiPriority w:val="99"/>
    <w:rsid w:val="00692EAD"/>
    <w:rPr>
      <w:rFonts w:ascii="Tahoma" w:hAnsi="Tahoma" w:cs="Tahoma"/>
      <w:sz w:val="16"/>
      <w:szCs w:val="16"/>
    </w:rPr>
  </w:style>
  <w:style w:type="paragraph" w:customStyle="1" w:styleId="3f6">
    <w:name w:val="Основной текст с отступом3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3f7">
    <w:name w:val="Заголовок оглавления3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3f8">
    <w:name w:val="Текст выноски3"/>
    <w:uiPriority w:val="99"/>
    <w:rsid w:val="00692EAD"/>
    <w:rPr>
      <w:rFonts w:ascii="Tahoma" w:hAnsi="Tahoma"/>
      <w:sz w:val="16"/>
    </w:rPr>
  </w:style>
  <w:style w:type="paragraph" w:customStyle="1" w:styleId="223">
    <w:name w:val="Заголовок 2.(Подраздел).Подразд. доклада2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customStyle="1" w:styleId="Heading4Char2">
    <w:name w:val="Heading 4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5Char2">
    <w:name w:val="Heading 5 Char2"/>
    <w:uiPriority w:val="99"/>
    <w:rsid w:val="00692EAD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Heading6Char2">
    <w:name w:val="Heading 6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7Char2">
    <w:name w:val="Heading 7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8Char2">
    <w:name w:val="Heading 8 Char2"/>
    <w:uiPriority w:val="99"/>
    <w:rsid w:val="00692EAD"/>
    <w:rPr>
      <w:rFonts w:ascii="NewtonCTT" w:hAnsi="NewtonCTT" w:cs="NewtonCTT" w:hint="default"/>
      <w:b/>
      <w:bCs/>
      <w:i/>
      <w:iCs/>
      <w:sz w:val="20"/>
      <w:szCs w:val="20"/>
    </w:rPr>
  </w:style>
  <w:style w:type="character" w:customStyle="1" w:styleId="Heading9Char2">
    <w:name w:val="Heading 9 Char2"/>
    <w:uiPriority w:val="99"/>
    <w:rsid w:val="00692EAD"/>
    <w:rPr>
      <w:rFonts w:ascii="NewtonCTT" w:hAnsi="NewtonCTT" w:cs="NewtonCTT" w:hint="default"/>
      <w:b/>
      <w:bCs/>
      <w:position w:val="-2"/>
      <w:sz w:val="20"/>
      <w:szCs w:val="20"/>
    </w:rPr>
  </w:style>
  <w:style w:type="character" w:customStyle="1" w:styleId="TitleChar2">
    <w:name w:val="Title Char2"/>
    <w:uiPriority w:val="99"/>
    <w:rsid w:val="00692EAD"/>
    <w:rPr>
      <w:rFonts w:ascii="Arial" w:hAnsi="Arial" w:cs="Arial" w:hint="default"/>
      <w:b/>
      <w:bCs/>
      <w:sz w:val="20"/>
      <w:szCs w:val="20"/>
    </w:rPr>
  </w:style>
  <w:style w:type="character" w:customStyle="1" w:styleId="BodyTextIndentChar2">
    <w:name w:val="Body Text Indent Char2"/>
    <w:uiPriority w:val="99"/>
    <w:rsid w:val="00692EAD"/>
    <w:rPr>
      <w:rFonts w:ascii="Arial" w:hAnsi="Arial" w:cs="Arial" w:hint="default"/>
      <w:sz w:val="20"/>
      <w:szCs w:val="20"/>
    </w:rPr>
  </w:style>
  <w:style w:type="character" w:customStyle="1" w:styleId="HeaderChar2">
    <w:name w:val="Head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FooterChar2">
    <w:name w:val="Foot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BalloonTextChar2">
    <w:name w:val="Balloon Text Char2"/>
    <w:uiPriority w:val="99"/>
    <w:rsid w:val="00692EAD"/>
    <w:rPr>
      <w:rFonts w:ascii="Tahoma" w:hAnsi="Tahoma" w:cs="Tahoma" w:hint="default"/>
      <w:sz w:val="16"/>
      <w:szCs w:val="16"/>
    </w:rPr>
  </w:style>
  <w:style w:type="character" w:customStyle="1" w:styleId="BodyTextChar2">
    <w:name w:val="Body Text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Heading1CharCharChar2">
    <w:name w:val="Heading 1 Char.(Раздел) Char.Осн. разделы Char2"/>
    <w:uiPriority w:val="99"/>
    <w:rsid w:val="00692EAD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CharChar2">
    <w:name w:val="Heading 2 Char.(Подраздел) Char.Подразд. доклада Char2"/>
    <w:uiPriority w:val="99"/>
    <w:rsid w:val="00692EAD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CharChar2">
    <w:name w:val="Heading 3 Char.(Пункт) Char.Назв. пунктов подраздела Char2"/>
    <w:uiPriority w:val="99"/>
    <w:rsid w:val="00692EAD"/>
    <w:rPr>
      <w:rFonts w:ascii="Cambria" w:hAnsi="Cambria" w:cs="Cambria" w:hint="default"/>
      <w:b/>
      <w:bCs/>
      <w:sz w:val="26"/>
      <w:szCs w:val="26"/>
    </w:rPr>
  </w:style>
  <w:style w:type="character" w:customStyle="1" w:styleId="620">
    <w:name w:val="Знак Знак6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520">
    <w:name w:val="Знак Знак5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420">
    <w:name w:val="Знак Знак4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321">
    <w:name w:val="Знак Знак32"/>
    <w:rsid w:val="00692EAD"/>
    <w:rPr>
      <w:rFonts w:ascii="Arial" w:hAnsi="Arial" w:cs="Arial" w:hint="default"/>
      <w:b/>
      <w:bCs/>
      <w:color w:val="FF0000"/>
    </w:rPr>
  </w:style>
  <w:style w:type="character" w:customStyle="1" w:styleId="224">
    <w:name w:val="Знак Знак22"/>
    <w:uiPriority w:val="99"/>
    <w:rsid w:val="00692EAD"/>
    <w:rPr>
      <w:rFonts w:ascii="NewtonCTT" w:hAnsi="NewtonCTT" w:cs="NewtonCTT" w:hint="default"/>
      <w:b/>
      <w:bCs/>
      <w:i/>
      <w:iCs/>
      <w:sz w:val="24"/>
      <w:szCs w:val="24"/>
    </w:rPr>
  </w:style>
  <w:style w:type="character" w:customStyle="1" w:styleId="102">
    <w:name w:val="Знак Знак10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920">
    <w:name w:val="Знак Знак9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820">
    <w:name w:val="Знак Знак8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720">
    <w:name w:val="Знак Знак72"/>
    <w:uiPriority w:val="99"/>
    <w:rsid w:val="00692EAD"/>
    <w:rPr>
      <w:rFonts w:ascii="Arial" w:hAnsi="Arial" w:cs="Arial" w:hint="default"/>
      <w:b/>
      <w:bCs/>
      <w:color w:val="FF0000"/>
    </w:rPr>
  </w:style>
  <w:style w:type="character" w:customStyle="1" w:styleId="2ff0">
    <w:name w:val="(Раздел) Знак.Осн. разделы Знак Знак2"/>
    <w:uiPriority w:val="99"/>
    <w:rsid w:val="00692EAD"/>
    <w:rPr>
      <w:rFonts w:ascii="Arial" w:hAnsi="Arial" w:cs="Arial" w:hint="default"/>
      <w:b/>
      <w:bCs/>
      <w:spacing w:val="20"/>
      <w:kern w:val="28"/>
      <w:sz w:val="18"/>
      <w:szCs w:val="18"/>
      <w:lang w:val="ru-RU"/>
    </w:rPr>
  </w:style>
  <w:style w:type="character" w:customStyle="1" w:styleId="2ff1">
    <w:name w:val="(Подраздел) Знак.Подразд. доклада Знак Знак2"/>
    <w:uiPriority w:val="99"/>
    <w:rsid w:val="00692EAD"/>
    <w:rPr>
      <w:rFonts w:ascii="Arial" w:hAnsi="Arial" w:cs="Arial" w:hint="default"/>
      <w:b/>
      <w:bCs/>
      <w:sz w:val="24"/>
      <w:szCs w:val="24"/>
      <w:lang w:val="ru-RU"/>
    </w:rPr>
  </w:style>
  <w:style w:type="character" w:customStyle="1" w:styleId="2ff2">
    <w:name w:val="(Пункт) Знак.Назв. пунктов подраздела Знак Знак2"/>
    <w:uiPriority w:val="99"/>
    <w:rsid w:val="00692EAD"/>
    <w:rPr>
      <w:rFonts w:ascii="Arial" w:hAnsi="Arial" w:cs="Arial" w:hint="default"/>
      <w:b/>
      <w:bCs/>
      <w:sz w:val="18"/>
      <w:szCs w:val="18"/>
      <w:lang w:val="ru-RU"/>
    </w:rPr>
  </w:style>
  <w:style w:type="paragraph" w:customStyle="1" w:styleId="124">
    <w:name w:val="Заголовок 1.(Раздел).Осн. разделы2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322">
    <w:name w:val="Заголовок 3.(Пункт).Назв. пунктов подраздела2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63">
    <w:name w:val="Знак Знак6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530">
    <w:name w:val="Знак Знак5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430">
    <w:name w:val="Знак Знак4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330">
    <w:name w:val="Знак Знак33"/>
    <w:uiPriority w:val="99"/>
    <w:rsid w:val="00692EAD"/>
    <w:rPr>
      <w:rFonts w:ascii="Arial" w:hAnsi="Arial" w:cs="Arial"/>
      <w:b/>
      <w:bCs/>
      <w:color w:val="FF0000"/>
    </w:rPr>
  </w:style>
  <w:style w:type="character" w:customStyle="1" w:styleId="230">
    <w:name w:val="Знак Знак23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70">
    <w:name w:val="Знак Знак17"/>
    <w:uiPriority w:val="99"/>
    <w:rsid w:val="00692EAD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31">
    <w:name w:val="Знак23"/>
    <w:uiPriority w:val="99"/>
    <w:rsid w:val="00692EAD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160">
    <w:name w:val="Знак Знак16"/>
    <w:uiPriority w:val="99"/>
    <w:rsid w:val="00692EAD"/>
    <w:rPr>
      <w:rFonts w:ascii="Arial" w:hAnsi="Arial" w:cs="Arial"/>
      <w:b/>
      <w:bCs/>
      <w:sz w:val="24"/>
      <w:szCs w:val="24"/>
    </w:rPr>
  </w:style>
  <w:style w:type="character" w:customStyle="1" w:styleId="103">
    <w:name w:val="Знак Знак10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930">
    <w:name w:val="Знак Знак9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83">
    <w:name w:val="Знак Знак8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73">
    <w:name w:val="Знак Знак73"/>
    <w:uiPriority w:val="99"/>
    <w:rsid w:val="00692EAD"/>
    <w:rPr>
      <w:rFonts w:ascii="Arial" w:hAnsi="Arial" w:cs="Arial"/>
      <w:b/>
      <w:bCs/>
      <w:color w:val="FF0000"/>
    </w:rPr>
  </w:style>
  <w:style w:type="paragraph" w:customStyle="1" w:styleId="BodyTextIndent11">
    <w:name w:val="Body Text Indent1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1">
    <w:name w:val="TOC Heading1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11">
    <w:name w:val="Balloon Text1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1fff3">
    <w:name w:val="Верхний колонтитул Знак1"/>
    <w:basedOn w:val="a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1fff4">
    <w:name w:val="Обычный (веб)1"/>
    <w:basedOn w:val="a"/>
    <w:uiPriority w:val="99"/>
    <w:rsid w:val="00692EAD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FootnoteTextChar">
    <w:name w:val="Footnote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CommentSubject">
    <w:name w:val="Comment Subject"/>
    <w:basedOn w:val="afffffa"/>
    <w:next w:val="afffffa"/>
    <w:rsid w:val="00692EAD"/>
    <w:pPr>
      <w:autoSpaceDE w:val="0"/>
      <w:autoSpaceDN w:val="0"/>
    </w:pPr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692EAD"/>
    <w:rPr>
      <w:rFonts w:ascii="Times New Roman" w:hAnsi="Times New Roman" w:cs="Times New Roman"/>
      <w:b/>
      <w:bCs/>
      <w:noProof w:val="0"/>
      <w:sz w:val="20"/>
      <w:szCs w:val="20"/>
    </w:rPr>
  </w:style>
  <w:style w:type="character" w:customStyle="1" w:styleId="PlainTextChar">
    <w:name w:val="Plain Text Char"/>
    <w:basedOn w:val="a1"/>
    <w:uiPriority w:val="99"/>
    <w:rsid w:val="00692EAD"/>
    <w:rPr>
      <w:rFonts w:ascii="Courier New" w:hAnsi="Courier New" w:cs="Courier New"/>
      <w:noProof w:val="0"/>
      <w:sz w:val="20"/>
      <w:szCs w:val="20"/>
    </w:rPr>
  </w:style>
  <w:style w:type="character" w:customStyle="1" w:styleId="2ff3">
    <w:name w:val="Текст выноски Знак2"/>
    <w:basedOn w:val="a1"/>
    <w:uiPriority w:val="99"/>
    <w:locked/>
    <w:rsid w:val="00692EAD"/>
    <w:rPr>
      <w:rFonts w:ascii="Tahoma" w:hAnsi="Tahoma" w:cs="Times New Roman CYR"/>
      <w:sz w:val="16"/>
      <w:szCs w:val="16"/>
      <w:lang w:val="ru-RU" w:eastAsia="ru-RU" w:bidi="ar-SA"/>
    </w:rPr>
  </w:style>
  <w:style w:type="character" w:customStyle="1" w:styleId="1fff5">
    <w:name w:val="Знак концевой сноски1"/>
    <w:basedOn w:val="1fc"/>
    <w:uiPriority w:val="99"/>
    <w:rsid w:val="00692EAD"/>
    <w:rPr>
      <w:rFonts w:cs="Gungsuh"/>
      <w:vertAlign w:val="superscript"/>
    </w:rPr>
  </w:style>
  <w:style w:type="character" w:customStyle="1" w:styleId="323">
    <w:name w:val="Знак Знак32"/>
    <w:basedOn w:val="a1"/>
    <w:uiPriority w:val="99"/>
    <w:rsid w:val="00D505D7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314">
    <w:name w:val="Знак Знак31"/>
    <w:basedOn w:val="a1"/>
    <w:uiPriority w:val="99"/>
    <w:locked/>
    <w:rsid w:val="00D505D7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300">
    <w:name w:val="Знак Знак30"/>
    <w:basedOn w:val="a1"/>
    <w:locked/>
    <w:rsid w:val="00D505D7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290">
    <w:name w:val="Знак Знак29"/>
    <w:basedOn w:val="a1"/>
    <w:locked/>
    <w:rsid w:val="00D505D7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270">
    <w:name w:val="Знак Знак27"/>
    <w:basedOn w:val="a1"/>
    <w:locked/>
    <w:rsid w:val="00D505D7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260">
    <w:name w:val="Знак Знак26"/>
    <w:basedOn w:val="a1"/>
    <w:locked/>
    <w:rsid w:val="00D505D7"/>
    <w:rPr>
      <w:rFonts w:ascii="Tahoma" w:hAnsi="Tahoma"/>
      <w:noProof w:val="0"/>
      <w:sz w:val="24"/>
      <w:lang w:val="ru-RU" w:eastAsia="ru-RU" w:bidi="ar-SA"/>
    </w:rPr>
  </w:style>
  <w:style w:type="character" w:customStyle="1" w:styleId="250">
    <w:name w:val="Знак Знак25"/>
    <w:basedOn w:val="a1"/>
    <w:locked/>
    <w:rsid w:val="00D505D7"/>
    <w:rPr>
      <w:noProof w:val="0"/>
      <w:sz w:val="24"/>
      <w:lang w:val="ru-RU" w:eastAsia="ru-RU" w:bidi="ar-SA"/>
    </w:rPr>
  </w:style>
  <w:style w:type="character" w:customStyle="1" w:styleId="232">
    <w:name w:val="Знак Знак23"/>
    <w:basedOn w:val="a1"/>
    <w:uiPriority w:val="99"/>
    <w:locked/>
    <w:rsid w:val="00D505D7"/>
    <w:rPr>
      <w:rFonts w:ascii="Arial" w:hAnsi="Arial"/>
      <w:noProof w:val="0"/>
      <w:sz w:val="18"/>
      <w:lang w:val="ru-RU" w:eastAsia="ru-RU" w:bidi="ar-SA"/>
    </w:rPr>
  </w:style>
  <w:style w:type="character" w:customStyle="1" w:styleId="225">
    <w:name w:val="Знак Знак22"/>
    <w:basedOn w:val="a1"/>
    <w:uiPriority w:val="99"/>
    <w:locked/>
    <w:rsid w:val="00D505D7"/>
    <w:rPr>
      <w:noProof w:val="0"/>
      <w:lang w:val="ru-RU" w:eastAsia="ru-RU" w:bidi="ar-SA"/>
    </w:rPr>
  </w:style>
  <w:style w:type="character" w:customStyle="1" w:styleId="219">
    <w:name w:val="Знак Знак21"/>
    <w:basedOn w:val="a1"/>
    <w:uiPriority w:val="99"/>
    <w:locked/>
    <w:rsid w:val="00D505D7"/>
    <w:rPr>
      <w:noProof w:val="0"/>
      <w:sz w:val="28"/>
      <w:lang w:val="ru-MO" w:eastAsia="ru-RU" w:bidi="ar-SA"/>
    </w:rPr>
  </w:style>
  <w:style w:type="character" w:customStyle="1" w:styleId="200">
    <w:name w:val="Знак Знак20"/>
    <w:basedOn w:val="a1"/>
    <w:semiHidden/>
    <w:locked/>
    <w:rsid w:val="00D505D7"/>
    <w:rPr>
      <w:rFonts w:ascii="Tahoma" w:hAnsi="Tahoma" w:cs="SimSun"/>
      <w:noProof w:val="0"/>
      <w:sz w:val="16"/>
      <w:szCs w:val="16"/>
      <w:lang w:val="ru-RU" w:eastAsia="ru-RU" w:bidi="ar-SA"/>
    </w:rPr>
  </w:style>
  <w:style w:type="character" w:customStyle="1" w:styleId="190">
    <w:name w:val="Знак Знак19"/>
    <w:basedOn w:val="a1"/>
    <w:semiHidden/>
    <w:locked/>
    <w:rsid w:val="00D505D7"/>
    <w:rPr>
      <w:rFonts w:ascii="Arial" w:hAnsi="Arial"/>
      <w:noProof w:val="0"/>
      <w:sz w:val="24"/>
      <w:lang w:val="ru-RU" w:eastAsia="ru-RU" w:bidi="ar-SA"/>
    </w:rPr>
  </w:style>
  <w:style w:type="character" w:customStyle="1" w:styleId="180">
    <w:name w:val="Знак Знак18"/>
    <w:basedOn w:val="a1"/>
    <w:semiHidden/>
    <w:locked/>
    <w:rsid w:val="00D505D7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71">
    <w:name w:val="Знак Знак17"/>
    <w:basedOn w:val="225"/>
    <w:uiPriority w:val="99"/>
    <w:locked/>
    <w:rsid w:val="00D505D7"/>
    <w:rPr>
      <w:b/>
      <w:bCs/>
      <w:noProof w:val="0"/>
      <w:lang w:val="ru-RU" w:eastAsia="ru-RU" w:bidi="ar-SA"/>
    </w:rPr>
  </w:style>
  <w:style w:type="paragraph" w:styleId="55">
    <w:name w:val="toc 5"/>
    <w:basedOn w:val="a"/>
    <w:next w:val="a"/>
    <w:autoRedefine/>
    <w:uiPriority w:val="99"/>
    <w:rsid w:val="00D505D7"/>
    <w:pPr>
      <w:ind w:left="800"/>
    </w:pPr>
    <w:rPr>
      <w:sz w:val="24"/>
    </w:rPr>
  </w:style>
  <w:style w:type="character" w:customStyle="1" w:styleId="161">
    <w:name w:val="Знак Знак16"/>
    <w:basedOn w:val="a1"/>
    <w:uiPriority w:val="99"/>
    <w:locked/>
    <w:rsid w:val="00D505D7"/>
    <w:rPr>
      <w:rFonts w:ascii="м--ё╕- м-╕-" w:hAnsi="м--ё╕- м-╕-"/>
      <w:noProof w:val="0"/>
      <w:sz w:val="16"/>
      <w:szCs w:val="16"/>
      <w:lang w:val="ru-RU" w:eastAsia="ru-RU" w:bidi="ar-SA"/>
    </w:rPr>
  </w:style>
  <w:style w:type="character" w:customStyle="1" w:styleId="2ff4">
    <w:name w:val="ОснТекст Знак2"/>
    <w:basedOn w:val="a1"/>
    <w:uiPriority w:val="99"/>
    <w:rsid w:val="00D505D7"/>
    <w:rPr>
      <w:rFonts w:ascii="Arial" w:hAnsi="Arial"/>
      <w:noProof/>
      <w:lang w:val="ru-RU" w:eastAsia="ru-RU" w:bidi="ar-SA"/>
    </w:rPr>
  </w:style>
  <w:style w:type="character" w:customStyle="1" w:styleId="2ff5">
    <w:name w:val="Наименование Знак2"/>
    <w:basedOn w:val="2ff4"/>
    <w:uiPriority w:val="99"/>
    <w:rsid w:val="00D505D7"/>
    <w:rPr>
      <w:rFonts w:ascii="Arial" w:hAnsi="Arial"/>
      <w:b/>
      <w:noProof/>
      <w:lang w:val="ru-RU" w:eastAsia="ru-RU" w:bidi="ar-SA"/>
    </w:rPr>
  </w:style>
  <w:style w:type="character" w:customStyle="1" w:styleId="1fff6">
    <w:name w:val="Врезанная сноска Знак1"/>
    <w:basedOn w:val="2ff4"/>
    <w:uiPriority w:val="99"/>
    <w:rsid w:val="00D505D7"/>
    <w:rPr>
      <w:rFonts w:ascii="Arial" w:hAnsi="Arial"/>
      <w:i/>
      <w:noProof/>
      <w:sz w:val="16"/>
      <w:lang w:val="ru-RU" w:eastAsia="ru-RU" w:bidi="ar-SA"/>
    </w:rPr>
  </w:style>
  <w:style w:type="paragraph" w:styleId="afffffff2">
    <w:name w:val="endnote text"/>
    <w:basedOn w:val="a"/>
    <w:link w:val="afffffff3"/>
    <w:uiPriority w:val="99"/>
    <w:rsid w:val="00D505D7"/>
  </w:style>
  <w:style w:type="character" w:customStyle="1" w:styleId="afffffff3">
    <w:name w:val="Текст концевой сноски Знак"/>
    <w:basedOn w:val="a1"/>
    <w:link w:val="afffffff2"/>
    <w:uiPriority w:val="99"/>
    <w:rsid w:val="00D505D7"/>
  </w:style>
  <w:style w:type="character" w:customStyle="1" w:styleId="Heading6Char4">
    <w:name w:val="Heading 6 Char4"/>
    <w:uiPriority w:val="99"/>
    <w:rsid w:val="00D505D7"/>
    <w:rPr>
      <w:rFonts w:ascii="Arial" w:hAnsi="Arial"/>
      <w:b/>
      <w:color w:val="FF0000"/>
      <w:sz w:val="20"/>
    </w:rPr>
  </w:style>
  <w:style w:type="character" w:customStyle="1" w:styleId="Heading1Char2Char2Char2">
    <w:name w:val="Heading 1 Char2.(Раздел) Char2.Осн. разделы Char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">
    <w:name w:val="Heading 2 Char2.(Подраздел) Char2.Подразд. доклада Char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">
    <w:name w:val="Heading 3 Char2.(Пункт) Char2.Назв. пунктов подраздела Char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BodyTextIndent2Char1">
    <w:name w:val="Body Text Indent 2 Char1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11b">
    <w:name w:val="Стиль11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04">
    <w:name w:val="Стиль10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94">
    <w:name w:val="Стиль9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84">
    <w:name w:val="Стиль8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74">
    <w:name w:val="Стиль7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64">
    <w:name w:val="Стиль6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56">
    <w:name w:val="Стиль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46">
    <w:name w:val="Стиль4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3f9">
    <w:name w:val="Стиль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70">
    <w:name w:val="First7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60">
    <w:name w:val="First6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50">
    <w:name w:val="First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40">
    <w:name w:val="First4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47">
    <w:name w:val="Знак Знак Знак 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character" w:customStyle="1" w:styleId="11c">
    <w:name w:val="(Подраздел) Знак1.Подразд. доклада Знак Знак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d">
    <w:name w:val="(Раздел) Знак1.Осн. разделы Знак Знак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e">
    <w:name w:val="(Пункт) Знак1.Назв. пунктов подраздела Знак Знак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paragraph" w:customStyle="1" w:styleId="2120">
    <w:name w:val="Основной текст 212"/>
    <w:basedOn w:val="2d"/>
    <w:uiPriority w:val="99"/>
    <w:rsid w:val="00215B1B"/>
    <w:pPr>
      <w:widowControl/>
      <w:ind w:left="34" w:hanging="34"/>
      <w:jc w:val="both"/>
    </w:pPr>
    <w:rPr>
      <w:rFonts w:eastAsia="Times New Roman"/>
      <w:spacing w:val="0"/>
      <w:kern w:val="0"/>
      <w:position w:val="0"/>
      <w:sz w:val="20"/>
      <w:szCs w:val="20"/>
      <w:lang w:val="en-US"/>
    </w:rPr>
  </w:style>
  <w:style w:type="paragraph" w:customStyle="1" w:styleId="125">
    <w:name w:val="Обычный12"/>
    <w:uiPriority w:val="99"/>
    <w:rsid w:val="00215B1B"/>
    <w:pPr>
      <w:autoSpaceDE w:val="0"/>
      <w:autoSpaceDN w:val="0"/>
    </w:pPr>
  </w:style>
  <w:style w:type="paragraph" w:customStyle="1" w:styleId="132">
    <w:name w:val="Знак Знак Знак1 Знак Знак Знак Знак Знак Знак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spacing w:val="0"/>
      <w:kern w:val="0"/>
      <w:position w:val="0"/>
      <w:sz w:val="28"/>
      <w:szCs w:val="28"/>
      <w:lang w:val="en-US"/>
    </w:rPr>
  </w:style>
  <w:style w:type="paragraph" w:customStyle="1" w:styleId="1120">
    <w:name w:val="Заголовок 112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21">
    <w:name w:val="Заголовок 212"/>
    <w:basedOn w:val="112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20">
    <w:name w:val="Заголовок 312"/>
    <w:basedOn w:val="112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26">
    <w:name w:val="Основной шрифт абзаца12"/>
    <w:uiPriority w:val="99"/>
    <w:rsid w:val="00215B1B"/>
  </w:style>
  <w:style w:type="paragraph" w:customStyle="1" w:styleId="127">
    <w:name w:val="Нижний колонтитул12"/>
    <w:basedOn w:val="12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28">
    <w:name w:val="Верхний колонтитул12"/>
    <w:basedOn w:val="12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29">
    <w:name w:val="Текст сноски12"/>
    <w:basedOn w:val="125"/>
    <w:uiPriority w:val="99"/>
    <w:rsid w:val="00215B1B"/>
  </w:style>
  <w:style w:type="paragraph" w:customStyle="1" w:styleId="CharCharCharChar3">
    <w:name w:val="Char Char Знак Знак Char Char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48">
    <w:name w:val="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1f">
    <w:name w:val="Без интервала11"/>
    <w:uiPriority w:val="99"/>
    <w:rsid w:val="00215B1B"/>
    <w:pPr>
      <w:autoSpaceDE w:val="0"/>
      <w:autoSpaceDN w:val="0"/>
    </w:pPr>
  </w:style>
  <w:style w:type="character" w:customStyle="1" w:styleId="Heading1Char1Char1Char1">
    <w:name w:val="Heading 1 Char1.(Раздел) Char1.Осн. разделы Char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">
    <w:name w:val="Heading 2 Char1.(Подраздел) Char1.Подразд. доклада Char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">
    <w:name w:val="Heading 3 Char1.(Пункт) Char1.Назв. пунктов подраздела Char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52">
    <w:name w:val="Знак Знак152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2">
    <w:name w:val="Знак Знак142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20">
    <w:name w:val="Знак Знак132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30">
    <w:name w:val="Знак Знак123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21">
    <w:name w:val="Знак Знак112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1220">
    <w:name w:val="Знак Знак122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Heading4Char3">
    <w:name w:val="Heading 4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BodyTextIndent2Char2">
    <w:name w:val="Body Text Indent 2 Char2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242">
    <w:name w:val="Знак24"/>
    <w:basedOn w:val="12a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12a">
    <w:name w:val="Стиль12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33">
    <w:name w:val="Стиль1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11">
    <w:name w:val="First11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00">
    <w:name w:val="First10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9">
    <w:name w:val="First9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8">
    <w:name w:val="First8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57">
    <w:name w:val="Знак Знак Знак 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30">
    <w:name w:val="Основной текст 213"/>
    <w:basedOn w:val="12a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34">
    <w:name w:val="Обычный13"/>
    <w:uiPriority w:val="99"/>
    <w:rsid w:val="00215B1B"/>
    <w:pPr>
      <w:autoSpaceDE w:val="0"/>
      <w:autoSpaceDN w:val="0"/>
    </w:pPr>
  </w:style>
  <w:style w:type="paragraph" w:customStyle="1" w:styleId="143">
    <w:name w:val="Знак Знак Знак1 Знак Знак Знак Знак Знак Знак Знак4"/>
    <w:basedOn w:val="12a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30">
    <w:name w:val="Заголовок 113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31">
    <w:name w:val="Заголовок 213"/>
    <w:basedOn w:val="113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30">
    <w:name w:val="Заголовок 313"/>
    <w:basedOn w:val="113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35">
    <w:name w:val="Основной шрифт абзаца13"/>
    <w:uiPriority w:val="99"/>
    <w:rsid w:val="00215B1B"/>
  </w:style>
  <w:style w:type="paragraph" w:customStyle="1" w:styleId="136">
    <w:name w:val="Нижний колонтитул13"/>
    <w:basedOn w:val="134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37">
    <w:name w:val="Верхний колонтитул13"/>
    <w:basedOn w:val="134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38">
    <w:name w:val="Текст сноски13"/>
    <w:basedOn w:val="134"/>
    <w:uiPriority w:val="99"/>
    <w:rsid w:val="00215B1B"/>
  </w:style>
  <w:style w:type="paragraph" w:customStyle="1" w:styleId="CharCharCharChar4">
    <w:name w:val="Char Char Знак Знак Char Char Знак4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58">
    <w:name w:val="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2b">
    <w:name w:val="Без интервала12"/>
    <w:uiPriority w:val="99"/>
    <w:qFormat/>
    <w:rsid w:val="00215B1B"/>
    <w:pPr>
      <w:autoSpaceDE w:val="0"/>
      <w:autoSpaceDN w:val="0"/>
    </w:pPr>
  </w:style>
  <w:style w:type="character" w:customStyle="1" w:styleId="153">
    <w:name w:val="Знак Знак153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30">
    <w:name w:val="Знак Знак143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30">
    <w:name w:val="Знак Знак133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50">
    <w:name w:val="Знак Знак125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31">
    <w:name w:val="Знак Знак113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75">
    <w:name w:val="Знак Знак75"/>
    <w:uiPriority w:val="99"/>
    <w:rsid w:val="00215B1B"/>
    <w:rPr>
      <w:sz w:val="24"/>
      <w:szCs w:val="24"/>
      <w:lang w:val="ru-RU"/>
    </w:rPr>
  </w:style>
  <w:style w:type="character" w:customStyle="1" w:styleId="1240">
    <w:name w:val="Знак Знак124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40">
    <w:name w:val="Знак Знак74"/>
    <w:uiPriority w:val="99"/>
    <w:rsid w:val="00215B1B"/>
    <w:rPr>
      <w:sz w:val="24"/>
      <w:szCs w:val="24"/>
      <w:lang w:val="ru-RU"/>
    </w:rPr>
  </w:style>
  <w:style w:type="character" w:customStyle="1" w:styleId="Heading1Char2Char2Char21">
    <w:name w:val="Heading 1 Char2.(Раздел) Char2.Осн. разделы Char2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1">
    <w:name w:val="Heading 2 Char2.(Подраздел) Char2.Подразд. доклада Char2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1">
    <w:name w:val="Heading 3 Char2.(Пункт) Char2.Назв. пунктов подраздела Char2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12">
    <w:name w:val="(Подраздел) Знак1.Подразд. доклада Знак Знак1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13">
    <w:name w:val="(Раздел) Знак1.Осн. разделы Знак Знак1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14">
    <w:name w:val="(Пункт) Знак1.Назв. пунктов подраздела Знак Знак1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1">
    <w:name w:val="Heading 1 Char1.(Раздел) Char1.Осн. разделы Char1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1">
    <w:name w:val="Heading 2 Char1.(Подраздел) Char1.Подразд. доклада Char1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1">
    <w:name w:val="Heading 3 Char1.(Пункт) Char1.Назв. пунктов подраздела Char1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paragraph" w:customStyle="1" w:styleId="144">
    <w:name w:val="Стиль14"/>
    <w:uiPriority w:val="99"/>
    <w:rsid w:val="00215B1B"/>
    <w:pPr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1fff7">
    <w:name w:val="Знак сноски1"/>
    <w:basedOn w:val="1fc"/>
    <w:uiPriority w:val="99"/>
    <w:rsid w:val="00215B1B"/>
    <w:rPr>
      <w:vertAlign w:val="superscript"/>
    </w:rPr>
  </w:style>
  <w:style w:type="character" w:customStyle="1" w:styleId="1fff8">
    <w:name w:val="Номер строки1"/>
    <w:basedOn w:val="1fc"/>
    <w:uiPriority w:val="99"/>
    <w:rsid w:val="00215B1B"/>
  </w:style>
  <w:style w:type="character" w:customStyle="1" w:styleId="1fff9">
    <w:name w:val="Номер страницы1"/>
    <w:basedOn w:val="1fc"/>
    <w:uiPriority w:val="99"/>
    <w:rsid w:val="00215B1B"/>
  </w:style>
  <w:style w:type="character" w:customStyle="1" w:styleId="1fffa">
    <w:name w:val="Просмотренная гиперссылка1"/>
    <w:basedOn w:val="1fc"/>
    <w:uiPriority w:val="99"/>
    <w:rsid w:val="00215B1B"/>
    <w:rPr>
      <w:color w:val="800080"/>
      <w:u w:val="single"/>
    </w:rPr>
  </w:style>
  <w:style w:type="character" w:customStyle="1" w:styleId="ListLabel1">
    <w:name w:val="ListLabel 1"/>
    <w:uiPriority w:val="99"/>
    <w:rsid w:val="00215B1B"/>
    <w:rPr>
      <w:rFonts w:cs="Wingdings"/>
    </w:rPr>
  </w:style>
  <w:style w:type="character" w:customStyle="1" w:styleId="ListLabel2">
    <w:name w:val="ListLabel 2"/>
    <w:uiPriority w:val="99"/>
    <w:rsid w:val="00215B1B"/>
    <w:rPr>
      <w:rFonts w:eastAsia="Times New Roman" w:cs="Times New Roman"/>
    </w:rPr>
  </w:style>
  <w:style w:type="character" w:customStyle="1" w:styleId="ListLabel3">
    <w:name w:val="ListLabel 3"/>
    <w:uiPriority w:val="99"/>
    <w:rsid w:val="00215B1B"/>
    <w:rPr>
      <w:rFonts w:eastAsia="Times New Roman"/>
    </w:rPr>
  </w:style>
  <w:style w:type="character" w:customStyle="1" w:styleId="ListLabel4">
    <w:name w:val="ListLabel 4"/>
    <w:uiPriority w:val="99"/>
    <w:rsid w:val="00215B1B"/>
    <w:rPr>
      <w:rFonts w:cs="Courier New"/>
    </w:rPr>
  </w:style>
  <w:style w:type="character" w:customStyle="1" w:styleId="ListLabel5">
    <w:name w:val="ListLabel 5"/>
    <w:uiPriority w:val="99"/>
    <w:rsid w:val="00215B1B"/>
    <w:rPr>
      <w:rFonts w:cs="Arial"/>
      <w:i w:val="0"/>
      <w:sz w:val="20"/>
    </w:rPr>
  </w:style>
  <w:style w:type="paragraph" w:customStyle="1" w:styleId="afffffff4">
    <w:name w:val="Заголовок"/>
    <w:basedOn w:val="a"/>
    <w:next w:val="afff4"/>
    <w:uiPriority w:val="99"/>
    <w:rsid w:val="00215B1B"/>
    <w:pPr>
      <w:keepNext/>
      <w:suppressAutoHyphens/>
      <w:spacing w:before="240" w:after="120"/>
    </w:pPr>
    <w:rPr>
      <w:rFonts w:ascii="Liberation Sans" w:eastAsia="Arial Unicode MS" w:hAnsi="Liberation Sans" w:cs="Mangal"/>
      <w:kern w:val="1"/>
      <w:sz w:val="28"/>
      <w:szCs w:val="28"/>
    </w:rPr>
  </w:style>
  <w:style w:type="paragraph" w:styleId="afffffff5">
    <w:name w:val="List"/>
    <w:basedOn w:val="afff4"/>
    <w:uiPriority w:val="99"/>
    <w:rsid w:val="00215B1B"/>
    <w:pPr>
      <w:suppressAutoHyphens/>
      <w:spacing w:line="288" w:lineRule="auto"/>
    </w:pPr>
    <w:rPr>
      <w:rFonts w:cs="Mangal"/>
      <w:kern w:val="1"/>
      <w:lang w:val="ru-RU"/>
    </w:rPr>
  </w:style>
  <w:style w:type="paragraph" w:customStyle="1" w:styleId="1fffb">
    <w:name w:val="Указатель1"/>
    <w:basedOn w:val="a"/>
    <w:uiPriority w:val="99"/>
    <w:rsid w:val="00215B1B"/>
    <w:pPr>
      <w:suppressLineNumbers/>
      <w:suppressAutoHyphens/>
    </w:pPr>
    <w:rPr>
      <w:rFonts w:cs="Mangal"/>
      <w:kern w:val="1"/>
    </w:rPr>
  </w:style>
  <w:style w:type="paragraph" w:customStyle="1" w:styleId="1fffc">
    <w:name w:val="Схема документа1"/>
    <w:basedOn w:val="a"/>
    <w:uiPriority w:val="99"/>
    <w:rsid w:val="00215B1B"/>
    <w:pPr>
      <w:shd w:val="clear" w:color="auto" w:fill="000080"/>
      <w:suppressAutoHyphens/>
    </w:pPr>
    <w:rPr>
      <w:rFonts w:ascii="Tahoma" w:hAnsi="Tahoma"/>
      <w:kern w:val="1"/>
      <w:sz w:val="24"/>
    </w:rPr>
  </w:style>
  <w:style w:type="paragraph" w:customStyle="1" w:styleId="1fffd">
    <w:name w:val="Текст примечания1"/>
    <w:basedOn w:val="a"/>
    <w:uiPriority w:val="99"/>
    <w:rsid w:val="00215B1B"/>
    <w:pPr>
      <w:suppressAutoHyphens/>
    </w:pPr>
    <w:rPr>
      <w:kern w:val="1"/>
    </w:rPr>
  </w:style>
  <w:style w:type="paragraph" w:customStyle="1" w:styleId="1fffe">
    <w:name w:val="Тема примечания1"/>
    <w:basedOn w:val="1fffd"/>
    <w:uiPriority w:val="99"/>
    <w:rsid w:val="00215B1B"/>
    <w:rPr>
      <w:b/>
      <w:bCs/>
    </w:rPr>
  </w:style>
  <w:style w:type="paragraph" w:customStyle="1" w:styleId="315">
    <w:name w:val="Основной текст 31"/>
    <w:basedOn w:val="a"/>
    <w:uiPriority w:val="99"/>
    <w:rsid w:val="00215B1B"/>
    <w:pPr>
      <w:suppressAutoHyphens/>
      <w:spacing w:after="120"/>
      <w:textAlignment w:val="baseline"/>
    </w:pPr>
    <w:rPr>
      <w:rFonts w:ascii="м--ё╕- м-╕-" w:hAnsi="м--ё╕- м-╕-"/>
      <w:kern w:val="1"/>
      <w:sz w:val="16"/>
      <w:szCs w:val="16"/>
    </w:rPr>
  </w:style>
  <w:style w:type="paragraph" w:customStyle="1" w:styleId="1ffff">
    <w:name w:val="Маркированный список1"/>
    <w:basedOn w:val="a"/>
    <w:autoRedefine/>
    <w:uiPriority w:val="99"/>
    <w:rsid w:val="00215B1B"/>
    <w:pPr>
      <w:tabs>
        <w:tab w:val="left" w:pos="720"/>
      </w:tabs>
      <w:suppressAutoHyphens/>
      <w:ind w:left="720" w:hanging="360"/>
    </w:pPr>
    <w:rPr>
      <w:kern w:val="1"/>
    </w:rPr>
  </w:style>
  <w:style w:type="paragraph" w:customStyle="1" w:styleId="21a">
    <w:name w:val="Маркированный список 21"/>
    <w:basedOn w:val="a"/>
    <w:autoRedefine/>
    <w:uiPriority w:val="99"/>
    <w:rsid w:val="00215B1B"/>
    <w:pPr>
      <w:suppressAutoHyphens/>
      <w:ind w:firstLine="709"/>
    </w:pPr>
    <w:rPr>
      <w:kern w:val="1"/>
    </w:rPr>
  </w:style>
  <w:style w:type="paragraph" w:customStyle="1" w:styleId="316">
    <w:name w:val="Маркированный список 31"/>
    <w:basedOn w:val="a"/>
    <w:autoRedefine/>
    <w:uiPriority w:val="99"/>
    <w:rsid w:val="00215B1B"/>
    <w:pPr>
      <w:tabs>
        <w:tab w:val="left" w:pos="720"/>
        <w:tab w:val="left" w:pos="926"/>
      </w:tabs>
      <w:suppressAutoHyphens/>
      <w:ind w:left="926" w:hanging="360"/>
    </w:pPr>
    <w:rPr>
      <w:kern w:val="1"/>
    </w:rPr>
  </w:style>
  <w:style w:type="paragraph" w:customStyle="1" w:styleId="411">
    <w:name w:val="Маркированный список 41"/>
    <w:basedOn w:val="a"/>
    <w:autoRedefine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2">
    <w:name w:val="Маркированный список 51"/>
    <w:basedOn w:val="a"/>
    <w:autoRedefine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1ffff0">
    <w:name w:val="Нумерованный список1"/>
    <w:basedOn w:val="a"/>
    <w:uiPriority w:val="99"/>
    <w:rsid w:val="00215B1B"/>
    <w:pPr>
      <w:tabs>
        <w:tab w:val="left" w:pos="360"/>
      </w:tabs>
      <w:suppressAutoHyphens/>
      <w:ind w:left="360" w:hanging="360"/>
    </w:pPr>
    <w:rPr>
      <w:kern w:val="1"/>
    </w:rPr>
  </w:style>
  <w:style w:type="paragraph" w:customStyle="1" w:styleId="21b">
    <w:name w:val="Нумерованный список 21"/>
    <w:basedOn w:val="a"/>
    <w:uiPriority w:val="99"/>
    <w:rsid w:val="00215B1B"/>
    <w:pPr>
      <w:tabs>
        <w:tab w:val="left" w:pos="643"/>
      </w:tabs>
      <w:suppressAutoHyphens/>
      <w:ind w:left="643" w:hanging="360"/>
    </w:pPr>
    <w:rPr>
      <w:kern w:val="1"/>
    </w:rPr>
  </w:style>
  <w:style w:type="paragraph" w:customStyle="1" w:styleId="317">
    <w:name w:val="Нумерованный список 31"/>
    <w:basedOn w:val="a"/>
    <w:uiPriority w:val="99"/>
    <w:rsid w:val="00215B1B"/>
    <w:pPr>
      <w:tabs>
        <w:tab w:val="left" w:pos="926"/>
      </w:tabs>
      <w:suppressAutoHyphens/>
      <w:ind w:left="926" w:hanging="360"/>
    </w:pPr>
    <w:rPr>
      <w:kern w:val="1"/>
    </w:rPr>
  </w:style>
  <w:style w:type="paragraph" w:customStyle="1" w:styleId="412">
    <w:name w:val="Нумерованный список 41"/>
    <w:basedOn w:val="a"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3">
    <w:name w:val="Нумерованный список 51"/>
    <w:basedOn w:val="a"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afffffff6">
    <w:name w:val="Заголовок таблицы"/>
    <w:basedOn w:val="afffff4"/>
    <w:uiPriority w:val="99"/>
    <w:rsid w:val="00215B1B"/>
    <w:rPr>
      <w:kern w:val="1"/>
    </w:rPr>
  </w:style>
  <w:style w:type="paragraph" w:customStyle="1" w:styleId="154">
    <w:name w:val="Стиль1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Heading4Char4">
    <w:name w:val="Heading 4 Char4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3">
    <w:name w:val="Heading 5 Char3"/>
    <w:uiPriority w:val="99"/>
    <w:rsid w:val="00215B1B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3">
    <w:name w:val="Heading 6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3">
    <w:name w:val="Heading 7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3">
    <w:name w:val="Heading 8 Char3"/>
    <w:uiPriority w:val="99"/>
    <w:rsid w:val="00215B1B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erChar3">
    <w:name w:val="Head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FooterChar3">
    <w:name w:val="Foot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BodyTextChar3">
    <w:name w:val="Body Text Char3"/>
    <w:uiPriority w:val="99"/>
    <w:rsid w:val="00215B1B"/>
    <w:rPr>
      <w:rFonts w:ascii="Times New Roman" w:hAnsi="Times New Roman" w:cs="Times New Roman"/>
      <w:sz w:val="20"/>
      <w:szCs w:val="20"/>
      <w:lang w:val="ru-MO"/>
    </w:rPr>
  </w:style>
  <w:style w:type="character" w:customStyle="1" w:styleId="BodyTextIndentChar3">
    <w:name w:val="Body Text Indent Char3"/>
    <w:uiPriority w:val="99"/>
    <w:rsid w:val="00215B1B"/>
    <w:rPr>
      <w:rFonts w:ascii="Arial" w:hAnsi="Arial" w:cs="Arial"/>
      <w:sz w:val="20"/>
      <w:szCs w:val="20"/>
    </w:rPr>
  </w:style>
  <w:style w:type="character" w:customStyle="1" w:styleId="21c">
    <w:name w:val="Основной текст с отступом 2 Знак1"/>
    <w:basedOn w:val="a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BodyTextIndent2Char3">
    <w:name w:val="Body Text Indent 2 Char3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318">
    <w:name w:val="Основной текст 3 Знак1"/>
    <w:basedOn w:val="a1"/>
    <w:uiPriority w:val="99"/>
    <w:rsid w:val="00215B1B"/>
    <w:rPr>
      <w:rFonts w:ascii="м--ё¬- м-¬-" w:hAnsi="м--ё¬- м-¬-" w:cs="м--ё¬- м-¬-"/>
      <w:sz w:val="16"/>
      <w:szCs w:val="16"/>
    </w:rPr>
  </w:style>
  <w:style w:type="character" w:customStyle="1" w:styleId="940">
    <w:name w:val="Знак Знак9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paragraph" w:customStyle="1" w:styleId="251">
    <w:name w:val="Знак25"/>
    <w:basedOn w:val="154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First15">
    <w:name w:val="First1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4">
    <w:name w:val="First14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13">
    <w:name w:val="First13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12">
    <w:name w:val="First12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65">
    <w:name w:val="Знак Знак Знак 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40">
    <w:name w:val="Основной текст 214"/>
    <w:basedOn w:val="154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45">
    <w:name w:val="Обычный14"/>
    <w:uiPriority w:val="99"/>
    <w:rsid w:val="00215B1B"/>
    <w:pPr>
      <w:autoSpaceDE w:val="0"/>
      <w:autoSpaceDN w:val="0"/>
    </w:pPr>
  </w:style>
  <w:style w:type="paragraph" w:customStyle="1" w:styleId="155">
    <w:name w:val="Знак Знак Знак1 Знак Знак Знак Знак Знак Знак Знак5"/>
    <w:basedOn w:val="154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40">
    <w:name w:val="Заголовок 114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41">
    <w:name w:val="Заголовок 214"/>
    <w:basedOn w:val="114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40">
    <w:name w:val="Заголовок 314"/>
    <w:basedOn w:val="114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46">
    <w:name w:val="Основной шрифт абзаца14"/>
    <w:uiPriority w:val="99"/>
    <w:rsid w:val="00215B1B"/>
  </w:style>
  <w:style w:type="paragraph" w:customStyle="1" w:styleId="147">
    <w:name w:val="Нижний колонтитул14"/>
    <w:basedOn w:val="14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48">
    <w:name w:val="Верхний колонтитул14"/>
    <w:basedOn w:val="14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49">
    <w:name w:val="Текст сноски14"/>
    <w:basedOn w:val="145"/>
    <w:uiPriority w:val="99"/>
    <w:rsid w:val="00215B1B"/>
  </w:style>
  <w:style w:type="paragraph" w:customStyle="1" w:styleId="CharCharCharChar5">
    <w:name w:val="Char Char Знак Знак Char Char Знак5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66">
    <w:name w:val="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39">
    <w:name w:val="Без интервала13"/>
    <w:uiPriority w:val="99"/>
    <w:rsid w:val="00215B1B"/>
    <w:pPr>
      <w:autoSpaceDE w:val="0"/>
      <w:autoSpaceDN w:val="0"/>
    </w:pPr>
  </w:style>
  <w:style w:type="character" w:customStyle="1" w:styleId="1040">
    <w:name w:val="Знак Знак104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840">
    <w:name w:val="Знак Знак84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1540">
    <w:name w:val="Знак Знак154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40">
    <w:name w:val="Знак Знак144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40">
    <w:name w:val="Знак Знак134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70">
    <w:name w:val="Знак Знак127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41">
    <w:name w:val="Знак Знак114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640">
    <w:name w:val="Знак Знак64"/>
    <w:uiPriority w:val="99"/>
    <w:rsid w:val="00215B1B"/>
    <w:rPr>
      <w:sz w:val="24"/>
      <w:szCs w:val="24"/>
      <w:lang w:val="ru-RU"/>
    </w:rPr>
  </w:style>
  <w:style w:type="character" w:customStyle="1" w:styleId="77">
    <w:name w:val="Знак Знак77"/>
    <w:uiPriority w:val="99"/>
    <w:rsid w:val="00215B1B"/>
    <w:rPr>
      <w:sz w:val="24"/>
      <w:szCs w:val="24"/>
      <w:lang w:val="ru-RU"/>
    </w:rPr>
  </w:style>
  <w:style w:type="character" w:customStyle="1" w:styleId="340">
    <w:name w:val="Знак Знак34"/>
    <w:uiPriority w:val="99"/>
    <w:rsid w:val="00215B1B"/>
    <w:rPr>
      <w:sz w:val="28"/>
      <w:szCs w:val="28"/>
      <w:lang w:val="ru-MO"/>
    </w:rPr>
  </w:style>
  <w:style w:type="character" w:customStyle="1" w:styleId="540">
    <w:name w:val="Знак Знак54"/>
    <w:uiPriority w:val="99"/>
    <w:rsid w:val="00215B1B"/>
    <w:rPr>
      <w:rFonts w:ascii="Arial" w:hAnsi="Arial" w:cs="Arial"/>
      <w:sz w:val="24"/>
      <w:szCs w:val="24"/>
      <w:lang w:val="ru-RU"/>
    </w:rPr>
  </w:style>
  <w:style w:type="character" w:customStyle="1" w:styleId="440">
    <w:name w:val="Знак Знак4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260">
    <w:name w:val="Знак Знак126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6">
    <w:name w:val="Знак Знак76"/>
    <w:uiPriority w:val="99"/>
    <w:rsid w:val="00215B1B"/>
    <w:rPr>
      <w:sz w:val="24"/>
      <w:szCs w:val="24"/>
      <w:lang w:val="ru-RU"/>
    </w:rPr>
  </w:style>
  <w:style w:type="character" w:customStyle="1" w:styleId="Heading1Char2Char2Char22">
    <w:name w:val="Heading 1 Char2.(Раздел) Char2.Осн. разделы Char2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2">
    <w:name w:val="Heading 2 Char2.(Подраздел) Char2.Подразд. доклада Char2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2">
    <w:name w:val="Heading 3 Char2.(Пункт) Char2.Назв. пунктов подраздела Char2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22">
    <w:name w:val="(Подраздел) Знак1.Подразд. доклада Знак Знак12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23">
    <w:name w:val="(Раздел) Знак1.Осн. разделы Знак Знак12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24">
    <w:name w:val="(Пункт) Знак1.Назв. пунктов подраздела Знак Знак12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2">
    <w:name w:val="Heading 1 Char1.(Раздел) Char1.Осн. разделы Char1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2">
    <w:name w:val="Heading 2 Char1.(Подраздел) Char1.Подразд. доклада Char1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2">
    <w:name w:val="Heading 3 Char1.(Пункт) Char1.Назв. пунктов подраздела Char1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612">
    <w:name w:val="Знак Знак612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20">
    <w:name w:val="Знак Знак512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20">
    <w:name w:val="Знак Знак412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31">
    <w:name w:val="Знак Знак313"/>
    <w:uiPriority w:val="99"/>
    <w:rsid w:val="006A76D8"/>
    <w:rPr>
      <w:rFonts w:ascii="Arial" w:hAnsi="Arial"/>
      <w:b/>
      <w:color w:val="FF0000"/>
    </w:rPr>
  </w:style>
  <w:style w:type="character" w:customStyle="1" w:styleId="2142">
    <w:name w:val="Знак Знак214"/>
    <w:uiPriority w:val="99"/>
    <w:rsid w:val="006A76D8"/>
    <w:rPr>
      <w:rFonts w:ascii="NewtonCTT" w:hAnsi="NewtonCTT"/>
      <w:b/>
      <w:i/>
      <w:sz w:val="24"/>
    </w:rPr>
  </w:style>
  <w:style w:type="character" w:customStyle="1" w:styleId="1170">
    <w:name w:val="Знак Знак117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22">
    <w:name w:val="Знак212"/>
    <w:uiPriority w:val="99"/>
    <w:rsid w:val="006A76D8"/>
    <w:pPr>
      <w:spacing w:after="160" w:line="240" w:lineRule="exact"/>
    </w:pPr>
    <w:rPr>
      <w:rFonts w:ascii="Verdana" w:hAnsi="Verdana"/>
      <w:lang w:val="en-US"/>
    </w:rPr>
  </w:style>
  <w:style w:type="character" w:customStyle="1" w:styleId="600">
    <w:name w:val="Знак Знак60"/>
    <w:uiPriority w:val="99"/>
    <w:rsid w:val="006A76D8"/>
    <w:rPr>
      <w:rFonts w:ascii="Arial" w:hAnsi="Arial"/>
      <w:b/>
      <w:sz w:val="24"/>
    </w:rPr>
  </w:style>
  <w:style w:type="character" w:customStyle="1" w:styleId="1012">
    <w:name w:val="Знак Знак1012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2">
    <w:name w:val="Знак Знак912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2">
    <w:name w:val="Знак Знак812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2">
    <w:name w:val="Знак Знак712"/>
    <w:uiPriority w:val="99"/>
    <w:rsid w:val="006A76D8"/>
    <w:rPr>
      <w:rFonts w:ascii="Arial" w:hAnsi="Arial"/>
      <w:b/>
      <w:color w:val="FF0000"/>
    </w:rPr>
  </w:style>
  <w:style w:type="character" w:customStyle="1" w:styleId="611">
    <w:name w:val="Знак Знак6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10">
    <w:name w:val="Знак Знак5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10">
    <w:name w:val="Знак Знак4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21">
    <w:name w:val="Знак Знак312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32">
    <w:name w:val="Знак Знак213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60">
    <w:name w:val="Знак Знак116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12">
    <w:name w:val="Знак211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500">
    <w:name w:val="Знак Знак5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1">
    <w:name w:val="Знак Знак10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1">
    <w:name w:val="Знак Знак9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1">
    <w:name w:val="Знак Знак8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1">
    <w:name w:val="Знак Знак7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80">
    <w:name w:val="Знак Знак138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6100">
    <w:name w:val="Знак Знак6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00">
    <w:name w:val="Знак Знак5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00">
    <w:name w:val="Знак Знак4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11">
    <w:name w:val="Знак Знак3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23">
    <w:name w:val="Знак Знак212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50">
    <w:name w:val="Знак Знак115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00">
    <w:name w:val="Знак210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0">
    <w:name w:val="Знак Знак4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00">
    <w:name w:val="Знак Знак10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00">
    <w:name w:val="Знак Знак9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00">
    <w:name w:val="Знак Знак8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00">
    <w:name w:val="Знак Знак7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70">
    <w:name w:val="Знак Знак137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12c">
    <w:name w:val="Обычный (веб)12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69">
    <w:name w:val="Знак Знак6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9">
    <w:name w:val="Знак Знак5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9">
    <w:name w:val="Знак Знак4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00">
    <w:name w:val="Знак Знак3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13">
    <w:name w:val="Знак Знак211"/>
    <w:basedOn w:val="a1"/>
    <w:uiPriority w:val="99"/>
    <w:rsid w:val="006A76D8"/>
    <w:rPr>
      <w:rFonts w:ascii="NewtonCTT" w:hAnsi="NewtonCTT"/>
      <w:b/>
      <w:i/>
      <w:sz w:val="24"/>
    </w:rPr>
  </w:style>
  <w:style w:type="paragraph" w:customStyle="1" w:styleId="291">
    <w:name w:val="Знак29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90">
    <w:name w:val="Знак Знак39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9">
    <w:name w:val="Знак Знак10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9">
    <w:name w:val="Знак Знак9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9">
    <w:name w:val="Знак Знак8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9">
    <w:name w:val="Знак Знак79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60">
    <w:name w:val="Знак Знак136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4a">
    <w:name w:val="Основной текст с отступом4"/>
    <w:uiPriority w:val="99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4b">
    <w:name w:val="Заголовок оглавления4"/>
    <w:basedOn w:val="1ffb"/>
    <w:uiPriority w:val="99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4c">
    <w:name w:val="Текст выноски4"/>
    <w:uiPriority w:val="99"/>
    <w:rsid w:val="006A76D8"/>
    <w:rPr>
      <w:rFonts w:ascii="Tahoma" w:hAnsi="Tahoma"/>
      <w:sz w:val="16"/>
    </w:rPr>
  </w:style>
  <w:style w:type="paragraph" w:customStyle="1" w:styleId="2ff6">
    <w:name w:val="Обычный (веб)2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styleId="1ffff1">
    <w:name w:val="index 1"/>
    <w:basedOn w:val="a"/>
    <w:next w:val="a"/>
    <w:autoRedefine/>
    <w:uiPriority w:val="99"/>
    <w:rsid w:val="006A76D8"/>
    <w:pPr>
      <w:ind w:left="200" w:hanging="200"/>
    </w:pPr>
  </w:style>
  <w:style w:type="character" w:customStyle="1" w:styleId="Heading1Char1CharChar">
    <w:name w:val="Heading 1 Char1.(Раздел) Char.Осн. разделы Char"/>
    <w:uiPriority w:val="99"/>
    <w:rsid w:val="006A76D8"/>
    <w:rPr>
      <w:rFonts w:ascii="Cambria" w:hAnsi="Cambria" w:cs="Cambria"/>
      <w:b/>
      <w:bCs/>
      <w:color w:val="008080"/>
      <w:sz w:val="28"/>
      <w:szCs w:val="28"/>
    </w:rPr>
  </w:style>
  <w:style w:type="character" w:customStyle="1" w:styleId="Heading9Char3">
    <w:name w:val="Heading 9 Char3"/>
    <w:basedOn w:val="a1"/>
    <w:uiPriority w:val="99"/>
    <w:rsid w:val="006A76D8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3">
    <w:name w:val="Title Char3"/>
    <w:basedOn w:val="a1"/>
    <w:uiPriority w:val="99"/>
    <w:rsid w:val="006A76D8"/>
    <w:rPr>
      <w:rFonts w:ascii="Arial" w:hAnsi="Arial" w:cs="Arial"/>
      <w:b/>
      <w:bCs/>
      <w:sz w:val="20"/>
      <w:szCs w:val="20"/>
    </w:rPr>
  </w:style>
  <w:style w:type="character" w:customStyle="1" w:styleId="BalloonTextChar3">
    <w:name w:val="Balloon Text Char3"/>
    <w:basedOn w:val="a1"/>
    <w:uiPriority w:val="99"/>
    <w:rsid w:val="006A76D8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paragraph" w:customStyle="1" w:styleId="13a">
    <w:name w:val="Заголовок 1.(Раздел).Осн. разделы3"/>
    <w:basedOn w:val="a0"/>
    <w:next w:val="First"/>
    <w:uiPriority w:val="99"/>
    <w:rsid w:val="006A76D8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33">
    <w:name w:val="Заголовок 2.(Подраздел).Подразд. доклада3"/>
    <w:uiPriority w:val="99"/>
    <w:rsid w:val="006A76D8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31">
    <w:name w:val="Заголовок 3.(Пункт).Назв. пунктов подраздела3"/>
    <w:basedOn w:val="a0"/>
    <w:uiPriority w:val="99"/>
    <w:rsid w:val="006A76D8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2CharCharChar3">
    <w:name w:val="Heading 2 Char.(Подраздел) Char.Подразд. доклада Char3"/>
    <w:uiPriority w:val="99"/>
    <w:rsid w:val="006A76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3">
    <w:name w:val="Heading 3 Char.(Пункт) Char.Назв. пунктов подраздела Char3"/>
    <w:uiPriority w:val="99"/>
    <w:rsid w:val="006A76D8"/>
    <w:rPr>
      <w:rFonts w:ascii="Cambria" w:hAnsi="Cambria" w:cs="Cambria"/>
      <w:b/>
      <w:bCs/>
      <w:sz w:val="26"/>
      <w:szCs w:val="26"/>
    </w:rPr>
  </w:style>
  <w:style w:type="character" w:customStyle="1" w:styleId="67">
    <w:name w:val="Знак Знак6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70">
    <w:name w:val="Знак Знак5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70">
    <w:name w:val="Знак Знак4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70">
    <w:name w:val="Знак Знак37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92">
    <w:name w:val="Знак Знак29"/>
    <w:uiPriority w:val="99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71">
    <w:name w:val="Знак27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81">
    <w:name w:val="Знак Знак28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7">
    <w:name w:val="Знак Знак10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7">
    <w:name w:val="Знак Знак9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7">
    <w:name w:val="Знак Знак8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fa">
    <w:name w:val="(Раздел) Знак.Осн. разделы Знак Знак3"/>
    <w:uiPriority w:val="99"/>
    <w:rsid w:val="006A76D8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3fb">
    <w:name w:val="(Подраздел) Знак.Подразд. доклада Знак Знак3"/>
    <w:uiPriority w:val="99"/>
    <w:rsid w:val="006A76D8"/>
    <w:rPr>
      <w:rFonts w:ascii="Arial" w:hAnsi="Arial" w:cs="Arial"/>
      <w:b/>
      <w:bCs/>
      <w:sz w:val="24"/>
      <w:szCs w:val="24"/>
      <w:lang w:val="ru-RU"/>
    </w:rPr>
  </w:style>
  <w:style w:type="character" w:customStyle="1" w:styleId="3fc">
    <w:name w:val="(Пункт) Знак.Назв. пунктов подраздела Знак Знак3"/>
    <w:uiPriority w:val="99"/>
    <w:rsid w:val="006A76D8"/>
    <w:rPr>
      <w:rFonts w:ascii="Arial" w:hAnsi="Arial" w:cs="Arial"/>
      <w:b/>
      <w:bCs/>
      <w:sz w:val="18"/>
      <w:szCs w:val="18"/>
      <w:lang w:val="ru-RU"/>
    </w:rPr>
  </w:style>
  <w:style w:type="character" w:customStyle="1" w:styleId="FootnoteTextChar1">
    <w:name w:val="Footnote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rsid w:val="006A76D8"/>
    <w:rPr>
      <w:rFonts w:ascii="Times New Roman" w:hAnsi="Times New Roman" w:cs="Times New Roman"/>
      <w:b/>
      <w:bCs/>
      <w:sz w:val="20"/>
      <w:szCs w:val="20"/>
    </w:rPr>
  </w:style>
  <w:style w:type="character" w:customStyle="1" w:styleId="660">
    <w:name w:val="Знак Знак6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60">
    <w:name w:val="Знак Знак5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60">
    <w:name w:val="Знак Знак4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60">
    <w:name w:val="Знак Знак36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72">
    <w:name w:val="Знак Знак27"/>
    <w:basedOn w:val="a1"/>
    <w:uiPriority w:val="99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61">
    <w:name w:val="Знак26"/>
    <w:basedOn w:val="a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62">
    <w:name w:val="Знак Знак26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6">
    <w:name w:val="Знак Знак10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6">
    <w:name w:val="Знак Знак9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6">
    <w:name w:val="Знак Знак8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PlainTextChar1">
    <w:name w:val="Plain Text Char1"/>
    <w:basedOn w:val="a1"/>
    <w:uiPriority w:val="99"/>
    <w:rsid w:val="006A76D8"/>
    <w:rPr>
      <w:rFonts w:ascii="Courier New" w:hAnsi="Courier New" w:cs="Courier New"/>
      <w:sz w:val="20"/>
      <w:szCs w:val="20"/>
    </w:rPr>
  </w:style>
  <w:style w:type="character" w:customStyle="1" w:styleId="650">
    <w:name w:val="Знак Знак6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50">
    <w:name w:val="Знак Знак5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50">
    <w:name w:val="Знак Знак4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50">
    <w:name w:val="Знак Знак35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52">
    <w:name w:val="Знак Знак25"/>
    <w:basedOn w:val="a1"/>
    <w:uiPriority w:val="99"/>
    <w:rsid w:val="006A76D8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00">
    <w:name w:val="Знак Знак110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201">
    <w:name w:val="Знак Знак20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5">
    <w:name w:val="Знак Знак10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5">
    <w:name w:val="Знак Знак9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5">
    <w:name w:val="Знак Знак8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paragraph" w:customStyle="1" w:styleId="CommentSubject1">
    <w:name w:val="Comment Subject1"/>
    <w:basedOn w:val="afffffa"/>
    <w:next w:val="afffffa"/>
    <w:uiPriority w:val="99"/>
    <w:rsid w:val="006A76D8"/>
    <w:pPr>
      <w:autoSpaceDE w:val="0"/>
      <w:autoSpaceDN w:val="0"/>
    </w:pPr>
    <w:rPr>
      <w:b/>
      <w:bCs/>
    </w:rPr>
  </w:style>
  <w:style w:type="character" w:customStyle="1" w:styleId="191">
    <w:name w:val="Знак Знак19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181">
    <w:name w:val="Знак Знак18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paragraph" w:customStyle="1" w:styleId="BodyTextIndent2">
    <w:name w:val="Body Text Indent2"/>
    <w:uiPriority w:val="99"/>
    <w:rsid w:val="006A76D8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2">
    <w:name w:val="TOC Heading2"/>
    <w:basedOn w:val="13a"/>
    <w:uiPriority w:val="99"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2">
    <w:name w:val="Balloon Text2"/>
    <w:uiPriority w:val="99"/>
    <w:rsid w:val="006A76D8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NoSpacing1">
    <w:name w:val="No Spacing1"/>
    <w:uiPriority w:val="99"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afffffff7">
    <w:name w:val="Заглавие"/>
    <w:basedOn w:val="a"/>
    <w:uiPriority w:val="99"/>
    <w:rsid w:val="006A76D8"/>
    <w:pPr>
      <w:suppressLineNumbers/>
      <w:suppressAutoHyphens/>
      <w:autoSpaceDE w:val="0"/>
      <w:autoSpaceDN w:val="0"/>
      <w:spacing w:before="120" w:after="120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11f0">
    <w:name w:val="Обычный (веб)1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note">
    <w:name w:val="note"/>
    <w:basedOn w:val="a1"/>
    <w:uiPriority w:val="99"/>
    <w:rsid w:val="006A76D8"/>
  </w:style>
  <w:style w:type="paragraph" w:styleId="afffffff8">
    <w:name w:val="List Paragraph"/>
    <w:basedOn w:val="a"/>
    <w:uiPriority w:val="99"/>
    <w:qFormat/>
    <w:rsid w:val="006A76D8"/>
    <w:pPr>
      <w:ind w:left="720"/>
    </w:pPr>
    <w:rPr>
      <w:rFonts w:ascii="Calibri" w:eastAsia="Calibri" w:hAnsi="Calibri" w:cs="Calibri"/>
      <w:sz w:val="22"/>
      <w:szCs w:val="22"/>
    </w:rPr>
  </w:style>
  <w:style w:type="character" w:styleId="afffffff9">
    <w:name w:val="Strong"/>
    <w:basedOn w:val="a1"/>
    <w:uiPriority w:val="99"/>
    <w:qFormat/>
    <w:rsid w:val="006A76D8"/>
    <w:rPr>
      <w:b/>
      <w:bCs/>
    </w:rPr>
  </w:style>
  <w:style w:type="character" w:customStyle="1" w:styleId="68">
    <w:name w:val="Знак Знак68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80">
    <w:name w:val="Знак Знак58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80">
    <w:name w:val="Знак Знак48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80">
    <w:name w:val="Знак Знак38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01">
    <w:name w:val="Знак Знак210"/>
    <w:basedOn w:val="a1"/>
    <w:uiPriority w:val="99"/>
    <w:rsid w:val="006A76D8"/>
    <w:rPr>
      <w:rFonts w:ascii="NewtonCTT" w:hAnsi="NewtonCTT"/>
      <w:b/>
      <w:i/>
      <w:sz w:val="24"/>
    </w:rPr>
  </w:style>
  <w:style w:type="paragraph" w:customStyle="1" w:styleId="282">
    <w:name w:val="Знак28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1">
    <w:name w:val="Знак Знак3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8">
    <w:name w:val="Знак Знак108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8">
    <w:name w:val="Знак Знак98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8">
    <w:name w:val="Знак Знак88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8">
    <w:name w:val="Знак Знак78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50">
    <w:name w:val="Знак Знак135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5a">
    <w:name w:val="Основной текст с отступом5"/>
    <w:uiPriority w:val="99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5b">
    <w:name w:val="Заголовок оглавления5"/>
    <w:basedOn w:val="1ffb"/>
    <w:uiPriority w:val="99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5c">
    <w:name w:val="Текст выноски5"/>
    <w:uiPriority w:val="99"/>
    <w:rsid w:val="006A76D8"/>
    <w:rPr>
      <w:rFonts w:ascii="Tahoma" w:hAnsi="Tahoma"/>
      <w:sz w:val="16"/>
    </w:rPr>
  </w:style>
  <w:style w:type="paragraph" w:customStyle="1" w:styleId="3fd">
    <w:name w:val="Обычный (веб)3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3fe">
    <w:name w:val="Без интервала3"/>
    <w:uiPriority w:val="99"/>
    <w:qFormat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character" w:styleId="afffffffa">
    <w:name w:val="Emphasis"/>
    <w:basedOn w:val="a1"/>
    <w:uiPriority w:val="99"/>
    <w:qFormat/>
    <w:rsid w:val="006A76D8"/>
    <w:rPr>
      <w:i/>
      <w:iCs/>
    </w:rPr>
  </w:style>
  <w:style w:type="paragraph" w:customStyle="1" w:styleId="afffffffb">
    <w:name w:val="Столбнц"/>
    <w:basedOn w:val="a7"/>
    <w:uiPriority w:val="99"/>
    <w:rsid w:val="006A76D8"/>
    <w:rPr>
      <w:rFonts w:ascii="Calibri" w:hAnsi="Calibri"/>
    </w:rPr>
  </w:style>
  <w:style w:type="paragraph" w:customStyle="1" w:styleId="BodyText21">
    <w:name w:val="Body Text 21"/>
    <w:basedOn w:val="a"/>
    <w:uiPriority w:val="99"/>
    <w:rsid w:val="006A76D8"/>
    <w:pPr>
      <w:ind w:left="34" w:hanging="34"/>
      <w:jc w:val="both"/>
    </w:pPr>
    <w:rPr>
      <w:lang w:val="en-US"/>
    </w:rPr>
  </w:style>
  <w:style w:type="paragraph" w:customStyle="1" w:styleId="Normal1">
    <w:name w:val="Normal1"/>
    <w:uiPriority w:val="99"/>
    <w:rsid w:val="006A76D8"/>
  </w:style>
  <w:style w:type="character" w:customStyle="1" w:styleId="DefaultParagraphFont1">
    <w:name w:val="Default Paragraph Font1"/>
    <w:uiPriority w:val="99"/>
    <w:rsid w:val="006A76D8"/>
  </w:style>
  <w:style w:type="paragraph" w:customStyle="1" w:styleId="1ffff2">
    <w:name w:val="Î1û÷íûé"/>
    <w:uiPriority w:val="99"/>
    <w:rsid w:val="006A76D8"/>
    <w:pPr>
      <w:widowControl w:val="0"/>
    </w:pPr>
    <w:rPr>
      <w:sz w:val="24"/>
      <w:szCs w:val="24"/>
    </w:rPr>
  </w:style>
  <w:style w:type="paragraph" w:customStyle="1" w:styleId="e91">
    <w:name w:val="Обычны]e91"/>
    <w:uiPriority w:val="99"/>
    <w:rsid w:val="006A76D8"/>
    <w:pPr>
      <w:widowControl w:val="0"/>
    </w:pPr>
  </w:style>
  <w:style w:type="paragraph" w:customStyle="1" w:styleId="xl25">
    <w:name w:val="xl25"/>
    <w:basedOn w:val="a"/>
    <w:uiPriority w:val="99"/>
    <w:rsid w:val="006A76D8"/>
    <w:pPr>
      <w:spacing w:before="100" w:after="100"/>
      <w:jc w:val="right"/>
      <w:textAlignment w:val="top"/>
    </w:pPr>
    <w:rPr>
      <w:color w:val="000000"/>
      <w:sz w:val="16"/>
    </w:rPr>
  </w:style>
  <w:style w:type="paragraph" w:customStyle="1" w:styleId="xl24">
    <w:name w:val="xl24"/>
    <w:basedOn w:val="a"/>
    <w:uiPriority w:val="99"/>
    <w:rsid w:val="006A76D8"/>
    <w:pPr>
      <w:spacing w:before="100" w:after="100"/>
      <w:jc w:val="right"/>
      <w:textAlignment w:val="top"/>
    </w:pPr>
    <w:rPr>
      <w:sz w:val="16"/>
    </w:rPr>
  </w:style>
  <w:style w:type="paragraph" w:customStyle="1" w:styleId="7a">
    <w:name w:val="Знак Знак Знак Знак7"/>
    <w:basedOn w:val="a"/>
    <w:autoRedefine/>
    <w:uiPriority w:val="99"/>
    <w:rsid w:val="00660026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50">
    <w:name w:val="Основной текст 215"/>
    <w:basedOn w:val="a"/>
    <w:uiPriority w:val="99"/>
    <w:rsid w:val="00660026"/>
    <w:pPr>
      <w:ind w:left="34" w:hanging="34"/>
      <w:jc w:val="both"/>
    </w:pPr>
    <w:rPr>
      <w:lang w:val="en-US"/>
    </w:rPr>
  </w:style>
  <w:style w:type="paragraph" w:customStyle="1" w:styleId="156">
    <w:name w:val="Обычный15"/>
    <w:uiPriority w:val="99"/>
    <w:rsid w:val="00660026"/>
  </w:style>
  <w:style w:type="paragraph" w:customStyle="1" w:styleId="162">
    <w:name w:val="Знак Знак Знак1 Знак Знак Знак Знак Знак Знак Знак6"/>
    <w:basedOn w:val="a"/>
    <w:autoRedefine/>
    <w:uiPriority w:val="99"/>
    <w:rsid w:val="00660026"/>
    <w:pPr>
      <w:spacing w:after="160" w:line="240" w:lineRule="exact"/>
    </w:pPr>
    <w:rPr>
      <w:sz w:val="28"/>
      <w:lang w:val="en-US" w:eastAsia="en-US"/>
    </w:rPr>
  </w:style>
  <w:style w:type="paragraph" w:customStyle="1" w:styleId="2133">
    <w:name w:val="Знак213"/>
    <w:basedOn w:val="a"/>
    <w:uiPriority w:val="99"/>
    <w:rsid w:val="0066002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51">
    <w:name w:val="Заголовок 115"/>
    <w:basedOn w:val="OsnTxt"/>
    <w:next w:val="Abz1"/>
    <w:uiPriority w:val="99"/>
    <w:rsid w:val="00660026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51">
    <w:name w:val="Заголовок 215"/>
    <w:basedOn w:val="1151"/>
    <w:next w:val="Abz1"/>
    <w:uiPriority w:val="99"/>
    <w:rsid w:val="00660026"/>
    <w:pPr>
      <w:spacing w:before="360" w:after="60"/>
      <w:outlineLvl w:val="1"/>
    </w:pPr>
    <w:rPr>
      <w:sz w:val="16"/>
    </w:rPr>
  </w:style>
  <w:style w:type="paragraph" w:customStyle="1" w:styleId="3150">
    <w:name w:val="Заголовок 315"/>
    <w:basedOn w:val="1151"/>
    <w:next w:val="Abz1"/>
    <w:uiPriority w:val="99"/>
    <w:rsid w:val="00660026"/>
    <w:pPr>
      <w:jc w:val="left"/>
      <w:outlineLvl w:val="2"/>
    </w:pPr>
    <w:rPr>
      <w:spacing w:val="0"/>
      <w:sz w:val="16"/>
    </w:rPr>
  </w:style>
  <w:style w:type="character" w:customStyle="1" w:styleId="157">
    <w:name w:val="Основной шрифт абзаца15"/>
    <w:uiPriority w:val="99"/>
    <w:rsid w:val="00660026"/>
  </w:style>
  <w:style w:type="paragraph" w:customStyle="1" w:styleId="158">
    <w:name w:val="Нижний колонтитул15"/>
    <w:basedOn w:val="156"/>
    <w:uiPriority w:val="99"/>
    <w:rsid w:val="00660026"/>
    <w:pPr>
      <w:tabs>
        <w:tab w:val="center" w:pos="4153"/>
        <w:tab w:val="right" w:pos="8306"/>
      </w:tabs>
    </w:pPr>
    <w:rPr>
      <w:sz w:val="28"/>
    </w:rPr>
  </w:style>
  <w:style w:type="paragraph" w:customStyle="1" w:styleId="159">
    <w:name w:val="Верхний колонтитул15"/>
    <w:basedOn w:val="156"/>
    <w:uiPriority w:val="99"/>
    <w:rsid w:val="00660026"/>
    <w:pPr>
      <w:tabs>
        <w:tab w:val="center" w:pos="4153"/>
        <w:tab w:val="right" w:pos="8306"/>
      </w:tabs>
    </w:pPr>
  </w:style>
  <w:style w:type="paragraph" w:customStyle="1" w:styleId="15a">
    <w:name w:val="Текст сноски15"/>
    <w:basedOn w:val="156"/>
    <w:uiPriority w:val="99"/>
    <w:rsid w:val="00660026"/>
  </w:style>
  <w:style w:type="paragraph" w:customStyle="1" w:styleId="CharCharCharChar6">
    <w:name w:val="Char Char Знак Знак Char Char Знак6"/>
    <w:basedOn w:val="a"/>
    <w:autoRedefine/>
    <w:uiPriority w:val="99"/>
    <w:rsid w:val="00660026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7b">
    <w:name w:val="Знак7"/>
    <w:basedOn w:val="a"/>
    <w:autoRedefine/>
    <w:uiPriority w:val="99"/>
    <w:rsid w:val="00660026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4a">
    <w:name w:val="Без интервала14"/>
    <w:uiPriority w:val="99"/>
    <w:rsid w:val="00660026"/>
  </w:style>
  <w:style w:type="character" w:customStyle="1" w:styleId="1013">
    <w:name w:val="Знак Знак1013"/>
    <w:basedOn w:val="a1"/>
    <w:uiPriority w:val="99"/>
    <w:rsid w:val="00660026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13">
    <w:name w:val="Знак Знак813"/>
    <w:basedOn w:val="a1"/>
    <w:uiPriority w:val="99"/>
    <w:rsid w:val="00660026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1390">
    <w:name w:val="Знак Знак139"/>
    <w:basedOn w:val="a1"/>
    <w:uiPriority w:val="99"/>
    <w:rsid w:val="00660026"/>
    <w:rPr>
      <w:rFonts w:ascii="Arial" w:hAnsi="Arial" w:cs="Times New Roman"/>
      <w:b/>
      <w:color w:val="FF0000"/>
      <w:sz w:val="24"/>
      <w:lang w:val="ru-RU" w:eastAsia="ru-RU" w:bidi="ar-SA"/>
    </w:rPr>
  </w:style>
  <w:style w:type="character" w:customStyle="1" w:styleId="613">
    <w:name w:val="Знак Знак613"/>
    <w:basedOn w:val="a1"/>
    <w:uiPriority w:val="99"/>
    <w:rsid w:val="00660026"/>
    <w:rPr>
      <w:rFonts w:ascii="Arial" w:hAnsi="Arial" w:cs="Times New Roman"/>
      <w:b/>
      <w:color w:val="FF0000"/>
      <w:sz w:val="32"/>
    </w:rPr>
  </w:style>
  <w:style w:type="character" w:customStyle="1" w:styleId="2410">
    <w:name w:val="Знак Знак241"/>
    <w:basedOn w:val="a1"/>
    <w:uiPriority w:val="99"/>
    <w:locked/>
    <w:rsid w:val="00660026"/>
    <w:rPr>
      <w:rFonts w:ascii="NewtonCTT" w:hAnsi="NewtonCTT" w:cs="Times New Roman"/>
      <w:b/>
      <w:position w:val="-2"/>
      <w:sz w:val="24"/>
      <w:lang w:val="ru-RU" w:eastAsia="ru-RU" w:bidi="ar-SA"/>
    </w:rPr>
  </w:style>
  <w:style w:type="character" w:customStyle="1" w:styleId="5130">
    <w:name w:val="Знак Знак513"/>
    <w:basedOn w:val="a1"/>
    <w:uiPriority w:val="99"/>
    <w:rsid w:val="00660026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2160">
    <w:name w:val="Знак Знак216"/>
    <w:basedOn w:val="a1"/>
    <w:uiPriority w:val="99"/>
    <w:rsid w:val="00660026"/>
    <w:rPr>
      <w:rFonts w:ascii="Arial" w:hAnsi="Arial" w:cs="Times New Roman"/>
      <w:b/>
      <w:sz w:val="24"/>
    </w:rPr>
  </w:style>
  <w:style w:type="character" w:customStyle="1" w:styleId="1190">
    <w:name w:val="Знак Знак119"/>
    <w:basedOn w:val="a1"/>
    <w:uiPriority w:val="99"/>
    <w:rsid w:val="00660026"/>
    <w:rPr>
      <w:rFonts w:ascii="NewtonCTT" w:hAnsi="NewtonCTT" w:cs="Times New Roman"/>
      <w:sz w:val="24"/>
    </w:rPr>
  </w:style>
  <w:style w:type="character" w:customStyle="1" w:styleId="700">
    <w:name w:val="Знак Знак70"/>
    <w:basedOn w:val="a1"/>
    <w:uiPriority w:val="99"/>
    <w:rsid w:val="00660026"/>
    <w:rPr>
      <w:rFonts w:cs="Times New Roman"/>
    </w:rPr>
  </w:style>
  <w:style w:type="character" w:customStyle="1" w:styleId="1450">
    <w:name w:val="Знак Знак145"/>
    <w:basedOn w:val="a1"/>
    <w:uiPriority w:val="99"/>
    <w:rsid w:val="00660026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913">
    <w:name w:val="Знак Знак913"/>
    <w:basedOn w:val="a1"/>
    <w:uiPriority w:val="99"/>
    <w:rsid w:val="00660026"/>
    <w:rPr>
      <w:rFonts w:ascii="Arial" w:hAnsi="Arial" w:cs="Times New Roman"/>
      <w:b/>
      <w:sz w:val="24"/>
    </w:rPr>
  </w:style>
  <w:style w:type="character" w:customStyle="1" w:styleId="713">
    <w:name w:val="Знак Знак713"/>
    <w:basedOn w:val="a1"/>
    <w:uiPriority w:val="99"/>
    <w:rsid w:val="00660026"/>
    <w:rPr>
      <w:rFonts w:ascii="NewtonCTT" w:hAnsi="NewtonCTT" w:cs="Times New Roman"/>
      <w:sz w:val="24"/>
    </w:rPr>
  </w:style>
  <w:style w:type="character" w:customStyle="1" w:styleId="413">
    <w:name w:val="Знак Знак413"/>
    <w:basedOn w:val="a1"/>
    <w:uiPriority w:val="99"/>
    <w:rsid w:val="00660026"/>
    <w:rPr>
      <w:rFonts w:cs="Times New Roman"/>
    </w:rPr>
  </w:style>
  <w:style w:type="character" w:customStyle="1" w:styleId="3151">
    <w:name w:val="Знак Знак315"/>
    <w:basedOn w:val="a1"/>
    <w:uiPriority w:val="99"/>
    <w:rsid w:val="00660026"/>
    <w:rPr>
      <w:rFonts w:ascii="Tahoma" w:hAnsi="Tahoma" w:cs="Tahoma"/>
      <w:sz w:val="16"/>
      <w:szCs w:val="16"/>
    </w:rPr>
  </w:style>
  <w:style w:type="character" w:customStyle="1" w:styleId="1550">
    <w:name w:val="Знак Знак155"/>
    <w:basedOn w:val="a1"/>
    <w:uiPriority w:val="99"/>
    <w:rsid w:val="00660026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280">
    <w:name w:val="Знак Знак128"/>
    <w:basedOn w:val="a1"/>
    <w:uiPriority w:val="99"/>
    <w:rsid w:val="00660026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80">
    <w:name w:val="Знак Знак118"/>
    <w:basedOn w:val="a1"/>
    <w:uiPriority w:val="99"/>
    <w:rsid w:val="00660026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BodyText2Char">
    <w:name w:val="Body Text 2 Char"/>
    <w:uiPriority w:val="99"/>
    <w:locked/>
    <w:rsid w:val="00660026"/>
  </w:style>
  <w:style w:type="character" w:customStyle="1" w:styleId="3210">
    <w:name w:val="Знак Знак321"/>
    <w:basedOn w:val="a1"/>
    <w:uiPriority w:val="99"/>
    <w:rsid w:val="00660026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3141">
    <w:name w:val="Знак Знак314"/>
    <w:basedOn w:val="a1"/>
    <w:uiPriority w:val="99"/>
    <w:locked/>
    <w:rsid w:val="00660026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2910">
    <w:name w:val="Знак Знак291"/>
    <w:uiPriority w:val="99"/>
    <w:rsid w:val="00660026"/>
    <w:rPr>
      <w:rFonts w:ascii="NewtonCTT" w:hAnsi="NewtonCTT"/>
      <w:b/>
      <w:i/>
      <w:sz w:val="24"/>
    </w:rPr>
  </w:style>
  <w:style w:type="character" w:customStyle="1" w:styleId="2810">
    <w:name w:val="Знак Знак281"/>
    <w:uiPriority w:val="99"/>
    <w:rsid w:val="00660026"/>
    <w:rPr>
      <w:rFonts w:ascii="Arial" w:hAnsi="Arial"/>
      <w:b/>
      <w:sz w:val="24"/>
    </w:rPr>
  </w:style>
  <w:style w:type="character" w:customStyle="1" w:styleId="2710">
    <w:name w:val="Знак Знак271"/>
    <w:basedOn w:val="a1"/>
    <w:uiPriority w:val="99"/>
    <w:rsid w:val="00660026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2610">
    <w:name w:val="Знак Знак261"/>
    <w:basedOn w:val="a1"/>
    <w:uiPriority w:val="99"/>
    <w:rsid w:val="00660026"/>
    <w:rPr>
      <w:rFonts w:ascii="Arial" w:hAnsi="Arial" w:cs="Arial"/>
      <w:b/>
      <w:bCs/>
      <w:sz w:val="24"/>
      <w:szCs w:val="24"/>
    </w:rPr>
  </w:style>
  <w:style w:type="character" w:customStyle="1" w:styleId="2510">
    <w:name w:val="Знак Знак251"/>
    <w:basedOn w:val="a1"/>
    <w:uiPriority w:val="99"/>
    <w:rsid w:val="00660026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2010">
    <w:name w:val="Знак Знак201"/>
    <w:basedOn w:val="a1"/>
    <w:uiPriority w:val="99"/>
    <w:rsid w:val="00660026"/>
    <w:rPr>
      <w:rFonts w:ascii="Arial" w:hAnsi="Arial" w:cs="Arial"/>
      <w:b/>
      <w:bCs/>
      <w:sz w:val="24"/>
      <w:szCs w:val="24"/>
    </w:rPr>
  </w:style>
  <w:style w:type="paragraph" w:customStyle="1" w:styleId="CommentSubject11">
    <w:name w:val="Comment Subject11"/>
    <w:basedOn w:val="afffffa"/>
    <w:next w:val="afffffa"/>
    <w:uiPriority w:val="99"/>
    <w:rsid w:val="00660026"/>
    <w:pPr>
      <w:autoSpaceDE w:val="0"/>
      <w:autoSpaceDN w:val="0"/>
    </w:pPr>
    <w:rPr>
      <w:b/>
      <w:bCs/>
    </w:rPr>
  </w:style>
  <w:style w:type="character" w:customStyle="1" w:styleId="1910">
    <w:name w:val="Знак Знак191"/>
    <w:basedOn w:val="a1"/>
    <w:uiPriority w:val="99"/>
    <w:rsid w:val="00660026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1810">
    <w:name w:val="Знак Знак181"/>
    <w:basedOn w:val="a1"/>
    <w:uiPriority w:val="99"/>
    <w:rsid w:val="00660026"/>
    <w:rPr>
      <w:rFonts w:ascii="Arial" w:hAnsi="Arial" w:cs="Arial"/>
      <w:b/>
      <w:bCs/>
      <w:sz w:val="24"/>
      <w:szCs w:val="24"/>
    </w:rPr>
  </w:style>
  <w:style w:type="character" w:customStyle="1" w:styleId="3010">
    <w:name w:val="Знак Знак301"/>
    <w:basedOn w:val="a1"/>
    <w:uiPriority w:val="99"/>
    <w:rsid w:val="00660026"/>
    <w:rPr>
      <w:rFonts w:ascii="Arial" w:hAnsi="Arial" w:cs="Times New Roman"/>
      <w:b/>
      <w:sz w:val="24"/>
    </w:rPr>
  </w:style>
  <w:style w:type="character" w:customStyle="1" w:styleId="Heading9Char7">
    <w:name w:val="Heading 9 Char7"/>
    <w:basedOn w:val="a1"/>
    <w:uiPriority w:val="99"/>
    <w:locked/>
    <w:rsid w:val="00660026"/>
    <w:rPr>
      <w:rFonts w:ascii="NewtonCTT" w:hAnsi="NewtonCTT" w:cs="Times New Roman"/>
      <w:b/>
      <w:position w:val="-2"/>
      <w:sz w:val="24"/>
      <w:lang w:val="ru-RU" w:eastAsia="ru-RU" w:bidi="ar-SA"/>
    </w:rPr>
  </w:style>
  <w:style w:type="character" w:customStyle="1" w:styleId="2310">
    <w:name w:val="Знак Знак231"/>
    <w:basedOn w:val="a1"/>
    <w:uiPriority w:val="99"/>
    <w:semiHidden/>
    <w:locked/>
    <w:rsid w:val="005E1C09"/>
    <w:rPr>
      <w:rFonts w:ascii="Arial" w:hAnsi="Arial" w:cs="Arial"/>
      <w:sz w:val="18"/>
      <w:szCs w:val="18"/>
      <w:lang w:val="ru-RU" w:eastAsia="ru-RU"/>
    </w:rPr>
  </w:style>
  <w:style w:type="character" w:customStyle="1" w:styleId="2210">
    <w:name w:val="Знак Знак221"/>
    <w:basedOn w:val="a1"/>
    <w:uiPriority w:val="99"/>
    <w:semiHidden/>
    <w:locked/>
    <w:rsid w:val="005E1C09"/>
    <w:rPr>
      <w:lang w:val="ru-RU" w:eastAsia="ru-RU"/>
    </w:rPr>
  </w:style>
  <w:style w:type="character" w:customStyle="1" w:styleId="2152">
    <w:name w:val="Знак Знак215"/>
    <w:basedOn w:val="a1"/>
    <w:uiPriority w:val="99"/>
    <w:semiHidden/>
    <w:locked/>
    <w:rsid w:val="005E1C09"/>
    <w:rPr>
      <w:sz w:val="28"/>
      <w:szCs w:val="28"/>
      <w:lang w:val="ru-MO" w:eastAsia="ru-RU"/>
    </w:rPr>
  </w:style>
  <w:style w:type="character" w:customStyle="1" w:styleId="1710">
    <w:name w:val="Знак Знак171"/>
    <w:basedOn w:val="2210"/>
    <w:uiPriority w:val="99"/>
    <w:semiHidden/>
    <w:locked/>
    <w:rsid w:val="005E1C09"/>
    <w:rPr>
      <w:b/>
      <w:bCs/>
    </w:rPr>
  </w:style>
  <w:style w:type="character" w:customStyle="1" w:styleId="1610">
    <w:name w:val="Знак Знак161"/>
    <w:basedOn w:val="a1"/>
    <w:uiPriority w:val="99"/>
    <w:semiHidden/>
    <w:locked/>
    <w:rsid w:val="005E1C09"/>
    <w:rPr>
      <w:rFonts w:ascii="?--?+- ?-+-" w:hAnsi="?--?+- ?-+-" w:cs="?--?+- ?-+-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GAybasova\&#1052;&#1086;&#1080;%20&#1076;&#1086;&#1082;&#1091;&#1084;&#1077;&#1085;&#1090;&#1099;\&#1040;&#1056;&#1061;&#1048;&#1042;\&#1064;&#1072;&#1073;&#1083;&#1086;&#1085;&#1099;\E&amp;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D45A4-D3FC-496B-A273-7D2B875F7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E&amp;S.dot</Template>
  <TotalTime>595</TotalTime>
  <Pages>40</Pages>
  <Words>20433</Words>
  <Characters>116471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136631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gaybasova</cp:lastModifiedBy>
  <cp:revision>72</cp:revision>
  <cp:lastPrinted>2021-10-06T06:13:00Z</cp:lastPrinted>
  <dcterms:created xsi:type="dcterms:W3CDTF">2020-09-07T08:06:00Z</dcterms:created>
  <dcterms:modified xsi:type="dcterms:W3CDTF">2021-10-18T09:19:00Z</dcterms:modified>
</cp:coreProperties>
</file>